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sible.xml" ContentType="application/vnd.openxmlformats-officedocument.wordprocessingml.commentsExtensible+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7BABCB" w14:textId="77777777" w:rsidR="00F12DD7" w:rsidRDefault="005959FD" w:rsidP="00F12DD7">
      <w:pPr>
        <w:pStyle w:val="BodyText"/>
      </w:pPr>
      <w:bookmarkStart w:id="0" w:name="Undo_Change_font_09x58z16"/>
      <w:bookmarkEnd w:id="0"/>
      <w:r>
        <w:rPr>
          <w:noProof/>
        </w:rPr>
        <w:drawing>
          <wp:anchor distT="0" distB="0" distL="114300" distR="114300" simplePos="0" relativeHeight="251686912" behindDoc="1" locked="0" layoutInCell="1" allowOverlap="1" wp14:anchorId="4F77AE51" wp14:editId="3D672E05">
            <wp:simplePos x="0" y="0"/>
            <wp:positionH relativeFrom="page">
              <wp:posOffset>-94615</wp:posOffset>
            </wp:positionH>
            <wp:positionV relativeFrom="page">
              <wp:posOffset>-1992342</wp:posOffset>
            </wp:positionV>
            <wp:extent cx="9048750" cy="6035040"/>
            <wp:effectExtent l="0" t="0" r="0" b="3810"/>
            <wp:wrapNone/>
            <wp:docPr id="3" name="Cove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9048750" cy="6035040"/>
                    </a:xfrm>
                    <a:prstGeom prst="rect">
                      <a:avLst/>
                    </a:prstGeom>
                  </pic:spPr>
                </pic:pic>
              </a:graphicData>
            </a:graphic>
            <wp14:sizeRelH relativeFrom="margin">
              <wp14:pctWidth>0</wp14:pctWidth>
            </wp14:sizeRelH>
            <wp14:sizeRelV relativeFrom="margin">
              <wp14:pctHeight>0</wp14:pctHeight>
            </wp14:sizeRelV>
          </wp:anchor>
        </w:drawing>
      </w:r>
      <w:r w:rsidR="0030437A" w:rsidRPr="00A87365">
        <w:rPr>
          <w:noProof/>
        </w:rPr>
        <mc:AlternateContent>
          <mc:Choice Requires="wps">
            <w:drawing>
              <wp:anchor distT="0" distB="0" distL="114300" distR="114300" simplePos="0" relativeHeight="251688960" behindDoc="1" locked="0" layoutInCell="0" allowOverlap="1" wp14:anchorId="3A5D526E" wp14:editId="29300CEB">
                <wp:simplePos x="0" y="0"/>
                <wp:positionH relativeFrom="page">
                  <wp:align>left</wp:align>
                </wp:positionH>
                <wp:positionV relativeFrom="page">
                  <wp:align>bottom</wp:align>
                </wp:positionV>
                <wp:extent cx="7772400" cy="8549640"/>
                <wp:effectExtent l="0" t="0" r="0" b="3810"/>
                <wp:wrapNone/>
                <wp:docPr id="6" name="CoverLowerHalfBlu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72400" cy="8549640"/>
                        </a:xfrm>
                        <a:custGeom>
                          <a:avLst/>
                          <a:gdLst>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7001861 w 7560000"/>
                            <a:gd name="connsiteY6" fmla="*/ 3501586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2340157 w 7560000"/>
                            <a:gd name="connsiteY14" fmla="*/ 3224908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162100 w 7560000"/>
                            <a:gd name="connsiteY3" fmla="*/ 6149617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83969 h 7175969"/>
                            <a:gd name="connsiteX1" fmla="*/ 7560000 w 7560000"/>
                            <a:gd name="connsiteY1" fmla="*/ 83969 h 7175969"/>
                            <a:gd name="connsiteX2" fmla="*/ 7560000 w 7560000"/>
                            <a:gd name="connsiteY2" fmla="*/ 7175969 h 7175969"/>
                            <a:gd name="connsiteX3" fmla="*/ 1097327 w 7560000"/>
                            <a:gd name="connsiteY3" fmla="*/ 7167079 h 7175969"/>
                            <a:gd name="connsiteX4" fmla="*/ 2198465 w 7560000"/>
                            <a:gd name="connsiteY4" fmla="*/ 5086725 h 7175969"/>
                            <a:gd name="connsiteX5" fmla="*/ 2865243 w 7560000"/>
                            <a:gd name="connsiteY5" fmla="*/ 4263728 h 7175969"/>
                            <a:gd name="connsiteX6" fmla="*/ 4221661 w 7560000"/>
                            <a:gd name="connsiteY6" fmla="*/ 2472947 h 7175969"/>
                            <a:gd name="connsiteX7" fmla="*/ 5162578 w 7560000"/>
                            <a:gd name="connsiteY7" fmla="*/ 465353 h 7175969"/>
                            <a:gd name="connsiteX8" fmla="*/ 4654234 w 7560000"/>
                            <a:gd name="connsiteY8" fmla="*/ 87109 h 7175969"/>
                            <a:gd name="connsiteX9" fmla="*/ 4571406 w 7560000"/>
                            <a:gd name="connsiteY9" fmla="*/ 83969 h 7175969"/>
                            <a:gd name="connsiteX10" fmla="*/ 0 w 7560000"/>
                            <a:gd name="connsiteY10" fmla="*/ 83969 h 7175969"/>
                            <a:gd name="connsiteX11" fmla="*/ 975511 w 7560000"/>
                            <a:gd name="connsiteY11" fmla="*/ 83969 h 7175969"/>
                            <a:gd name="connsiteX12" fmla="*/ 884357 w 7560000"/>
                            <a:gd name="connsiteY12" fmla="*/ 89178 h 7175969"/>
                            <a:gd name="connsiteX13" fmla="*/ 4309295 w 7560000"/>
                            <a:gd name="connsiteY13" fmla="*/ 1272743 h 7175969"/>
                            <a:gd name="connsiteX14" fmla="*/ 3958760 w 7560000"/>
                            <a:gd name="connsiteY14" fmla="*/ 1718533 h 7175969"/>
                            <a:gd name="connsiteX15" fmla="*/ 542413 w 7560000"/>
                            <a:gd name="connsiteY15" fmla="*/ 6402590 h 7175969"/>
                            <a:gd name="connsiteX16" fmla="*/ 884876 w 7560000"/>
                            <a:gd name="connsiteY16" fmla="*/ 7169664 h 7175969"/>
                            <a:gd name="connsiteX17" fmla="*/ 976028 w 7560000"/>
                            <a:gd name="connsiteY17" fmla="*/ 7175969 h 7175969"/>
                            <a:gd name="connsiteX18" fmla="*/ 0 w 7560000"/>
                            <a:gd name="connsiteY18" fmla="*/ 7175969 h 7175969"/>
                            <a:gd name="connsiteX19" fmla="*/ 0 w 7560000"/>
                            <a:gd name="connsiteY19" fmla="*/ 83969 h 7175969"/>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1257354 w 7560000"/>
                            <a:gd name="connsiteY12" fmla="*/ 1091493 h 7092000"/>
                            <a:gd name="connsiteX13" fmla="*/ 4309295 w 7560000"/>
                            <a:gd name="connsiteY13" fmla="*/ 118877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1257354 w 7560000"/>
                            <a:gd name="connsiteY11" fmla="*/ 1091493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4370258 w 7560000"/>
                            <a:gd name="connsiteY8" fmla="*/ 1520395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3231019 w 7560584"/>
                            <a:gd name="connsiteY11" fmla="*/ 720187 h 7092000"/>
                            <a:gd name="connsiteX12" fmla="*/ 4309295 w 7560584"/>
                            <a:gd name="connsiteY12" fmla="*/ 1188774 h 7092000"/>
                            <a:gd name="connsiteX13" fmla="*/ 3958760 w 7560584"/>
                            <a:gd name="connsiteY13" fmla="*/ 1634564 h 7092000"/>
                            <a:gd name="connsiteX14" fmla="*/ 542413 w 7560584"/>
                            <a:gd name="connsiteY14" fmla="*/ 6318621 h 7092000"/>
                            <a:gd name="connsiteX15" fmla="*/ 884876 w 7560584"/>
                            <a:gd name="connsiteY15" fmla="*/ 7085695 h 7092000"/>
                            <a:gd name="connsiteX16" fmla="*/ 976028 w 7560584"/>
                            <a:gd name="connsiteY16" fmla="*/ 7092000 h 7092000"/>
                            <a:gd name="connsiteX17" fmla="*/ 0 w 7560584"/>
                            <a:gd name="connsiteY17" fmla="*/ 7092000 h 7092000"/>
                            <a:gd name="connsiteX18" fmla="*/ 0 w 7560584"/>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309295 w 7560584"/>
                            <a:gd name="connsiteY11" fmla="*/ 1188774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1136736 w 7560584"/>
                            <a:gd name="connsiteY13" fmla="*/ 6261892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2923841 w 7560584"/>
                            <a:gd name="connsiteY13" fmla="*/ 6292376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884876 w 7560584"/>
                            <a:gd name="connsiteY13" fmla="*/ 7085695 h 7092000"/>
                            <a:gd name="connsiteX14" fmla="*/ 976028 w 7560584"/>
                            <a:gd name="connsiteY14" fmla="*/ 7092000 h 7092000"/>
                            <a:gd name="connsiteX15" fmla="*/ 0 w 7560584"/>
                            <a:gd name="connsiteY15" fmla="*/ 7092000 h 7092000"/>
                            <a:gd name="connsiteX16" fmla="*/ 0 w 7560584"/>
                            <a:gd name="connsiteY16"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865243 w 7560584"/>
                            <a:gd name="connsiteY4" fmla="*/ 4179759 h 7092000"/>
                            <a:gd name="connsiteX5" fmla="*/ 4221661 w 7560584"/>
                            <a:gd name="connsiteY5" fmla="*/ 2388978 h 7092000"/>
                            <a:gd name="connsiteX6" fmla="*/ 4362638 w 7560584"/>
                            <a:gd name="connsiteY6" fmla="*/ 1832857 h 7092000"/>
                            <a:gd name="connsiteX7" fmla="*/ 4370258 w 7560584"/>
                            <a:gd name="connsiteY7" fmla="*/ 1520395 h 7092000"/>
                            <a:gd name="connsiteX8" fmla="*/ 4541715 w 7560584"/>
                            <a:gd name="connsiteY8" fmla="*/ 1085996 h 7092000"/>
                            <a:gd name="connsiteX9" fmla="*/ 0 w 7560584"/>
                            <a:gd name="connsiteY9" fmla="*/ 0 h 7092000"/>
                            <a:gd name="connsiteX10" fmla="*/ 4470887 w 7560584"/>
                            <a:gd name="connsiteY10" fmla="*/ 1064352 h 7092000"/>
                            <a:gd name="connsiteX11" fmla="*/ 3958760 w 7560584"/>
                            <a:gd name="connsiteY11" fmla="*/ 1634564 h 7092000"/>
                            <a:gd name="connsiteX12" fmla="*/ 884876 w 7560584"/>
                            <a:gd name="connsiteY12" fmla="*/ 7085695 h 7092000"/>
                            <a:gd name="connsiteX13" fmla="*/ 976028 w 7560584"/>
                            <a:gd name="connsiteY13" fmla="*/ 7092000 h 7092000"/>
                            <a:gd name="connsiteX14" fmla="*/ 0 w 7560584"/>
                            <a:gd name="connsiteY14" fmla="*/ 7092000 h 7092000"/>
                            <a:gd name="connsiteX15" fmla="*/ 0 w 7560584"/>
                            <a:gd name="connsiteY15"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611383 w 7560584"/>
                            <a:gd name="connsiteY3" fmla="*/ 5297832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86958 w 7560584"/>
                            <a:gd name="connsiteY9" fmla="*/ 2257043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633076 w 7560584"/>
                            <a:gd name="connsiteY0" fmla="*/ 3537375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633076 w 7560584"/>
                            <a:gd name="connsiteY7" fmla="*/ 3537375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884876 w 7560584"/>
                            <a:gd name="connsiteY10" fmla="*/ 7085695 h 7092000"/>
                            <a:gd name="connsiteX11" fmla="*/ 976028 w 7560584"/>
                            <a:gd name="connsiteY11" fmla="*/ 7092000 h 7092000"/>
                            <a:gd name="connsiteX12" fmla="*/ 0 w 7560584"/>
                            <a:gd name="connsiteY12" fmla="*/ 7092000 h 7092000"/>
                            <a:gd name="connsiteX13" fmla="*/ 0 w 7560584"/>
                            <a:gd name="connsiteY13"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976028 w 7560584"/>
                            <a:gd name="connsiteY10" fmla="*/ 7092000 h 7092000"/>
                            <a:gd name="connsiteX11" fmla="*/ 0 w 7560584"/>
                            <a:gd name="connsiteY11" fmla="*/ 7092000 h 7092000"/>
                            <a:gd name="connsiteX12" fmla="*/ 0 w 7560584"/>
                            <a:gd name="connsiteY12"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221661 w 7560584"/>
                            <a:gd name="connsiteY3" fmla="*/ 2388978 h 7092000"/>
                            <a:gd name="connsiteX4" fmla="*/ 4362638 w 7560584"/>
                            <a:gd name="connsiteY4" fmla="*/ 1832857 h 7092000"/>
                            <a:gd name="connsiteX5" fmla="*/ 4370258 w 7560584"/>
                            <a:gd name="connsiteY5" fmla="*/ 1520395 h 7092000"/>
                            <a:gd name="connsiteX6" fmla="*/ 5823599 w 7560584"/>
                            <a:gd name="connsiteY6" fmla="*/ 1590203 h 7092000"/>
                            <a:gd name="connsiteX7" fmla="*/ 0 w 7560584"/>
                            <a:gd name="connsiteY7" fmla="*/ 0 h 7092000"/>
                            <a:gd name="connsiteX8" fmla="*/ 4383246 w 7560584"/>
                            <a:gd name="connsiteY8" fmla="*/ 1376814 h 7092000"/>
                            <a:gd name="connsiteX9" fmla="*/ 976028 w 7560584"/>
                            <a:gd name="connsiteY9" fmla="*/ 7092000 h 7092000"/>
                            <a:gd name="connsiteX10" fmla="*/ 0 w 7560584"/>
                            <a:gd name="connsiteY10" fmla="*/ 7092000 h 7092000"/>
                            <a:gd name="connsiteX11" fmla="*/ 0 w 7560584"/>
                            <a:gd name="connsiteY11"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62638 w 7560584"/>
                            <a:gd name="connsiteY3" fmla="*/ 1832857 h 7092000"/>
                            <a:gd name="connsiteX4" fmla="*/ 4370258 w 7560584"/>
                            <a:gd name="connsiteY4" fmla="*/ 1520395 h 7092000"/>
                            <a:gd name="connsiteX5" fmla="*/ 5823599 w 7560584"/>
                            <a:gd name="connsiteY5" fmla="*/ 1590203 h 7092000"/>
                            <a:gd name="connsiteX6" fmla="*/ 0 w 7560584"/>
                            <a:gd name="connsiteY6" fmla="*/ 0 h 7092000"/>
                            <a:gd name="connsiteX7" fmla="*/ 4383246 w 7560584"/>
                            <a:gd name="connsiteY7" fmla="*/ 1376814 h 7092000"/>
                            <a:gd name="connsiteX8" fmla="*/ 976028 w 7560584"/>
                            <a:gd name="connsiteY8" fmla="*/ 7092000 h 7092000"/>
                            <a:gd name="connsiteX9" fmla="*/ 0 w 7560584"/>
                            <a:gd name="connsiteY9" fmla="*/ 7092000 h 7092000"/>
                            <a:gd name="connsiteX10" fmla="*/ 0 w 7560584"/>
                            <a:gd name="connsiteY10"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70258 w 7560584"/>
                            <a:gd name="connsiteY3" fmla="*/ 1520395 h 7092000"/>
                            <a:gd name="connsiteX4" fmla="*/ 5823599 w 7560584"/>
                            <a:gd name="connsiteY4" fmla="*/ 1590203 h 7092000"/>
                            <a:gd name="connsiteX5" fmla="*/ 0 w 7560584"/>
                            <a:gd name="connsiteY5" fmla="*/ 0 h 7092000"/>
                            <a:gd name="connsiteX6" fmla="*/ 4383246 w 7560584"/>
                            <a:gd name="connsiteY6" fmla="*/ 1376814 h 7092000"/>
                            <a:gd name="connsiteX7" fmla="*/ 976028 w 7560584"/>
                            <a:gd name="connsiteY7" fmla="*/ 7092000 h 7092000"/>
                            <a:gd name="connsiteX8" fmla="*/ 0 w 7560584"/>
                            <a:gd name="connsiteY8" fmla="*/ 7092000 h 7092000"/>
                            <a:gd name="connsiteX9" fmla="*/ 0 w 7560584"/>
                            <a:gd name="connsiteY9"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5823599 w 7560584"/>
                            <a:gd name="connsiteY3" fmla="*/ 1590203 h 7092000"/>
                            <a:gd name="connsiteX4" fmla="*/ 0 w 7560584"/>
                            <a:gd name="connsiteY4" fmla="*/ 0 h 7092000"/>
                            <a:gd name="connsiteX5" fmla="*/ 4383246 w 7560584"/>
                            <a:gd name="connsiteY5" fmla="*/ 1376814 h 7092000"/>
                            <a:gd name="connsiteX6" fmla="*/ 976028 w 7560584"/>
                            <a:gd name="connsiteY6" fmla="*/ 7092000 h 7092000"/>
                            <a:gd name="connsiteX7" fmla="*/ 0 w 7560584"/>
                            <a:gd name="connsiteY7" fmla="*/ 7092000 h 7092000"/>
                            <a:gd name="connsiteX8" fmla="*/ 0 w 7560584"/>
                            <a:gd name="connsiteY8" fmla="*/ 0 h 7092000"/>
                            <a:gd name="connsiteX0" fmla="*/ 7560000 w 7560584"/>
                            <a:gd name="connsiteY0" fmla="*/ 7092000 h 7092000"/>
                            <a:gd name="connsiteX1" fmla="*/ 7560584 w 7560584"/>
                            <a:gd name="connsiteY1" fmla="*/ 1917907 h 7092000"/>
                            <a:gd name="connsiteX2" fmla="*/ 7560000 w 7560584"/>
                            <a:gd name="connsiteY2" fmla="*/ 7092000 h 7092000"/>
                            <a:gd name="connsiteX3" fmla="*/ 0 w 7560584"/>
                            <a:gd name="connsiteY3" fmla="*/ 0 h 7092000"/>
                            <a:gd name="connsiteX4" fmla="*/ 4383246 w 7560584"/>
                            <a:gd name="connsiteY4" fmla="*/ 1376814 h 7092000"/>
                            <a:gd name="connsiteX5" fmla="*/ 976028 w 7560584"/>
                            <a:gd name="connsiteY5" fmla="*/ 7092000 h 7092000"/>
                            <a:gd name="connsiteX6" fmla="*/ 0 w 7560584"/>
                            <a:gd name="connsiteY6" fmla="*/ 7092000 h 7092000"/>
                            <a:gd name="connsiteX7" fmla="*/ 0 w 7560584"/>
                            <a:gd name="connsiteY7" fmla="*/ 0 h 7092000"/>
                            <a:gd name="connsiteX0" fmla="*/ 0 w 4389962"/>
                            <a:gd name="connsiteY0" fmla="*/ 0 h 7092000"/>
                            <a:gd name="connsiteX1" fmla="*/ 4383246 w 4389962"/>
                            <a:gd name="connsiteY1" fmla="*/ 1376814 h 7092000"/>
                            <a:gd name="connsiteX2" fmla="*/ 976028 w 4389962"/>
                            <a:gd name="connsiteY2" fmla="*/ 7092000 h 7092000"/>
                            <a:gd name="connsiteX3" fmla="*/ 0 w 4389962"/>
                            <a:gd name="connsiteY3" fmla="*/ 7092000 h 7092000"/>
                            <a:gd name="connsiteX4" fmla="*/ 0 w 4389962"/>
                            <a:gd name="connsiteY4" fmla="*/ 0 h 7092000"/>
                            <a:gd name="connsiteX0" fmla="*/ 0 w 8095226"/>
                            <a:gd name="connsiteY0" fmla="*/ 0 h 7092000"/>
                            <a:gd name="connsiteX1" fmla="*/ 8092247 w 8095226"/>
                            <a:gd name="connsiteY1" fmla="*/ 2059187 h 7092000"/>
                            <a:gd name="connsiteX2" fmla="*/ 976028 w 8095226"/>
                            <a:gd name="connsiteY2" fmla="*/ 7092000 h 7092000"/>
                            <a:gd name="connsiteX3" fmla="*/ 0 w 8095226"/>
                            <a:gd name="connsiteY3" fmla="*/ 7092000 h 7092000"/>
                            <a:gd name="connsiteX4" fmla="*/ 0 w 8095226"/>
                            <a:gd name="connsiteY4" fmla="*/ 0 h 7092000"/>
                            <a:gd name="connsiteX0" fmla="*/ 976028 w 8183691"/>
                            <a:gd name="connsiteY0" fmla="*/ 7092000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183691"/>
                            <a:gd name="connsiteY0" fmla="*/ 6997612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084686"/>
                            <a:gd name="connsiteY0" fmla="*/ 6997612 h 7092000"/>
                            <a:gd name="connsiteX1" fmla="*/ 0 w 8084686"/>
                            <a:gd name="connsiteY1" fmla="*/ 7092000 h 7092000"/>
                            <a:gd name="connsiteX2" fmla="*/ 0 w 8084686"/>
                            <a:gd name="connsiteY2" fmla="*/ 0 h 7092000"/>
                            <a:gd name="connsiteX3" fmla="*/ 8080875 w 8084686"/>
                            <a:gd name="connsiteY3" fmla="*/ 2013461 h 7092000"/>
                            <a:gd name="connsiteX0" fmla="*/ 8092882 w 8092882"/>
                            <a:gd name="connsiteY0" fmla="*/ 6997612 h 6997612"/>
                            <a:gd name="connsiteX1" fmla="*/ 0 w 8092882"/>
                            <a:gd name="connsiteY1" fmla="*/ 6860434 h 6997612"/>
                            <a:gd name="connsiteX2" fmla="*/ 8196 w 8092882"/>
                            <a:gd name="connsiteY2" fmla="*/ 0 h 6997612"/>
                            <a:gd name="connsiteX3" fmla="*/ 8089071 w 8092882"/>
                            <a:gd name="connsiteY3" fmla="*/ 2013461 h 6997612"/>
                            <a:gd name="connsiteX0" fmla="*/ 8100933 w 8100933"/>
                            <a:gd name="connsiteY0" fmla="*/ 6860669 h 6860669"/>
                            <a:gd name="connsiteX1" fmla="*/ 0 w 8100933"/>
                            <a:gd name="connsiteY1" fmla="*/ 6860434 h 6860669"/>
                            <a:gd name="connsiteX2" fmla="*/ 8196 w 8100933"/>
                            <a:gd name="connsiteY2" fmla="*/ 0 h 6860669"/>
                            <a:gd name="connsiteX3" fmla="*/ 8089071 w 8100933"/>
                            <a:gd name="connsiteY3" fmla="*/ 2013461 h 6860669"/>
                            <a:gd name="connsiteX0" fmla="*/ 8113502 w 8113502"/>
                            <a:gd name="connsiteY0" fmla="*/ 6860669 h 6897110"/>
                            <a:gd name="connsiteX1" fmla="*/ 0 w 8113502"/>
                            <a:gd name="connsiteY1" fmla="*/ 6897110 h 6897110"/>
                            <a:gd name="connsiteX2" fmla="*/ 20765 w 8113502"/>
                            <a:gd name="connsiteY2" fmla="*/ 0 h 6897110"/>
                            <a:gd name="connsiteX3" fmla="*/ 8101640 w 8113502"/>
                            <a:gd name="connsiteY3" fmla="*/ 2013461 h 6897110"/>
                            <a:gd name="connsiteX0" fmla="*/ 8115349 w 8115349"/>
                            <a:gd name="connsiteY0" fmla="*/ 6904335 h 6904335"/>
                            <a:gd name="connsiteX1" fmla="*/ 0 w 8115349"/>
                            <a:gd name="connsiteY1" fmla="*/ 6897110 h 6904335"/>
                            <a:gd name="connsiteX2" fmla="*/ 20765 w 8115349"/>
                            <a:gd name="connsiteY2" fmla="*/ 0 h 6904335"/>
                            <a:gd name="connsiteX3" fmla="*/ 8101640 w 8115349"/>
                            <a:gd name="connsiteY3" fmla="*/ 2013461 h 6904335"/>
                            <a:gd name="connsiteX0" fmla="*/ 8111481 w 8111481"/>
                            <a:gd name="connsiteY0" fmla="*/ 6889331 h 6897110"/>
                            <a:gd name="connsiteX1" fmla="*/ 0 w 8111481"/>
                            <a:gd name="connsiteY1" fmla="*/ 6897110 h 6897110"/>
                            <a:gd name="connsiteX2" fmla="*/ 20765 w 8111481"/>
                            <a:gd name="connsiteY2" fmla="*/ 0 h 6897110"/>
                            <a:gd name="connsiteX3" fmla="*/ 8101640 w 8111481"/>
                            <a:gd name="connsiteY3" fmla="*/ 2013461 h 6897110"/>
                            <a:gd name="connsiteX0" fmla="*/ 8111481 w 8119406"/>
                            <a:gd name="connsiteY0" fmla="*/ 6889331 h 6897110"/>
                            <a:gd name="connsiteX1" fmla="*/ 0 w 8119406"/>
                            <a:gd name="connsiteY1" fmla="*/ 6897110 h 6897110"/>
                            <a:gd name="connsiteX2" fmla="*/ 20765 w 8119406"/>
                            <a:gd name="connsiteY2" fmla="*/ 0 h 6897110"/>
                            <a:gd name="connsiteX3" fmla="*/ 8119406 w 8119406"/>
                            <a:gd name="connsiteY3" fmla="*/ 2067808 h 6897110"/>
                            <a:gd name="connsiteX0" fmla="*/ 8111481 w 8119406"/>
                            <a:gd name="connsiteY0" fmla="*/ 6890656 h 6898435"/>
                            <a:gd name="connsiteX1" fmla="*/ 0 w 8119406"/>
                            <a:gd name="connsiteY1" fmla="*/ 6898435 h 6898435"/>
                            <a:gd name="connsiteX2" fmla="*/ 3479 w 8119406"/>
                            <a:gd name="connsiteY2" fmla="*/ 0 h 6898435"/>
                            <a:gd name="connsiteX3" fmla="*/ 8119406 w 8119406"/>
                            <a:gd name="connsiteY3" fmla="*/ 2069133 h 6898435"/>
                            <a:gd name="connsiteX0" fmla="*/ 8112089 w 8119406"/>
                            <a:gd name="connsiteY0" fmla="*/ 6907271 h 6907271"/>
                            <a:gd name="connsiteX1" fmla="*/ 0 w 8119406"/>
                            <a:gd name="connsiteY1" fmla="*/ 6898435 h 6907271"/>
                            <a:gd name="connsiteX2" fmla="*/ 3479 w 8119406"/>
                            <a:gd name="connsiteY2" fmla="*/ 0 h 6907271"/>
                            <a:gd name="connsiteX3" fmla="*/ 8119406 w 8119406"/>
                            <a:gd name="connsiteY3" fmla="*/ 2069133 h 6907271"/>
                            <a:gd name="connsiteX0" fmla="*/ 8104468 w 8119406"/>
                            <a:gd name="connsiteY0" fmla="*/ 6869110 h 6898435"/>
                            <a:gd name="connsiteX1" fmla="*/ 0 w 8119406"/>
                            <a:gd name="connsiteY1" fmla="*/ 6898435 h 6898435"/>
                            <a:gd name="connsiteX2" fmla="*/ 3479 w 8119406"/>
                            <a:gd name="connsiteY2" fmla="*/ 0 h 6898435"/>
                            <a:gd name="connsiteX3" fmla="*/ 8119406 w 8119406"/>
                            <a:gd name="connsiteY3" fmla="*/ 2069133 h 6898435"/>
                            <a:gd name="connsiteX0" fmla="*/ 8104468 w 8119406"/>
                            <a:gd name="connsiteY0" fmla="*/ 6895840 h 6898435"/>
                            <a:gd name="connsiteX1" fmla="*/ 0 w 8119406"/>
                            <a:gd name="connsiteY1" fmla="*/ 6898435 h 6898435"/>
                            <a:gd name="connsiteX2" fmla="*/ 3479 w 8119406"/>
                            <a:gd name="connsiteY2" fmla="*/ 0 h 6898435"/>
                            <a:gd name="connsiteX3" fmla="*/ 8119406 w 8119406"/>
                            <a:gd name="connsiteY3" fmla="*/ 2069133 h 6898435"/>
                            <a:gd name="connsiteX0" fmla="*/ 8138501 w 8138501"/>
                            <a:gd name="connsiteY0" fmla="*/ 6895707 h 6898435"/>
                            <a:gd name="connsiteX1" fmla="*/ 0 w 8138501"/>
                            <a:gd name="connsiteY1" fmla="*/ 6898435 h 6898435"/>
                            <a:gd name="connsiteX2" fmla="*/ 3479 w 8138501"/>
                            <a:gd name="connsiteY2" fmla="*/ 0 h 6898435"/>
                            <a:gd name="connsiteX3" fmla="*/ 8119406 w 8138501"/>
                            <a:gd name="connsiteY3" fmla="*/ 2069133 h 6898435"/>
                            <a:gd name="connsiteX0" fmla="*/ 8138501 w 8138501"/>
                            <a:gd name="connsiteY0" fmla="*/ 6895707 h 6898435"/>
                            <a:gd name="connsiteX1" fmla="*/ 0 w 8138501"/>
                            <a:gd name="connsiteY1" fmla="*/ 6898435 h 6898435"/>
                            <a:gd name="connsiteX2" fmla="*/ 2966 w 8138501"/>
                            <a:gd name="connsiteY2" fmla="*/ 0 h 6898435"/>
                            <a:gd name="connsiteX3" fmla="*/ 8119406 w 8138501"/>
                            <a:gd name="connsiteY3" fmla="*/ 2069133 h 6898435"/>
                            <a:gd name="connsiteX0" fmla="*/ 8138501 w 8138501"/>
                            <a:gd name="connsiteY0" fmla="*/ 6879090 h 6881818"/>
                            <a:gd name="connsiteX1" fmla="*/ 0 w 8138501"/>
                            <a:gd name="connsiteY1" fmla="*/ 6881818 h 6881818"/>
                            <a:gd name="connsiteX2" fmla="*/ 2966 w 8138501"/>
                            <a:gd name="connsiteY2" fmla="*/ 0 h 6881818"/>
                            <a:gd name="connsiteX3" fmla="*/ 8119406 w 8138501"/>
                            <a:gd name="connsiteY3" fmla="*/ 2052516 h 6881818"/>
                            <a:gd name="connsiteX0" fmla="*/ 8138501 w 8169945"/>
                            <a:gd name="connsiteY0" fmla="*/ 6879090 h 6881818"/>
                            <a:gd name="connsiteX1" fmla="*/ 0 w 8169945"/>
                            <a:gd name="connsiteY1" fmla="*/ 6881818 h 6881818"/>
                            <a:gd name="connsiteX2" fmla="*/ 2966 w 8169945"/>
                            <a:gd name="connsiteY2" fmla="*/ 0 h 6881818"/>
                            <a:gd name="connsiteX3" fmla="*/ 8169945 w 8169945"/>
                            <a:gd name="connsiteY3" fmla="*/ 2064981 h 6881818"/>
                            <a:gd name="connsiteX0" fmla="*/ 8144221 w 8175665"/>
                            <a:gd name="connsiteY0" fmla="*/ 6880923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86652"/>
                            <a:gd name="connsiteY0" fmla="*/ 6879381 h 6883651"/>
                            <a:gd name="connsiteX1" fmla="*/ 5720 w 8186652"/>
                            <a:gd name="connsiteY1" fmla="*/ 6883651 h 6883651"/>
                            <a:gd name="connsiteX2" fmla="*/ 1619 w 8186652"/>
                            <a:gd name="connsiteY2" fmla="*/ 0 h 6883651"/>
                            <a:gd name="connsiteX3" fmla="*/ 8186652 w 8186652"/>
                            <a:gd name="connsiteY3" fmla="*/ 1518580 h 6883651"/>
                          </a:gdLst>
                          <a:ahLst/>
                          <a:cxnLst>
                            <a:cxn ang="0">
                              <a:pos x="connsiteX0" y="connsiteY0"/>
                            </a:cxn>
                            <a:cxn ang="0">
                              <a:pos x="connsiteX1" y="connsiteY1"/>
                            </a:cxn>
                            <a:cxn ang="0">
                              <a:pos x="connsiteX2" y="connsiteY2"/>
                            </a:cxn>
                            <a:cxn ang="0">
                              <a:pos x="connsiteX3" y="connsiteY3"/>
                            </a:cxn>
                          </a:cxnLst>
                          <a:rect l="l" t="t" r="r" b="b"/>
                          <a:pathLst>
                            <a:path w="8186652" h="6883651">
                              <a:moveTo>
                                <a:pt x="8174978" y="6879381"/>
                              </a:moveTo>
                              <a:lnTo>
                                <a:pt x="5720" y="6883651"/>
                              </a:lnTo>
                              <a:cubicBezTo>
                                <a:pt x="12642" y="4584614"/>
                                <a:pt x="-5303" y="2299037"/>
                                <a:pt x="1619" y="0"/>
                              </a:cubicBezTo>
                              <a:lnTo>
                                <a:pt x="8186652" y="1518580"/>
                              </a:lnTo>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DC0652" w14:textId="77777777" w:rsidR="00CF60C7" w:rsidRDefault="00CF60C7" w:rsidP="00185372">
                            <w:pPr>
                              <w:jc w:val="center"/>
                            </w:pP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id="CoverLowerHalfBlue" o:spid="_x0000_s1026" style="position:absolute;margin-left:0;margin-top:0;width:612pt;height:673.2pt;z-index:-25162752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coordsize="8186652,688365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" o:allowincell="f" adj="-11796480,,5400" path="m8174978,6879381l5720,6883651c12642,4584614,-5303,2299037,1619,l8186652,1518580e" fillcolor="#00b5e2 [3204]" stroked="f" strokeweight="2pt">
                <v:stroke joinstyle="miter"/>
                <v:formulas/>
                <v:path arrowok="t" o:connecttype="custom" o:connectlocs="7761317,8544337;5431,8549640;1537,0;7772400,1886108" o:connectangles="0,0,0,0" textboxrect="0,0,8186652,6883651"/>
                <v:textbox>
                  <w:txbxContent>
                    <w:p w14:paraId="64DC0652" w14:textId="77777777" w:rsidR="00CF60C7" w:rsidRDefault="00CF60C7" w:rsidP="00185372">
                      <w:pPr>
                        <w:jc w:val="center"/>
                      </w:pPr>
                    </w:p>
                  </w:txbxContent>
                </v:textbox>
                <w10:wrap anchorx="page" anchory="page"/>
              </v:shape>
            </w:pict>
          </mc:Fallback>
        </mc:AlternateContent>
      </w:r>
      <w:r w:rsidR="0030437A">
        <w:rPr>
          <w:noProof/>
        </w:rPr>
        <w:drawing>
          <wp:anchor distT="0" distB="0" distL="114300" distR="114300" simplePos="0" relativeHeight="251691008" behindDoc="0" locked="0" layoutInCell="1" allowOverlap="1" wp14:anchorId="336C6DBC" wp14:editId="61BAA162">
            <wp:simplePos x="0" y="0"/>
            <wp:positionH relativeFrom="rightMargin">
              <wp:posOffset>-1043940</wp:posOffset>
            </wp:positionH>
            <wp:positionV relativeFrom="page">
              <wp:posOffset>360045</wp:posOffset>
            </wp:positionV>
            <wp:extent cx="1620000" cy="238320"/>
            <wp:effectExtent l="0" t="0" r="0" b="9525"/>
            <wp:wrapNone/>
            <wp:docPr id="8" name="AECOMLogo" descr="aecom_imagineit_reverse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reverse_1mm_border_v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0000" cy="238320"/>
                    </a:xfrm>
                    <a:prstGeom prst="rect">
                      <a:avLst/>
                    </a:prstGeom>
                    <a:noFill/>
                  </pic:spPr>
                </pic:pic>
              </a:graphicData>
            </a:graphic>
            <wp14:sizeRelH relativeFrom="page">
              <wp14:pctWidth>0</wp14:pctWidth>
            </wp14:sizeRelH>
            <wp14:sizeRelV relativeFrom="page">
              <wp14:pctHeight>0</wp14:pctHeight>
            </wp14:sizeRelV>
          </wp:anchor>
        </w:drawing>
      </w:r>
      <w:r w:rsidR="00F12DD7">
        <w:rPr>
          <w:noProof/>
        </w:rPr>
        <mc:AlternateContent>
          <mc:Choice Requires="wps">
            <w:drawing>
              <wp:anchor distT="0" distB="0" distL="114300" distR="114300" simplePos="0" relativeHeight="251676672" behindDoc="0" locked="0" layoutInCell="0" allowOverlap="1" wp14:anchorId="4FCE0F82" wp14:editId="2F35BF13">
                <wp:simplePos x="0" y="0"/>
                <wp:positionH relativeFrom="column">
                  <wp:posOffset>0</wp:posOffset>
                </wp:positionH>
                <wp:positionV relativeFrom="page">
                  <wp:posOffset>361507</wp:posOffset>
                </wp:positionV>
                <wp:extent cx="4284921" cy="202019"/>
                <wp:effectExtent l="0" t="0" r="1905" b="5715"/>
                <wp:wrapNone/>
                <wp:docPr id="4" name="CoverAdditionalCompany"/>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4921" cy="202019"/>
                        </a:xfrm>
                        <a:prstGeom prst="rect">
                          <a:avLst/>
                        </a:prstGeom>
                        <a:noFill/>
                        <a:ln w="9525">
                          <a:noFill/>
                          <a:miter lim="800000"/>
                          <a:headEnd/>
                          <a:tailEnd/>
                        </a:ln>
                      </wps:spPr>
                      <wps:txbx>
                        <w:txbxContent>
                          <w:bookmarkStart w:id="1" w:name="Cover2"/>
                          <w:bookmarkStart w:id="2" w:name="Start"/>
                          <w:bookmarkStart w:id="3" w:name="DRAFT"/>
                          <w:p w14:paraId="4EA9657B" w14:textId="77777777" w:rsidR="00CF60C7" w:rsidRPr="00F74319" w:rsidRDefault="00CF60C7"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1"/>
                            <w:bookmarkEnd w:id="2"/>
                            <w:bookmarkEnd w:id="3"/>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CoverAdditionalCompany" o:spid="_x0000_s1027" type="#_x0000_t202" style="position:absolute;margin-left:0;margin-top:28.45pt;width:337.4pt;height:15.9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" o:allowincell="f" filled="f" stroked="f">
                <v:textbox style="mso-fit-shape-to-text:t" inset="0,0,0,0">
                  <w:txbxContent>
                    <w:bookmarkStart w:id="4" w:name="Cover2"/>
                    <w:bookmarkStart w:id="5" w:name="Start"/>
                    <w:bookmarkStart w:id="6" w:name="DRAFT"/>
                    <w:p w14:paraId="4EA9657B" w14:textId="77777777" w:rsidR="00CF60C7" w:rsidRPr="00F74319" w:rsidRDefault="00CF60C7"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4"/>
                      <w:bookmarkEnd w:id="5"/>
                      <w:bookmarkEnd w:id="6"/>
                    </w:p>
                  </w:txbxContent>
                </v:textbox>
                <w10:wrap anchory="page"/>
              </v:shape>
            </w:pict>
          </mc:Fallback>
        </mc:AlternateContent>
      </w:r>
    </w:p>
    <w:p w14:paraId="167A3D67" w14:textId="77777777" w:rsidR="00F12DD7" w:rsidRDefault="00606621" w:rsidP="00F12DD7">
      <w:pPr>
        <w:pStyle w:val="BodyText"/>
      </w:pPr>
      <w:r>
        <w:rPr>
          <w:noProof/>
        </w:rPr>
        <mc:AlternateContent>
          <mc:Choice Requires="wps">
            <w:drawing>
              <wp:anchor distT="0" distB="0" distL="114300" distR="114300" simplePos="0" relativeHeight="251665408" behindDoc="0" locked="0" layoutInCell="0" allowOverlap="1" wp14:anchorId="3BF0155E" wp14:editId="04708C59">
                <wp:simplePos x="0" y="0"/>
                <wp:positionH relativeFrom="column">
                  <wp:posOffset>0</wp:posOffset>
                </wp:positionH>
                <wp:positionV relativeFrom="page">
                  <wp:align>bottom</wp:align>
                </wp:positionV>
                <wp:extent cx="5943600" cy="1354455"/>
                <wp:effectExtent l="0" t="0" r="0" b="0"/>
                <wp:wrapNone/>
                <wp:docPr id="307" name="CoverFooter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54455"/>
                        </a:xfrm>
                        <a:prstGeom prst="rect">
                          <a:avLst/>
                        </a:prstGeom>
                        <a:noFill/>
                        <a:ln w="9525">
                          <a:noFill/>
                          <a:miter lim="800000"/>
                          <a:headEnd/>
                          <a:tailEnd/>
                        </a:ln>
                      </wps:spPr>
                      <wps:txbx>
                        <w:txbxContent>
                          <w:tbl>
                            <w:tblPr>
                              <w:tblStyle w:val="Plaingrid"/>
                              <w:tblW w:w="4950" w:type="pct"/>
                              <w:tblLook w:val="04A0" w:firstRow="1" w:lastRow="0" w:firstColumn="1" w:lastColumn="0" w:noHBand="0" w:noVBand="1"/>
                            </w:tblPr>
                            <w:tblGrid>
                              <w:gridCol w:w="2722"/>
                              <w:gridCol w:w="2990"/>
                              <w:gridCol w:w="3662"/>
                            </w:tblGrid>
                            <w:tr w:rsidR="00CF60C7" w:rsidRPr="0030437A" w14:paraId="31160453" w14:textId="77777777" w:rsidTr="00606621">
                              <w:trPr>
                                <w:trHeight w:val="1554"/>
                              </w:trPr>
                              <w:tc>
                                <w:tcPr>
                                  <w:tcW w:w="2635" w:type="dxa"/>
                                  <w:vAlign w:val="bottom"/>
                                </w:tcPr>
                                <w:bookmarkStart w:id="4" w:name="Cover3" w:colFirst="0" w:colLast="2"/>
                                <w:bookmarkStart w:id="5" w:name="CoverTable2"/>
                                <w:p w14:paraId="4832562E" w14:textId="77777777" w:rsidR="00CF60C7" w:rsidRPr="0030437A" w:rsidRDefault="00CF60C7"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CF60C7" w:rsidRPr="0030437A" w:rsidRDefault="00CF60C7"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CF60C7" w:rsidRPr="0030437A" w:rsidRDefault="00CF60C7"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CF60C7" w:rsidRPr="0030437A" w:rsidRDefault="00CF60C7" w:rsidP="008A19FD">
                                  <w:pPr>
                                    <w:pStyle w:val="Coverfooter"/>
                                    <w:rPr>
                                      <w:color w:val="FFFFFF"/>
                                    </w:rPr>
                                  </w:pPr>
                                </w:p>
                                <w:p w14:paraId="5D3DD251" w14:textId="77777777" w:rsidR="00CF60C7" w:rsidRPr="0030437A" w:rsidRDefault="00CF60C7" w:rsidP="008A19FD">
                                  <w:pPr>
                                    <w:pStyle w:val="Coverfooter"/>
                                    <w:rPr>
                                      <w:color w:val="FFFFFF"/>
                                    </w:rPr>
                                  </w:pPr>
                                </w:p>
                                <w:p w14:paraId="27BA4C83" w14:textId="77777777" w:rsidR="00CF60C7" w:rsidRPr="0030437A" w:rsidRDefault="00CF60C7" w:rsidP="008A19FD">
                                  <w:pPr>
                                    <w:pStyle w:val="Coverfooter"/>
                                    <w:rPr>
                                      <w:color w:val="FFFFFF"/>
                                    </w:rPr>
                                  </w:pPr>
                                </w:p>
                              </w:tc>
                            </w:tr>
                            <w:bookmarkEnd w:id="4"/>
                            <w:bookmarkEnd w:id="5"/>
                          </w:tbl>
                          <w:p w14:paraId="34B0A99D" w14:textId="77777777" w:rsidR="00CF60C7" w:rsidRDefault="00CF60C7" w:rsidP="00DA79BC"/>
                        </w:txbxContent>
                      </wps:txbx>
                      <wps:bodyPr rot="0" vert="horz" wrap="square" lIns="0" tIns="0" rIns="0" bIns="3600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overFooterBox" o:spid="_x0000_s1028" type="#_x0000_t202" style="position:absolute;margin-left:0;margin-top:0;width:468pt;height:106.65pt;z-index:251665408;visibility:visible;mso-wrap-style:square;mso-width-percent:0;mso-height-percent:0;mso-wrap-distance-left:9pt;mso-wrap-distance-top:0;mso-wrap-distance-right:9pt;mso-wrap-distance-bottom:0;mso-position-horizontal:absolute;mso-position-horizontal-relative:text;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" o:allowincell="f" filled="f" stroked="f">
                <v:textbox inset="0,0,0,1mm">
                  <w:txbxContent>
                    <w:tbl>
                      <w:tblPr>
                        <w:tblStyle w:val="Plaingrid"/>
                        <w:tblW w:w="4950" w:type="pct"/>
                        <w:tblLook w:val="04A0" w:firstRow="1" w:lastRow="0" w:firstColumn="1" w:lastColumn="0" w:noHBand="0" w:noVBand="1"/>
                      </w:tblPr>
                      <w:tblGrid>
                        <w:gridCol w:w="2722"/>
                        <w:gridCol w:w="2990"/>
                        <w:gridCol w:w="3662"/>
                      </w:tblGrid>
                      <w:tr w:rsidR="00CF60C7" w:rsidRPr="0030437A" w14:paraId="31160453" w14:textId="77777777" w:rsidTr="00606621">
                        <w:trPr>
                          <w:trHeight w:val="1554"/>
                        </w:trPr>
                        <w:tc>
                          <w:tcPr>
                            <w:tcW w:w="2635" w:type="dxa"/>
                            <w:vAlign w:val="bottom"/>
                          </w:tcPr>
                          <w:bookmarkStart w:id="6" w:name="Cover3" w:colFirst="0" w:colLast="2"/>
                          <w:bookmarkStart w:id="7" w:name="CoverTable2"/>
                          <w:p w14:paraId="4832562E" w14:textId="77777777" w:rsidR="00CF60C7" w:rsidRPr="0030437A" w:rsidRDefault="00CF60C7"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CF60C7" w:rsidRPr="0030437A" w:rsidRDefault="00CF60C7"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CF60C7" w:rsidRPr="0030437A" w:rsidRDefault="00CF60C7"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CF60C7" w:rsidRPr="0030437A" w:rsidRDefault="00CF60C7" w:rsidP="008A19FD">
                            <w:pPr>
                              <w:pStyle w:val="Coverfooter"/>
                              <w:rPr>
                                <w:color w:val="FFFFFF"/>
                              </w:rPr>
                            </w:pPr>
                          </w:p>
                          <w:p w14:paraId="5D3DD251" w14:textId="77777777" w:rsidR="00CF60C7" w:rsidRPr="0030437A" w:rsidRDefault="00CF60C7" w:rsidP="008A19FD">
                            <w:pPr>
                              <w:pStyle w:val="Coverfooter"/>
                              <w:rPr>
                                <w:color w:val="FFFFFF"/>
                              </w:rPr>
                            </w:pPr>
                          </w:p>
                          <w:p w14:paraId="27BA4C83" w14:textId="77777777" w:rsidR="00CF60C7" w:rsidRPr="0030437A" w:rsidRDefault="00CF60C7" w:rsidP="008A19FD">
                            <w:pPr>
                              <w:pStyle w:val="Coverfooter"/>
                              <w:rPr>
                                <w:color w:val="FFFFFF"/>
                              </w:rPr>
                            </w:pPr>
                          </w:p>
                        </w:tc>
                      </w:tr>
                      <w:bookmarkEnd w:id="6"/>
                      <w:bookmarkEnd w:id="7"/>
                    </w:tbl>
                    <w:p w14:paraId="34B0A99D" w14:textId="77777777" w:rsidR="00CF60C7" w:rsidRDefault="00CF60C7" w:rsidP="00DA79BC"/>
                  </w:txbxContent>
                </v:textbox>
                <w10:wrap anchory="page"/>
              </v:shape>
            </w:pict>
          </mc:Fallback>
        </mc:AlternateContent>
      </w:r>
      <w:r w:rsidR="000652F7">
        <w:rPr>
          <w:noProof/>
        </w:rPr>
        <mc:AlternateContent>
          <mc:Choice Requires="wps">
            <w:drawing>
              <wp:anchor distT="0" distB="0" distL="114300" distR="114300" simplePos="0" relativeHeight="251671552" behindDoc="0" locked="0" layoutInCell="0" allowOverlap="1" wp14:anchorId="6CC4D399" wp14:editId="55F6874C">
                <wp:simplePos x="0" y="0"/>
                <wp:positionH relativeFrom="margin">
                  <wp:posOffset>0</wp:posOffset>
                </wp:positionH>
                <wp:positionV relativeFrom="page">
                  <wp:posOffset>3771900</wp:posOffset>
                </wp:positionV>
                <wp:extent cx="5943600" cy="3081659"/>
                <wp:effectExtent l="0" t="0" r="0" b="0"/>
                <wp:wrapNone/>
                <wp:docPr id="7" name="CoverTitle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081659"/>
                        </a:xfrm>
                        <a:prstGeom prst="rect">
                          <a:avLst/>
                        </a:prstGeom>
                        <a:noFill/>
                        <a:ln w="9525">
                          <a:noFill/>
                          <a:miter lim="800000"/>
                          <a:headEnd/>
                          <a:tailEnd/>
                        </a:ln>
                      </wps:spPr>
                      <wps:txbx>
                        <w:txbxContent>
                          <w:tbl>
                            <w:tblPr>
                              <w:tblStyle w:val="Plaingrid"/>
                              <w:tblW w:w="4800" w:type="pct"/>
                              <w:tblLook w:val="04A0" w:firstRow="1" w:lastRow="0" w:firstColumn="1" w:lastColumn="0" w:noHBand="0" w:noVBand="1"/>
                            </w:tblPr>
                            <w:tblGrid>
                              <w:gridCol w:w="9090"/>
                            </w:tblGrid>
                            <w:tr w:rsidR="00CF60C7" w:rsidRPr="0030437A" w14:paraId="6ACEC2B6" w14:textId="77777777" w:rsidTr="002C4272">
                              <w:trPr>
                                <w:trHeight w:val="720"/>
                              </w:trPr>
                              <w:tc>
                                <w:tcPr>
                                  <w:tcW w:w="9090" w:type="dxa"/>
                                </w:tcPr>
                                <w:bookmarkStart w:id="8" w:name="Cover1" w:colFirst="0" w:colLast="1"/>
                                <w:bookmarkStart w:id="9" w:name="CoverTable1"/>
                                <w:p w14:paraId="71542A7B" w14:textId="36E27CE1" w:rsidR="00CF60C7" w:rsidRDefault="00CF60C7"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San Bernard Watershed</w:t>
                                  </w:r>
                                  <w:r w:rsidRPr="0030437A">
                                    <w:rPr>
                                      <w:color w:val="FFFFFF"/>
                                    </w:rPr>
                                    <w:fldChar w:fldCharType="end"/>
                                  </w:r>
                                  <w:r>
                                    <w:rPr>
                                      <w:color w:val="FFFFFF"/>
                                    </w:rPr>
                                    <w:t>, Texas</w:t>
                                  </w:r>
                                </w:p>
                                <w:p w14:paraId="44EEA892" w14:textId="6B9C1CC3" w:rsidR="00CF60C7" w:rsidRPr="0030437A" w:rsidRDefault="00CF60C7" w:rsidP="00E7679A">
                                  <w:pPr>
                                    <w:pStyle w:val="Title"/>
                                    <w:rPr>
                                      <w:color w:val="FFFFFF"/>
                                    </w:rPr>
                                  </w:pPr>
                                  <w:r>
                                    <w:rPr>
                                      <w:color w:val="FFFFFF"/>
                                    </w:rPr>
                                    <w:t>2D Base Level Engineering and Mapping Methods and Results</w:t>
                                  </w:r>
                                </w:p>
                                <w:p w14:paraId="45AA1C3E" w14:textId="77777777" w:rsidR="00CF60C7" w:rsidRPr="0030437A" w:rsidRDefault="00CF60C7" w:rsidP="00E7679A">
                                  <w:pPr>
                                    <w:rPr>
                                      <w:color w:val="FFFFFF"/>
                                    </w:rPr>
                                  </w:pPr>
                                </w:p>
                                <w:p w14:paraId="2A0A4187" w14:textId="61744045" w:rsidR="00CF60C7" w:rsidRDefault="00CF60C7" w:rsidP="00F83749">
                                  <w:pPr>
                                    <w:pStyle w:val="Subtitleheading"/>
                                    <w:rPr>
                                      <w:color w:val="FFFFFF"/>
                                    </w:rPr>
                                  </w:pPr>
                                  <w:r>
                                    <w:rPr>
                                      <w:color w:val="FFFFFF"/>
                                    </w:rPr>
                                    <w:t>Texas Water Development Board Contract No. 1800012224, Task Order 8</w:t>
                                  </w:r>
                                </w:p>
                                <w:p w14:paraId="208E853A" w14:textId="1699BED7" w:rsidR="00CF60C7" w:rsidRDefault="00CF60C7" w:rsidP="00F83749">
                                  <w:pPr>
                                    <w:pStyle w:val="Subtitleheading"/>
                                    <w:rPr>
                                      <w:color w:val="FFFFFF"/>
                                    </w:rPr>
                                  </w:pPr>
                                  <w:r>
                                    <w:rPr>
                                      <w:color w:val="FFFFFF"/>
                                    </w:rPr>
                                    <w:t>Texas MAS (MAST) No. 3</w:t>
                                  </w:r>
                                </w:p>
                                <w:p w14:paraId="6680AB10" w14:textId="77777777" w:rsidR="00CF60C7" w:rsidRPr="009C415B" w:rsidRDefault="00CF60C7" w:rsidP="00347538">
                                  <w:pPr>
                                    <w:pStyle w:val="Subtitle"/>
                                    <w:rPr>
                                      <w:rFonts w:asciiTheme="minorHAnsi" w:hAnsiTheme="minorHAnsi" w:cstheme="minorHAnsi"/>
                                      <w:color w:val="FFFFFF"/>
                                    </w:rPr>
                                  </w:pPr>
                                  <w:r w:rsidRPr="009C415B">
                                    <w:rPr>
                                      <w:rFonts w:asciiTheme="minorHAnsi" w:hAnsiTheme="minorHAnsi" w:cstheme="minorHAnsi"/>
                                      <w:color w:val="FFFFFF"/>
                                    </w:rPr>
                                    <w:fldChar w:fldCharType="begin"/>
                                  </w:r>
                                  <w:r w:rsidRPr="009C415B">
                                    <w:rPr>
                                      <w:rFonts w:asciiTheme="minorHAnsi" w:hAnsiTheme="minorHAnsi" w:cstheme="minorHAnsi"/>
                                      <w:color w:val="FFFFFF"/>
                                    </w:rPr>
                                    <w:instrText xml:space="preserve"> DOCPROPERTY  TenderStage \* MERGEFORMAT </w:instrText>
                                  </w:r>
                                  <w:r w:rsidRPr="009C415B">
                                    <w:rPr>
                                      <w:rFonts w:asciiTheme="minorHAnsi" w:hAnsiTheme="minorHAnsi" w:cstheme="minorHAnsi"/>
                                      <w:color w:val="FFFFFF"/>
                                    </w:rPr>
                                    <w:fldChar w:fldCharType="end"/>
                                  </w:r>
                                </w:p>
                                <w:p w14:paraId="712F688A" w14:textId="77777777" w:rsidR="00CF60C7" w:rsidRPr="009C415B" w:rsidRDefault="00CF60C7" w:rsidP="00BA5047">
                                  <w:pPr>
                                    <w:pStyle w:val="Coverfooter"/>
                                    <w:rPr>
                                      <w:color w:val="FFFFFF"/>
                                    </w:rPr>
                                  </w:pPr>
                                </w:p>
                                <w:p w14:paraId="6D4FA063" w14:textId="31DA274B" w:rsidR="00CF60C7" w:rsidRDefault="00CF60C7" w:rsidP="00CC5557">
                                  <w:pPr>
                                    <w:pStyle w:val="Subtitleheading"/>
                                    <w:rPr>
                                      <w:color w:val="FFFFFF"/>
                                    </w:rPr>
                                  </w:pPr>
                                  <w:r>
                                    <w:rPr>
                                      <w:color w:val="FFFFFF"/>
                                    </w:rPr>
                                    <w:t>June 2022</w:t>
                                  </w:r>
                                </w:p>
                                <w:p w14:paraId="22C8F74B" w14:textId="77777777" w:rsidR="00CF60C7" w:rsidRDefault="00CF60C7" w:rsidP="00CC5557">
                                  <w:pPr>
                                    <w:pStyle w:val="Subtitleheading"/>
                                    <w:rPr>
                                      <w:color w:val="FFFFFF"/>
                                    </w:rPr>
                                  </w:pPr>
                                </w:p>
                                <w:p w14:paraId="12C3BF5B" w14:textId="77777777" w:rsidR="00CF60C7" w:rsidRDefault="00CF60C7" w:rsidP="00CC5557">
                                  <w:pPr>
                                    <w:pStyle w:val="Subtitleheading"/>
                                    <w:rPr>
                                      <w:color w:val="FFFFFF"/>
                                    </w:rPr>
                                  </w:pPr>
                                </w:p>
                                <w:p w14:paraId="7A90C7FE" w14:textId="77777777" w:rsidR="00CF60C7" w:rsidRPr="00F75021" w:rsidRDefault="00CF60C7" w:rsidP="00CC5557">
                                  <w:pPr>
                                    <w:pStyle w:val="Heading"/>
                                    <w:rPr>
                                      <w:color w:val="FFFFFF" w:themeColor="background1"/>
                                    </w:rPr>
                                  </w:pPr>
                                  <w:r w:rsidRPr="00F75021">
                                    <w:rPr>
                                      <w:color w:val="FFFFFF" w:themeColor="background1"/>
                                    </w:rPr>
                                    <w:t>Prepared for:</w:t>
                                  </w:r>
                                </w:p>
                                <w:p w14:paraId="1F55557C" w14:textId="77777777" w:rsidR="00CF60C7" w:rsidRDefault="00CF60C7" w:rsidP="00CC5557">
                                  <w:pPr>
                                    <w:rPr>
                                      <w:color w:val="FFFFFF" w:themeColor="background1"/>
                                    </w:rPr>
                                  </w:pPr>
                                  <w:r w:rsidRPr="00F75021">
                                    <w:rPr>
                                      <w:color w:val="FFFFFF" w:themeColor="background1"/>
                                    </w:rPr>
                                    <w:t xml:space="preserve">Texas Water Development Board </w:t>
                                  </w:r>
                                </w:p>
                                <w:p w14:paraId="27BD336A" w14:textId="77777777" w:rsidR="00CF60C7" w:rsidRDefault="00CF60C7" w:rsidP="00CC5557">
                                  <w:pPr>
                                    <w:rPr>
                                      <w:color w:val="FFFFFF" w:themeColor="background1"/>
                                    </w:rPr>
                                  </w:pPr>
                                  <w:r>
                                    <w:rPr>
                                      <w:color w:val="FFFFFF" w:themeColor="background1"/>
                                    </w:rPr>
                                    <w:t>Attn: Manuel Razo, GISP, CFM</w:t>
                                  </w:r>
                                </w:p>
                                <w:p w14:paraId="206A3A48" w14:textId="77777777" w:rsidR="00CF60C7" w:rsidRDefault="00CF60C7" w:rsidP="00CC5557">
                                  <w:pPr>
                                    <w:rPr>
                                      <w:color w:val="FFFFFF" w:themeColor="background1"/>
                                    </w:rPr>
                                  </w:pPr>
                                  <w:r>
                                    <w:rPr>
                                      <w:color w:val="FFFFFF" w:themeColor="background1"/>
                                    </w:rPr>
                                    <w:t>1700 N. Congress Avenue</w:t>
                                  </w:r>
                                </w:p>
                                <w:p w14:paraId="264AAEA7" w14:textId="77777777" w:rsidR="00CF60C7" w:rsidRPr="00F75021" w:rsidRDefault="00CF60C7" w:rsidP="00CC5557">
                                  <w:pPr>
                                    <w:rPr>
                                      <w:color w:val="FFFFFF" w:themeColor="background1"/>
                                    </w:rPr>
                                  </w:pPr>
                                  <w:r>
                                    <w:rPr>
                                      <w:color w:val="FFFFFF" w:themeColor="background1"/>
                                    </w:rPr>
                                    <w:t>Austin, Texas 78701</w:t>
                                  </w:r>
                                </w:p>
                                <w:p w14:paraId="1A1B15FC" w14:textId="77777777" w:rsidR="00CF60C7" w:rsidRDefault="00CF60C7" w:rsidP="00CC5557">
                                  <w:pPr>
                                    <w:pStyle w:val="Subtitleheading"/>
                                    <w:rPr>
                                      <w:color w:val="FFFFFF"/>
                                    </w:rPr>
                                  </w:pPr>
                                </w:p>
                                <w:p w14:paraId="631339FA" w14:textId="77777777" w:rsidR="00CF60C7" w:rsidRDefault="00CF60C7" w:rsidP="00CC5557">
                                  <w:pPr>
                                    <w:pStyle w:val="Subtitleheading"/>
                                    <w:rPr>
                                      <w:color w:val="FFFFFF"/>
                                    </w:rPr>
                                  </w:pPr>
                                </w:p>
                                <w:p w14:paraId="42CA6D45" w14:textId="1C272BCE" w:rsidR="00CF60C7" w:rsidRPr="0030437A" w:rsidRDefault="00CF60C7" w:rsidP="00CC5557">
                                  <w:pPr>
                                    <w:pStyle w:val="Subtitleheading"/>
                                    <w:rPr>
                                      <w:color w:val="FFFFFF"/>
                                    </w:rPr>
                                  </w:pPr>
                                  <w:r>
                                    <w:rPr>
                                      <w:color w:val="FFFFFF"/>
                                    </w:rPr>
                                    <w:t xml:space="preserve">Prepared By: </w:t>
                                  </w:r>
                                </w:p>
                              </w:tc>
                            </w:tr>
                          </w:tbl>
                          <w:bookmarkEnd w:id="8"/>
                          <w:bookmarkEnd w:id="9"/>
                          <w:p w14:paraId="26BA99DD" w14:textId="77777777" w:rsidR="00CF60C7" w:rsidRPr="00CC5557" w:rsidRDefault="00CF60C7" w:rsidP="00CC5557">
                            <w:pPr>
                              <w:rPr>
                                <w:color w:val="FFFFFF" w:themeColor="background1"/>
                              </w:rPr>
                            </w:pPr>
                            <w:r w:rsidRPr="00CC5557">
                              <w:rPr>
                                <w:color w:val="FFFFFF" w:themeColor="background1"/>
                              </w:rPr>
                              <w:t xml:space="preserve">‌AECOM Technical Services </w:t>
                            </w:r>
                          </w:p>
                          <w:p w14:paraId="5FAD699B" w14:textId="77777777" w:rsidR="00CF60C7" w:rsidRPr="00CC5557" w:rsidRDefault="00CF60C7" w:rsidP="00CC5557">
                            <w:pPr>
                              <w:rPr>
                                <w:color w:val="FFFFFF" w:themeColor="background1"/>
                              </w:rPr>
                            </w:pPr>
                            <w:r w:rsidRPr="00CC5557">
                              <w:rPr>
                                <w:color w:val="FFFFFF" w:themeColor="background1"/>
                              </w:rPr>
                              <w:t>13640 Briarwick Drive, Suite 200</w:t>
                            </w:r>
                          </w:p>
                          <w:p w14:paraId="1AB9539A" w14:textId="77777777" w:rsidR="00CF60C7" w:rsidRPr="00CC5557" w:rsidRDefault="00CF60C7" w:rsidP="00CC5557">
                            <w:pPr>
                              <w:rPr>
                                <w:color w:val="FFFFFF" w:themeColor="background1"/>
                              </w:rPr>
                            </w:pPr>
                            <w:r w:rsidRPr="00CC5557">
                              <w:rPr>
                                <w:color w:val="FFFFFF" w:themeColor="background1"/>
                              </w:rPr>
                              <w:t>Austin, TX 78729</w:t>
                            </w:r>
                          </w:p>
                          <w:p w14:paraId="52C8EAD3" w14:textId="77777777" w:rsidR="00CF60C7" w:rsidRPr="00CC5557" w:rsidRDefault="00CF60C7" w:rsidP="00CC5557">
                            <w:pPr>
                              <w:rPr>
                                <w:color w:val="FFFFFF" w:themeColor="background1"/>
                              </w:rPr>
                            </w:pPr>
                            <w:r w:rsidRPr="00CC5557">
                              <w:rPr>
                                <w:color w:val="FFFFFF" w:themeColor="background1"/>
                              </w:rPr>
                              <w:t>aecom.com</w:t>
                            </w:r>
                          </w:p>
                          <w:p w14:paraId="1910A75F" w14:textId="77777777" w:rsidR="00CF60C7" w:rsidRDefault="00CF60C7" w:rsidP="00213392"/>
                        </w:txbxContent>
                      </wps:txbx>
                      <wps:bodyPr rot="0" vert="horz" wrap="square" lIns="0" tIns="0" rIns="0" bIns="36000" anchor="t" anchorCtr="0">
                        <a:noAutofit/>
                      </wps:bodyPr>
                    </wps:wsp>
                  </a:graphicData>
                </a:graphic>
                <wp14:sizeRelH relativeFrom="margin">
                  <wp14:pctWidth>0</wp14:pctWidth>
                </wp14:sizeRelH>
                <wp14:sizeRelV relativeFrom="page">
                  <wp14:pctHeight>50000</wp14:pctHeight>
                </wp14:sizeRelV>
              </wp:anchor>
            </w:drawing>
          </mc:Choice>
          <mc:Fallback>
            <w:pict>
              <v:shape id="CoverTitleBox" o:spid="_x0000_s1029" type="#_x0000_t202" style="position:absolute;margin-left:0;margin-top:297pt;width:468pt;height:242.65pt;z-index:251671552;visibility:visible;mso-wrap-style:square;mso-width-percent:0;mso-height-percent:500;mso-wrap-distance-left:9pt;mso-wrap-distance-top:0;mso-wrap-distance-right:9pt;mso-wrap-distance-bottom:0;mso-position-horizontal:absolute;mso-position-horizontal-relative:margin;mso-position-vertical:absolute;mso-position-vertical-relative:page;mso-width-percent:0;mso-height-percent:50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" o:allowincell="f" filled="f" stroked="f">
                <v:textbox inset="0,0,0,1mm">
                  <w:txbxContent>
                    <w:tbl>
                      <w:tblPr>
                        <w:tblStyle w:val="Plaingrid"/>
                        <w:tblW w:w="4800" w:type="pct"/>
                        <w:tblLook w:val="04A0" w:firstRow="1" w:lastRow="0" w:firstColumn="1" w:lastColumn="0" w:noHBand="0" w:noVBand="1"/>
                      </w:tblPr>
                      <w:tblGrid>
                        <w:gridCol w:w="9090"/>
                      </w:tblGrid>
                      <w:tr w:rsidR="00CF60C7" w:rsidRPr="0030437A" w14:paraId="6ACEC2B6" w14:textId="77777777" w:rsidTr="002C4272">
                        <w:trPr>
                          <w:trHeight w:val="720"/>
                        </w:trPr>
                        <w:tc>
                          <w:tcPr>
                            <w:tcW w:w="9090" w:type="dxa"/>
                          </w:tcPr>
                          <w:bookmarkStart w:id="10" w:name="Cover1" w:colFirst="0" w:colLast="1"/>
                          <w:bookmarkStart w:id="11" w:name="CoverTable1"/>
                          <w:p w14:paraId="71542A7B" w14:textId="36E27CE1" w:rsidR="00CF60C7" w:rsidRDefault="00CF60C7"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San Bernard Watershed</w:t>
                            </w:r>
                            <w:r w:rsidRPr="0030437A">
                              <w:rPr>
                                <w:color w:val="FFFFFF"/>
                              </w:rPr>
                              <w:fldChar w:fldCharType="end"/>
                            </w:r>
                            <w:r>
                              <w:rPr>
                                <w:color w:val="FFFFFF"/>
                              </w:rPr>
                              <w:t>, Texas</w:t>
                            </w:r>
                          </w:p>
                          <w:p w14:paraId="44EEA892" w14:textId="6B9C1CC3" w:rsidR="00CF60C7" w:rsidRPr="0030437A" w:rsidRDefault="00CF60C7" w:rsidP="00E7679A">
                            <w:pPr>
                              <w:pStyle w:val="Title"/>
                              <w:rPr>
                                <w:color w:val="FFFFFF"/>
                              </w:rPr>
                            </w:pPr>
                            <w:r>
                              <w:rPr>
                                <w:color w:val="FFFFFF"/>
                              </w:rPr>
                              <w:t>2D Base Level Engineering and Mapping Methods and Results</w:t>
                            </w:r>
                          </w:p>
                          <w:p w14:paraId="45AA1C3E" w14:textId="77777777" w:rsidR="00CF60C7" w:rsidRPr="0030437A" w:rsidRDefault="00CF60C7" w:rsidP="00E7679A">
                            <w:pPr>
                              <w:rPr>
                                <w:color w:val="FFFFFF"/>
                              </w:rPr>
                            </w:pPr>
                          </w:p>
                          <w:p w14:paraId="2A0A4187" w14:textId="61744045" w:rsidR="00CF60C7" w:rsidRDefault="00CF60C7" w:rsidP="00F83749">
                            <w:pPr>
                              <w:pStyle w:val="Subtitleheading"/>
                              <w:rPr>
                                <w:color w:val="FFFFFF"/>
                              </w:rPr>
                            </w:pPr>
                            <w:r>
                              <w:rPr>
                                <w:color w:val="FFFFFF"/>
                              </w:rPr>
                              <w:t>Texas Water Development Board Contract No. 1800012224, Task Order 8</w:t>
                            </w:r>
                          </w:p>
                          <w:p w14:paraId="208E853A" w14:textId="1699BED7" w:rsidR="00CF60C7" w:rsidRDefault="00CF60C7" w:rsidP="00F83749">
                            <w:pPr>
                              <w:pStyle w:val="Subtitleheading"/>
                              <w:rPr>
                                <w:color w:val="FFFFFF"/>
                              </w:rPr>
                            </w:pPr>
                            <w:r>
                              <w:rPr>
                                <w:color w:val="FFFFFF"/>
                              </w:rPr>
                              <w:t>Texas MAS (MAST) No. 3</w:t>
                            </w:r>
                          </w:p>
                          <w:p w14:paraId="6680AB10" w14:textId="77777777" w:rsidR="00CF60C7" w:rsidRPr="009C415B" w:rsidRDefault="00CF60C7" w:rsidP="00347538">
                            <w:pPr>
                              <w:pStyle w:val="Subtitle"/>
                              <w:rPr>
                                <w:rFonts w:asciiTheme="minorHAnsi" w:hAnsiTheme="minorHAnsi" w:cstheme="minorHAnsi"/>
                                <w:color w:val="FFFFFF"/>
                              </w:rPr>
                            </w:pPr>
                            <w:r w:rsidRPr="009C415B">
                              <w:rPr>
                                <w:rFonts w:asciiTheme="minorHAnsi" w:hAnsiTheme="minorHAnsi" w:cstheme="minorHAnsi"/>
                                <w:color w:val="FFFFFF"/>
                              </w:rPr>
                              <w:fldChar w:fldCharType="begin"/>
                            </w:r>
                            <w:r w:rsidRPr="009C415B">
                              <w:rPr>
                                <w:rFonts w:asciiTheme="minorHAnsi" w:hAnsiTheme="minorHAnsi" w:cstheme="minorHAnsi"/>
                                <w:color w:val="FFFFFF"/>
                              </w:rPr>
                              <w:instrText xml:space="preserve"> DOCPROPERTY  TenderStage \* MERGEFORMAT </w:instrText>
                            </w:r>
                            <w:r w:rsidRPr="009C415B">
                              <w:rPr>
                                <w:rFonts w:asciiTheme="minorHAnsi" w:hAnsiTheme="minorHAnsi" w:cstheme="minorHAnsi"/>
                                <w:color w:val="FFFFFF"/>
                              </w:rPr>
                              <w:fldChar w:fldCharType="end"/>
                            </w:r>
                          </w:p>
                          <w:p w14:paraId="712F688A" w14:textId="77777777" w:rsidR="00CF60C7" w:rsidRPr="009C415B" w:rsidRDefault="00CF60C7" w:rsidP="00BA5047">
                            <w:pPr>
                              <w:pStyle w:val="Coverfooter"/>
                              <w:rPr>
                                <w:color w:val="FFFFFF"/>
                              </w:rPr>
                            </w:pPr>
                          </w:p>
                          <w:p w14:paraId="6D4FA063" w14:textId="31DA274B" w:rsidR="00CF60C7" w:rsidRDefault="00CF60C7" w:rsidP="00CC5557">
                            <w:pPr>
                              <w:pStyle w:val="Subtitleheading"/>
                              <w:rPr>
                                <w:color w:val="FFFFFF"/>
                              </w:rPr>
                            </w:pPr>
                            <w:r>
                              <w:rPr>
                                <w:color w:val="FFFFFF"/>
                              </w:rPr>
                              <w:t>June 2022</w:t>
                            </w:r>
                          </w:p>
                          <w:p w14:paraId="22C8F74B" w14:textId="77777777" w:rsidR="00CF60C7" w:rsidRDefault="00CF60C7" w:rsidP="00CC5557">
                            <w:pPr>
                              <w:pStyle w:val="Subtitleheading"/>
                              <w:rPr>
                                <w:color w:val="FFFFFF"/>
                              </w:rPr>
                            </w:pPr>
                          </w:p>
                          <w:p w14:paraId="12C3BF5B" w14:textId="77777777" w:rsidR="00CF60C7" w:rsidRDefault="00CF60C7" w:rsidP="00CC5557">
                            <w:pPr>
                              <w:pStyle w:val="Subtitleheading"/>
                              <w:rPr>
                                <w:color w:val="FFFFFF"/>
                              </w:rPr>
                            </w:pPr>
                          </w:p>
                          <w:p w14:paraId="7A90C7FE" w14:textId="77777777" w:rsidR="00CF60C7" w:rsidRPr="00F75021" w:rsidRDefault="00CF60C7" w:rsidP="00CC5557">
                            <w:pPr>
                              <w:pStyle w:val="Heading"/>
                              <w:rPr>
                                <w:color w:val="FFFFFF" w:themeColor="background1"/>
                              </w:rPr>
                            </w:pPr>
                            <w:r w:rsidRPr="00F75021">
                              <w:rPr>
                                <w:color w:val="FFFFFF" w:themeColor="background1"/>
                              </w:rPr>
                              <w:t>Prepared for:</w:t>
                            </w:r>
                          </w:p>
                          <w:p w14:paraId="1F55557C" w14:textId="77777777" w:rsidR="00CF60C7" w:rsidRDefault="00CF60C7" w:rsidP="00CC5557">
                            <w:pPr>
                              <w:rPr>
                                <w:color w:val="FFFFFF" w:themeColor="background1"/>
                              </w:rPr>
                            </w:pPr>
                            <w:r w:rsidRPr="00F75021">
                              <w:rPr>
                                <w:color w:val="FFFFFF" w:themeColor="background1"/>
                              </w:rPr>
                              <w:t xml:space="preserve">Texas Water Development Board </w:t>
                            </w:r>
                          </w:p>
                          <w:p w14:paraId="27BD336A" w14:textId="77777777" w:rsidR="00CF60C7" w:rsidRDefault="00CF60C7" w:rsidP="00CC5557">
                            <w:pPr>
                              <w:rPr>
                                <w:color w:val="FFFFFF" w:themeColor="background1"/>
                              </w:rPr>
                            </w:pPr>
                            <w:r>
                              <w:rPr>
                                <w:color w:val="FFFFFF" w:themeColor="background1"/>
                              </w:rPr>
                              <w:t>Attn: Manuel Razo, GISP, CFM</w:t>
                            </w:r>
                          </w:p>
                          <w:p w14:paraId="206A3A48" w14:textId="77777777" w:rsidR="00CF60C7" w:rsidRDefault="00CF60C7" w:rsidP="00CC5557">
                            <w:pPr>
                              <w:rPr>
                                <w:color w:val="FFFFFF" w:themeColor="background1"/>
                              </w:rPr>
                            </w:pPr>
                            <w:r>
                              <w:rPr>
                                <w:color w:val="FFFFFF" w:themeColor="background1"/>
                              </w:rPr>
                              <w:t>1700 N. Congress Avenue</w:t>
                            </w:r>
                          </w:p>
                          <w:p w14:paraId="264AAEA7" w14:textId="77777777" w:rsidR="00CF60C7" w:rsidRPr="00F75021" w:rsidRDefault="00CF60C7" w:rsidP="00CC5557">
                            <w:pPr>
                              <w:rPr>
                                <w:color w:val="FFFFFF" w:themeColor="background1"/>
                              </w:rPr>
                            </w:pPr>
                            <w:r>
                              <w:rPr>
                                <w:color w:val="FFFFFF" w:themeColor="background1"/>
                              </w:rPr>
                              <w:t>Austin, Texas 78701</w:t>
                            </w:r>
                          </w:p>
                          <w:p w14:paraId="1A1B15FC" w14:textId="77777777" w:rsidR="00CF60C7" w:rsidRDefault="00CF60C7" w:rsidP="00CC5557">
                            <w:pPr>
                              <w:pStyle w:val="Subtitleheading"/>
                              <w:rPr>
                                <w:color w:val="FFFFFF"/>
                              </w:rPr>
                            </w:pPr>
                          </w:p>
                          <w:p w14:paraId="631339FA" w14:textId="77777777" w:rsidR="00CF60C7" w:rsidRDefault="00CF60C7" w:rsidP="00CC5557">
                            <w:pPr>
                              <w:pStyle w:val="Subtitleheading"/>
                              <w:rPr>
                                <w:color w:val="FFFFFF"/>
                              </w:rPr>
                            </w:pPr>
                          </w:p>
                          <w:p w14:paraId="42CA6D45" w14:textId="1C272BCE" w:rsidR="00CF60C7" w:rsidRPr="0030437A" w:rsidRDefault="00CF60C7" w:rsidP="00CC5557">
                            <w:pPr>
                              <w:pStyle w:val="Subtitleheading"/>
                              <w:rPr>
                                <w:color w:val="FFFFFF"/>
                              </w:rPr>
                            </w:pPr>
                            <w:r>
                              <w:rPr>
                                <w:color w:val="FFFFFF"/>
                              </w:rPr>
                              <w:t xml:space="preserve">Prepared By: </w:t>
                            </w:r>
                          </w:p>
                        </w:tc>
                      </w:tr>
                    </w:tbl>
                    <w:bookmarkEnd w:id="10"/>
                    <w:bookmarkEnd w:id="11"/>
                    <w:p w14:paraId="26BA99DD" w14:textId="77777777" w:rsidR="00CF60C7" w:rsidRPr="00CC5557" w:rsidRDefault="00CF60C7" w:rsidP="00CC5557">
                      <w:pPr>
                        <w:rPr>
                          <w:color w:val="FFFFFF" w:themeColor="background1"/>
                        </w:rPr>
                      </w:pPr>
                      <w:r w:rsidRPr="00CC5557">
                        <w:rPr>
                          <w:color w:val="FFFFFF" w:themeColor="background1"/>
                        </w:rPr>
                        <w:t xml:space="preserve">‌AECOM Technical Services </w:t>
                      </w:r>
                    </w:p>
                    <w:p w14:paraId="5FAD699B" w14:textId="77777777" w:rsidR="00CF60C7" w:rsidRPr="00CC5557" w:rsidRDefault="00CF60C7" w:rsidP="00CC5557">
                      <w:pPr>
                        <w:rPr>
                          <w:color w:val="FFFFFF" w:themeColor="background1"/>
                        </w:rPr>
                      </w:pPr>
                      <w:r w:rsidRPr="00CC5557">
                        <w:rPr>
                          <w:color w:val="FFFFFF" w:themeColor="background1"/>
                        </w:rPr>
                        <w:t>13640 Briarwick Drive, Suite 200</w:t>
                      </w:r>
                    </w:p>
                    <w:p w14:paraId="1AB9539A" w14:textId="77777777" w:rsidR="00CF60C7" w:rsidRPr="00CC5557" w:rsidRDefault="00CF60C7" w:rsidP="00CC5557">
                      <w:pPr>
                        <w:rPr>
                          <w:color w:val="FFFFFF" w:themeColor="background1"/>
                        </w:rPr>
                      </w:pPr>
                      <w:r w:rsidRPr="00CC5557">
                        <w:rPr>
                          <w:color w:val="FFFFFF" w:themeColor="background1"/>
                        </w:rPr>
                        <w:t>Austin, TX 78729</w:t>
                      </w:r>
                    </w:p>
                    <w:p w14:paraId="52C8EAD3" w14:textId="77777777" w:rsidR="00CF60C7" w:rsidRPr="00CC5557" w:rsidRDefault="00CF60C7" w:rsidP="00CC5557">
                      <w:pPr>
                        <w:rPr>
                          <w:color w:val="FFFFFF" w:themeColor="background1"/>
                        </w:rPr>
                      </w:pPr>
                      <w:r w:rsidRPr="00CC5557">
                        <w:rPr>
                          <w:color w:val="FFFFFF" w:themeColor="background1"/>
                        </w:rPr>
                        <w:t>aecom.com</w:t>
                      </w:r>
                    </w:p>
                    <w:p w14:paraId="1910A75F" w14:textId="77777777" w:rsidR="00CF60C7" w:rsidRDefault="00CF60C7" w:rsidP="00213392"/>
                  </w:txbxContent>
                </v:textbox>
                <w10:wrap anchorx="margin" anchory="page"/>
              </v:shape>
            </w:pict>
          </mc:Fallback>
        </mc:AlternateContent>
      </w:r>
    </w:p>
    <w:p w14:paraId="6A9243CD" w14:textId="77777777" w:rsidR="00F12DD7" w:rsidRDefault="00F12DD7" w:rsidP="00F12DD7">
      <w:pPr>
        <w:pStyle w:val="BodyText"/>
        <w:sectPr w:rsidR="00F12DD7" w:rsidSect="0030437A">
          <w:pgSz w:w="12240" w:h="15840" w:code="9"/>
          <w:pgMar w:top="1134" w:right="1440" w:bottom="851" w:left="1440" w:header="709" w:footer="284" w:gutter="0"/>
          <w:cols w:space="708"/>
          <w:docGrid w:linePitch="360"/>
        </w:sectPr>
      </w:pPr>
    </w:p>
    <w:p w14:paraId="083FEFD6" w14:textId="77777777" w:rsidR="00067457" w:rsidRDefault="00067457" w:rsidP="00067457"/>
    <w:p w14:paraId="7C05A1F9" w14:textId="7F23D8D2" w:rsidR="00901BD9" w:rsidRDefault="00901BD9" w:rsidP="00901BD9">
      <w:pPr>
        <w:pStyle w:val="Heading"/>
      </w:pPr>
      <w:bookmarkStart w:id="12" w:name="Text_RevisionHistory"/>
      <w:r>
        <w:t>Document History</w:t>
      </w:r>
    </w:p>
    <w:p w14:paraId="43133EAD" w14:textId="77777777" w:rsidR="002C4272" w:rsidRDefault="002C4272"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4184C4E9" w14:textId="393BB81F" w:rsidR="00901BD9" w:rsidRPr="002C4272" w:rsidRDefault="00901BD9"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2C4272">
        <w:rPr>
          <w:rFonts w:asciiTheme="majorHAnsi" w:eastAsia="Times New Roman" w:hAnsiTheme="majorHAnsi" w:cs="Times New Roman"/>
          <w:b/>
          <w:caps/>
          <w:color w:val="F68B1F" w:themeColor="accent3"/>
          <w:kern w:val="0"/>
          <w:sz w:val="22"/>
          <w:szCs w:val="24"/>
        </w:rPr>
        <w:t xml:space="preserve">Document Location </w:t>
      </w:r>
    </w:p>
    <w:p w14:paraId="78C8918D" w14:textId="64892483" w:rsidR="00901BD9" w:rsidRDefault="00901BD9" w:rsidP="00901BD9">
      <w:pPr>
        <w:pStyle w:val="BodyText"/>
      </w:pPr>
      <w:r w:rsidRPr="00407F4C">
        <w:t>K</w:t>
      </w:r>
      <w:r w:rsidR="00407F4C" w:rsidRPr="00407F4C">
        <w:t>:/FY2022/22-06-0046S/Hydraulics - BLE|FY20|San Bernard (12090401) 06/Hydraulic Data Capture - Hydraulics|BLE|FY20|San Bernard (12090401) - 01</w:t>
      </w:r>
    </w:p>
    <w:p w14:paraId="0DC78410" w14:textId="77777777" w:rsidR="00901BD9" w:rsidRPr="00901BD9" w:rsidRDefault="00901BD9"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Revision History</w:t>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1728"/>
        <w:gridCol w:w="1710"/>
        <w:gridCol w:w="3960"/>
        <w:gridCol w:w="2160"/>
      </w:tblGrid>
      <w:tr w:rsidR="00901BD9" w:rsidRPr="00901BD9" w14:paraId="09C9F21B"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A220BD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Number</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72E040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Date</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5CC20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Summary Changes</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08D5A31"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Team/Author</w:t>
            </w:r>
          </w:p>
        </w:tc>
      </w:tr>
      <w:tr w:rsidR="00901BD9" w:rsidRPr="00901BD9" w14:paraId="230094C7"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359A34B"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sidRPr="00901BD9">
              <w:rPr>
                <w:rFonts w:eastAsia="Times New Roman" w:cs="Times New Roman"/>
                <w:kern w:val="0"/>
                <w:sz w:val="20"/>
                <w:szCs w:val="24"/>
              </w:rPr>
              <w:t>1.0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0DA318A" w14:textId="5C17AE0A" w:rsidR="00901BD9" w:rsidRPr="00901BD9" w:rsidRDefault="005B4C36" w:rsidP="00901BD9">
            <w:pPr>
              <w:tabs>
                <w:tab w:val="clear" w:pos="284"/>
              </w:tabs>
              <w:spacing w:before="20" w:after="20" w:line="240" w:lineRule="auto"/>
              <w:jc w:val="center"/>
              <w:rPr>
                <w:rFonts w:eastAsia="Times New Roman" w:cs="Times New Roman"/>
                <w:kern w:val="0"/>
                <w:sz w:val="20"/>
                <w:szCs w:val="24"/>
              </w:rPr>
            </w:pPr>
            <w:r w:rsidRPr="005B072B">
              <w:rPr>
                <w:rFonts w:eastAsia="Times New Roman" w:cs="Times New Roman"/>
                <w:kern w:val="0"/>
                <w:sz w:val="20"/>
                <w:szCs w:val="24"/>
              </w:rPr>
              <w:t>March</w:t>
            </w:r>
            <w:r w:rsidR="006E133F" w:rsidRPr="005B072B">
              <w:rPr>
                <w:rFonts w:eastAsia="Times New Roman" w:cs="Times New Roman"/>
                <w:kern w:val="0"/>
                <w:sz w:val="20"/>
                <w:szCs w:val="24"/>
              </w:rPr>
              <w:t xml:space="preserve"> 2022</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DAB44F1" w14:textId="7464D50E" w:rsidR="00901BD9" w:rsidRPr="00901BD9" w:rsidRDefault="00901BD9" w:rsidP="005C293B">
            <w:pPr>
              <w:tabs>
                <w:tab w:val="clear" w:pos="284"/>
              </w:tabs>
              <w:spacing w:before="20" w:after="20" w:line="240" w:lineRule="auto"/>
              <w:jc w:val="center"/>
              <w:rPr>
                <w:rFonts w:eastAsia="Times New Roman" w:cs="Times New Roman"/>
                <w:kern w:val="0"/>
                <w:sz w:val="20"/>
                <w:szCs w:val="24"/>
              </w:rPr>
            </w:pPr>
            <w:r w:rsidRPr="00901BD9">
              <w:rPr>
                <w:rFonts w:eastAsia="Times New Roman" w:cs="Times New Roman"/>
                <w:kern w:val="0"/>
                <w:sz w:val="20"/>
                <w:szCs w:val="24"/>
              </w:rPr>
              <w:t xml:space="preserve">Deliverable to </w:t>
            </w:r>
            <w:r>
              <w:rPr>
                <w:rFonts w:eastAsia="Times New Roman" w:cs="Times New Roman"/>
                <w:kern w:val="0"/>
                <w:sz w:val="20"/>
                <w:szCs w:val="24"/>
              </w:rPr>
              <w:t>TWDB</w:t>
            </w:r>
            <w:r w:rsidR="002A75EF">
              <w:rPr>
                <w:rFonts w:eastAsia="Times New Roman" w:cs="Times New Roman"/>
                <w:kern w:val="0"/>
                <w:sz w:val="20"/>
                <w:szCs w:val="24"/>
              </w:rPr>
              <w:t xml:space="preserve"> </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E8081CD" w14:textId="2C3F78B0"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AECOM</w:t>
            </w:r>
          </w:p>
        </w:tc>
      </w:tr>
      <w:tr w:rsidR="00CF60C7" w:rsidRPr="00901BD9" w14:paraId="55E4B6B0"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6408AD9B" w14:textId="42415DD9" w:rsidR="00CF60C7" w:rsidRPr="00901BD9" w:rsidRDefault="00CF60C7"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2.0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BF8F684" w14:textId="60BA147D" w:rsidR="00CF60C7" w:rsidRPr="005B072B" w:rsidRDefault="00CF60C7"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June 2022</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915EC4F" w14:textId="5DB0E443" w:rsidR="00CF60C7" w:rsidRPr="00901BD9" w:rsidRDefault="00CF60C7" w:rsidP="005C293B">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Addressed TWDB Comments</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917820B" w14:textId="6631CAE9" w:rsidR="00CF60C7" w:rsidRDefault="00CF60C7"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AECOM</w:t>
            </w:r>
          </w:p>
        </w:tc>
      </w:tr>
    </w:tbl>
    <w:p w14:paraId="127EFE3E" w14:textId="77777777" w:rsidR="006E133F" w:rsidRDefault="006E133F"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32CC7732" w14:textId="77777777" w:rsidR="00901BD9" w:rsidRPr="00901BD9" w:rsidRDefault="00901BD9"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Approvals</w:t>
      </w:r>
    </w:p>
    <w:p w14:paraId="69057CAC" w14:textId="77777777" w:rsidR="00901BD9" w:rsidRPr="00901BD9" w:rsidRDefault="00901BD9" w:rsidP="00901BD9">
      <w:pPr>
        <w:tabs>
          <w:tab w:val="clear" w:pos="284"/>
        </w:tabs>
        <w:spacing w:before="120" w:after="120" w:line="240" w:lineRule="auto"/>
        <w:rPr>
          <w:rFonts w:eastAsia="Times New Roman" w:cs="Times New Roman"/>
          <w:kern w:val="0"/>
          <w:sz w:val="22"/>
          <w:szCs w:val="26"/>
        </w:rPr>
      </w:pPr>
      <w:r w:rsidRPr="00901BD9">
        <w:rPr>
          <w:rFonts w:eastAsia="Times New Roman" w:cs="Times New Roman"/>
          <w:kern w:val="0"/>
          <w:sz w:val="22"/>
          <w:szCs w:val="26"/>
        </w:rPr>
        <w:t>This document requires the approval of the following persons:</w:t>
      </w:r>
    </w:p>
    <w:tbl>
      <w:tblPr>
        <w:tblW w:w="9522"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CellMar>
          <w:left w:w="72" w:type="dxa"/>
          <w:right w:w="72" w:type="dxa"/>
        </w:tblCellMar>
        <w:tblLook w:val="04A0" w:firstRow="1" w:lastRow="0" w:firstColumn="1" w:lastColumn="0" w:noHBand="0" w:noVBand="1"/>
      </w:tblPr>
      <w:tblGrid>
        <w:gridCol w:w="1578"/>
        <w:gridCol w:w="1578"/>
        <w:gridCol w:w="1416"/>
        <w:gridCol w:w="1656"/>
        <w:gridCol w:w="1662"/>
        <w:gridCol w:w="1632"/>
      </w:tblGrid>
      <w:tr w:rsidR="00901BD9" w:rsidRPr="00901BD9" w14:paraId="79034066" w14:textId="77777777" w:rsidTr="00901BD9">
        <w:trPr>
          <w:trHeight w:val="431"/>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28CC59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Role</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D84723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D1F863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 xml:space="preserve">Phone </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D6C058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 (CLIN/RMC)</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41DE6D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Review Date</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A2C855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Approved Date</w:t>
            </w:r>
          </w:p>
        </w:tc>
      </w:tr>
      <w:tr w:rsidR="00901BD9" w:rsidRPr="00901BD9" w14:paraId="5C6EE131" w14:textId="77777777" w:rsidTr="00901BD9">
        <w:trPr>
          <w:trHeight w:val="349"/>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CCA904E"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highlight w:val="yellow"/>
              </w:rPr>
            </w:pPr>
            <w:r w:rsidRPr="00901BD9">
              <w:rPr>
                <w:rFonts w:eastAsia="Times New Roman" w:cs="Times New Roman"/>
                <w:kern w:val="0"/>
                <w:sz w:val="20"/>
                <w:szCs w:val="24"/>
              </w:rPr>
              <w:t>Project Manager</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20EAE91" w14:textId="5B9DC759" w:rsidR="00901BD9" w:rsidRPr="00901BD9" w:rsidRDefault="005C568B"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April Smith</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84BCD4A" w14:textId="57AEEB06"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512.457.7745</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F0F56D7"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sidRPr="00901BD9">
              <w:rPr>
                <w:rFonts w:eastAsia="Times New Roman" w:cs="Times New Roman"/>
                <w:kern w:val="0"/>
                <w:sz w:val="20"/>
                <w:szCs w:val="24"/>
              </w:rPr>
              <w:t>Project Manager</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A835077" w14:textId="48ED87A8" w:rsidR="00901BD9" w:rsidRPr="005B072B" w:rsidRDefault="00CF60C7" w:rsidP="005C293B">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June 21</w:t>
            </w:r>
            <w:r w:rsidR="006E133F" w:rsidRPr="005B072B">
              <w:rPr>
                <w:rFonts w:eastAsia="Times New Roman" w:cs="Times New Roman"/>
                <w:kern w:val="0"/>
                <w:sz w:val="20"/>
                <w:szCs w:val="24"/>
              </w:rPr>
              <w:t>, 2022</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AB2E7AF" w14:textId="0AC5930C" w:rsidR="00901BD9" w:rsidRPr="005B072B" w:rsidRDefault="00CF60C7" w:rsidP="00CF60C7">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June 24,</w:t>
            </w:r>
            <w:r w:rsidR="006E133F" w:rsidRPr="005B072B">
              <w:rPr>
                <w:rFonts w:eastAsia="Times New Roman" w:cs="Times New Roman"/>
                <w:kern w:val="0"/>
                <w:sz w:val="20"/>
                <w:szCs w:val="24"/>
              </w:rPr>
              <w:t>2022</w:t>
            </w:r>
          </w:p>
        </w:tc>
      </w:tr>
    </w:tbl>
    <w:p w14:paraId="6E781FE1" w14:textId="77777777" w:rsidR="005B072B" w:rsidRDefault="005B072B"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65227023" w14:textId="77777777" w:rsidR="00901BD9" w:rsidRPr="00901BD9" w:rsidRDefault="00901BD9"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Client distribution</w:t>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2448"/>
        <w:gridCol w:w="4680"/>
        <w:gridCol w:w="2430"/>
      </w:tblGrid>
      <w:tr w:rsidR="00901BD9" w:rsidRPr="00901BD9" w14:paraId="5B079669"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7534D46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06C4ECD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Title/Organization</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BE3517"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Location</w:t>
            </w:r>
          </w:p>
        </w:tc>
      </w:tr>
      <w:tr w:rsidR="00901BD9" w:rsidRPr="00901BD9" w14:paraId="19D52CE8"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D2218EE" w14:textId="471E6E1A"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Manuel Razo</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02333AF" w14:textId="424929FE"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Contract Manager, TWDB</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1829684" w14:textId="14F6CF26" w:rsidR="00901BD9" w:rsidRPr="00901BD9" w:rsidRDefault="002A75EF"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Austin, Texas</w:t>
            </w:r>
          </w:p>
        </w:tc>
      </w:tr>
      <w:bookmarkEnd w:id="12"/>
    </w:tbl>
    <w:p w14:paraId="523F098B" w14:textId="24FA0E46" w:rsidR="00067457" w:rsidRDefault="00067457">
      <w:pPr>
        <w:tabs>
          <w:tab w:val="clear" w:pos="284"/>
        </w:tabs>
        <w:spacing w:line="240" w:lineRule="auto"/>
      </w:pPr>
      <w:r>
        <w:br w:type="page"/>
      </w:r>
    </w:p>
    <w:p w14:paraId="04058CB9" w14:textId="77777777" w:rsidR="003964F2" w:rsidRDefault="003964F2" w:rsidP="00CA2219">
      <w:pPr>
        <w:pStyle w:val="TOCHeading"/>
        <w:rPr>
          <w:noProof/>
        </w:rPr>
      </w:pPr>
      <w:r>
        <w:rPr>
          <w:noProof/>
        </w:rPr>
        <w:lastRenderedPageBreak/>
        <w:t>Table of Contents</w:t>
      </w:r>
    </w:p>
    <w:p w14:paraId="1C54B5A4" w14:textId="77777777" w:rsidR="00743D9F" w:rsidRDefault="00265A9E">
      <w:pPr>
        <w:pStyle w:val="TOC1"/>
        <w:tabs>
          <w:tab w:val="left" w:pos="540"/>
          <w:tab w:val="right" w:leader="dot" w:pos="9350"/>
        </w:tabs>
        <w:rPr>
          <w:rFonts w:eastAsiaTheme="minorEastAsia" w:cstheme="minorBidi"/>
          <w:b w:val="0"/>
          <w:bCs w:val="0"/>
          <w:noProof/>
          <w:kern w:val="0"/>
          <w:sz w:val="22"/>
          <w:szCs w:val="22"/>
        </w:rPr>
      </w:pPr>
      <w:r>
        <w:rPr>
          <w:noProof/>
        </w:rPr>
        <w:fldChar w:fldCharType="begin"/>
      </w:r>
      <w:r>
        <w:rPr>
          <w:noProof/>
        </w:rPr>
        <w:instrText xml:space="preserve"> TOC \o "1-4" \u </w:instrText>
      </w:r>
      <w:r>
        <w:rPr>
          <w:noProof/>
        </w:rPr>
        <w:fldChar w:fldCharType="separate"/>
      </w:r>
      <w:r w:rsidR="00743D9F">
        <w:rPr>
          <w:noProof/>
        </w:rPr>
        <w:t>1.</w:t>
      </w:r>
      <w:r w:rsidR="00743D9F">
        <w:rPr>
          <w:rFonts w:eastAsiaTheme="minorEastAsia" w:cstheme="minorBidi"/>
          <w:b w:val="0"/>
          <w:bCs w:val="0"/>
          <w:noProof/>
          <w:kern w:val="0"/>
          <w:sz w:val="22"/>
          <w:szCs w:val="22"/>
        </w:rPr>
        <w:tab/>
      </w:r>
      <w:r w:rsidR="00743D9F">
        <w:rPr>
          <w:noProof/>
        </w:rPr>
        <w:t>Introduction</w:t>
      </w:r>
      <w:r w:rsidR="00743D9F">
        <w:rPr>
          <w:noProof/>
        </w:rPr>
        <w:tab/>
      </w:r>
      <w:r w:rsidR="00743D9F">
        <w:rPr>
          <w:noProof/>
        </w:rPr>
        <w:fldChar w:fldCharType="begin"/>
      </w:r>
      <w:r w:rsidR="00743D9F">
        <w:rPr>
          <w:noProof/>
        </w:rPr>
        <w:instrText xml:space="preserve"> PAGEREF _Toc106973543 \h </w:instrText>
      </w:r>
      <w:r w:rsidR="00743D9F">
        <w:rPr>
          <w:noProof/>
        </w:rPr>
      </w:r>
      <w:r w:rsidR="00743D9F">
        <w:rPr>
          <w:noProof/>
        </w:rPr>
        <w:fldChar w:fldCharType="separate"/>
      </w:r>
      <w:r w:rsidR="00743D9F">
        <w:rPr>
          <w:noProof/>
        </w:rPr>
        <w:t>1</w:t>
      </w:r>
      <w:r w:rsidR="00743D9F">
        <w:rPr>
          <w:noProof/>
        </w:rPr>
        <w:fldChar w:fldCharType="end"/>
      </w:r>
    </w:p>
    <w:p w14:paraId="78C913F7" w14:textId="77777777" w:rsidR="00743D9F" w:rsidRDefault="00743D9F">
      <w:pPr>
        <w:pStyle w:val="TOC1"/>
        <w:tabs>
          <w:tab w:val="left" w:pos="540"/>
          <w:tab w:val="right" w:leader="dot" w:pos="9350"/>
        </w:tabs>
        <w:rPr>
          <w:rFonts w:eastAsiaTheme="minorEastAsia" w:cstheme="minorBidi"/>
          <w:b w:val="0"/>
          <w:bCs w:val="0"/>
          <w:noProof/>
          <w:kern w:val="0"/>
          <w:sz w:val="22"/>
          <w:szCs w:val="22"/>
        </w:rPr>
      </w:pPr>
      <w:r>
        <w:rPr>
          <w:noProof/>
        </w:rPr>
        <w:t>2.</w:t>
      </w:r>
      <w:r>
        <w:rPr>
          <w:rFonts w:eastAsiaTheme="minorEastAsia" w:cstheme="minorBidi"/>
          <w:b w:val="0"/>
          <w:bCs w:val="0"/>
          <w:noProof/>
          <w:kern w:val="0"/>
          <w:sz w:val="22"/>
          <w:szCs w:val="22"/>
        </w:rPr>
        <w:tab/>
      </w:r>
      <w:r>
        <w:rPr>
          <w:noProof/>
        </w:rPr>
        <w:t>2D BLE Modeling Inputs and Controls</w:t>
      </w:r>
      <w:r>
        <w:rPr>
          <w:noProof/>
        </w:rPr>
        <w:tab/>
      </w:r>
      <w:r>
        <w:rPr>
          <w:noProof/>
        </w:rPr>
        <w:fldChar w:fldCharType="begin"/>
      </w:r>
      <w:r>
        <w:rPr>
          <w:noProof/>
        </w:rPr>
        <w:instrText xml:space="preserve"> PAGEREF _Toc106973544 \h </w:instrText>
      </w:r>
      <w:r>
        <w:rPr>
          <w:noProof/>
        </w:rPr>
      </w:r>
      <w:r>
        <w:rPr>
          <w:noProof/>
        </w:rPr>
        <w:fldChar w:fldCharType="separate"/>
      </w:r>
      <w:r>
        <w:rPr>
          <w:noProof/>
        </w:rPr>
        <w:t>3</w:t>
      </w:r>
      <w:r>
        <w:rPr>
          <w:noProof/>
        </w:rPr>
        <w:fldChar w:fldCharType="end"/>
      </w:r>
    </w:p>
    <w:p w14:paraId="550FDE32" w14:textId="77777777" w:rsidR="00743D9F" w:rsidRDefault="00743D9F">
      <w:pPr>
        <w:pStyle w:val="TOC2"/>
        <w:tabs>
          <w:tab w:val="left" w:pos="720"/>
          <w:tab w:val="right" w:leader="dot" w:pos="9350"/>
        </w:tabs>
        <w:rPr>
          <w:rFonts w:eastAsiaTheme="minorEastAsia" w:cstheme="minorBidi"/>
          <w:i w:val="0"/>
          <w:iCs w:val="0"/>
          <w:noProof/>
          <w:kern w:val="0"/>
          <w:sz w:val="22"/>
          <w:szCs w:val="22"/>
        </w:rPr>
      </w:pPr>
      <w:r>
        <w:rPr>
          <w:noProof/>
        </w:rPr>
        <w:t>2.1</w:t>
      </w:r>
      <w:r>
        <w:rPr>
          <w:rFonts w:eastAsiaTheme="minorEastAsia" w:cstheme="minorBidi"/>
          <w:i w:val="0"/>
          <w:iCs w:val="0"/>
          <w:noProof/>
          <w:kern w:val="0"/>
          <w:sz w:val="22"/>
          <w:szCs w:val="22"/>
        </w:rPr>
        <w:tab/>
      </w:r>
      <w:r>
        <w:rPr>
          <w:noProof/>
        </w:rPr>
        <w:t>Topographic Data</w:t>
      </w:r>
      <w:r>
        <w:rPr>
          <w:noProof/>
        </w:rPr>
        <w:tab/>
      </w:r>
      <w:r>
        <w:rPr>
          <w:noProof/>
        </w:rPr>
        <w:fldChar w:fldCharType="begin"/>
      </w:r>
      <w:r>
        <w:rPr>
          <w:noProof/>
        </w:rPr>
        <w:instrText xml:space="preserve"> PAGEREF _Toc106973545 \h </w:instrText>
      </w:r>
      <w:r>
        <w:rPr>
          <w:noProof/>
        </w:rPr>
      </w:r>
      <w:r>
        <w:rPr>
          <w:noProof/>
        </w:rPr>
        <w:fldChar w:fldCharType="separate"/>
      </w:r>
      <w:r>
        <w:rPr>
          <w:noProof/>
        </w:rPr>
        <w:t>3</w:t>
      </w:r>
      <w:r>
        <w:rPr>
          <w:noProof/>
        </w:rPr>
        <w:fldChar w:fldCharType="end"/>
      </w:r>
    </w:p>
    <w:p w14:paraId="5CCBFA8E" w14:textId="77777777" w:rsidR="00743D9F" w:rsidRDefault="00743D9F">
      <w:pPr>
        <w:pStyle w:val="TOC3"/>
        <w:tabs>
          <w:tab w:val="left" w:pos="1080"/>
          <w:tab w:val="right" w:leader="dot" w:pos="9350"/>
        </w:tabs>
        <w:rPr>
          <w:rFonts w:eastAsiaTheme="minorEastAsia" w:cstheme="minorBidi"/>
          <w:noProof/>
          <w:kern w:val="0"/>
          <w:sz w:val="22"/>
          <w:szCs w:val="22"/>
        </w:rPr>
      </w:pPr>
      <w:r>
        <w:rPr>
          <w:noProof/>
        </w:rPr>
        <w:t>2.1.1</w:t>
      </w:r>
      <w:r>
        <w:rPr>
          <w:rFonts w:eastAsiaTheme="minorEastAsia" w:cstheme="minorBidi"/>
          <w:noProof/>
          <w:kern w:val="0"/>
          <w:sz w:val="22"/>
          <w:szCs w:val="22"/>
        </w:rPr>
        <w:tab/>
      </w:r>
      <w:r>
        <w:rPr>
          <w:noProof/>
        </w:rPr>
        <w:t>Inventory</w:t>
      </w:r>
      <w:r>
        <w:rPr>
          <w:noProof/>
        </w:rPr>
        <w:tab/>
      </w:r>
      <w:r>
        <w:rPr>
          <w:noProof/>
        </w:rPr>
        <w:fldChar w:fldCharType="begin"/>
      </w:r>
      <w:r>
        <w:rPr>
          <w:noProof/>
        </w:rPr>
        <w:instrText xml:space="preserve"> PAGEREF _Toc106973546 \h </w:instrText>
      </w:r>
      <w:r>
        <w:rPr>
          <w:noProof/>
        </w:rPr>
      </w:r>
      <w:r>
        <w:rPr>
          <w:noProof/>
        </w:rPr>
        <w:fldChar w:fldCharType="separate"/>
      </w:r>
      <w:r>
        <w:rPr>
          <w:noProof/>
        </w:rPr>
        <w:t>3</w:t>
      </w:r>
      <w:r>
        <w:rPr>
          <w:noProof/>
        </w:rPr>
        <w:fldChar w:fldCharType="end"/>
      </w:r>
    </w:p>
    <w:p w14:paraId="185803FD" w14:textId="77777777" w:rsidR="00743D9F" w:rsidRDefault="00743D9F">
      <w:pPr>
        <w:pStyle w:val="TOC3"/>
        <w:tabs>
          <w:tab w:val="left" w:pos="1080"/>
          <w:tab w:val="right" w:leader="dot" w:pos="9350"/>
        </w:tabs>
        <w:rPr>
          <w:rFonts w:eastAsiaTheme="minorEastAsia" w:cstheme="minorBidi"/>
          <w:noProof/>
          <w:kern w:val="0"/>
          <w:sz w:val="22"/>
          <w:szCs w:val="22"/>
        </w:rPr>
      </w:pPr>
      <w:r>
        <w:rPr>
          <w:noProof/>
        </w:rPr>
        <w:t>2.1.2</w:t>
      </w:r>
      <w:r>
        <w:rPr>
          <w:rFonts w:eastAsiaTheme="minorEastAsia" w:cstheme="minorBidi"/>
          <w:noProof/>
          <w:kern w:val="0"/>
          <w:sz w:val="22"/>
          <w:szCs w:val="22"/>
        </w:rPr>
        <w:tab/>
      </w:r>
      <w:r>
        <w:rPr>
          <w:noProof/>
        </w:rPr>
        <w:t>Evaluation</w:t>
      </w:r>
      <w:r>
        <w:rPr>
          <w:noProof/>
        </w:rPr>
        <w:tab/>
      </w:r>
      <w:r>
        <w:rPr>
          <w:noProof/>
        </w:rPr>
        <w:fldChar w:fldCharType="begin"/>
      </w:r>
      <w:r>
        <w:rPr>
          <w:noProof/>
        </w:rPr>
        <w:instrText xml:space="preserve"> PAGEREF _Toc106973547 \h </w:instrText>
      </w:r>
      <w:r>
        <w:rPr>
          <w:noProof/>
        </w:rPr>
      </w:r>
      <w:r>
        <w:rPr>
          <w:noProof/>
        </w:rPr>
        <w:fldChar w:fldCharType="separate"/>
      </w:r>
      <w:r>
        <w:rPr>
          <w:noProof/>
        </w:rPr>
        <w:t>4</w:t>
      </w:r>
      <w:r>
        <w:rPr>
          <w:noProof/>
        </w:rPr>
        <w:fldChar w:fldCharType="end"/>
      </w:r>
    </w:p>
    <w:p w14:paraId="039DB1B1" w14:textId="77777777" w:rsidR="00743D9F" w:rsidRDefault="00743D9F">
      <w:pPr>
        <w:pStyle w:val="TOC4"/>
        <w:tabs>
          <w:tab w:val="left" w:pos="1440"/>
          <w:tab w:val="right" w:leader="dot" w:pos="9350"/>
        </w:tabs>
        <w:rPr>
          <w:rFonts w:eastAsiaTheme="minorEastAsia" w:cstheme="minorBidi"/>
          <w:noProof/>
          <w:kern w:val="0"/>
          <w:sz w:val="22"/>
          <w:szCs w:val="22"/>
        </w:rPr>
      </w:pPr>
      <w:r>
        <w:rPr>
          <w:noProof/>
        </w:rPr>
        <w:t>2.1.2.1</w:t>
      </w:r>
      <w:r>
        <w:rPr>
          <w:rFonts w:eastAsiaTheme="minorEastAsia" w:cstheme="minorBidi"/>
          <w:noProof/>
          <w:kern w:val="0"/>
          <w:sz w:val="22"/>
          <w:szCs w:val="22"/>
        </w:rPr>
        <w:tab/>
      </w:r>
      <w:r>
        <w:rPr>
          <w:noProof/>
        </w:rPr>
        <w:t>San Bernard Watershed Source Terrain Data</w:t>
      </w:r>
      <w:r>
        <w:rPr>
          <w:noProof/>
        </w:rPr>
        <w:tab/>
      </w:r>
      <w:r>
        <w:rPr>
          <w:noProof/>
        </w:rPr>
        <w:fldChar w:fldCharType="begin"/>
      </w:r>
      <w:r>
        <w:rPr>
          <w:noProof/>
        </w:rPr>
        <w:instrText xml:space="preserve"> PAGEREF _Toc106973548 \h </w:instrText>
      </w:r>
      <w:r>
        <w:rPr>
          <w:noProof/>
        </w:rPr>
      </w:r>
      <w:r>
        <w:rPr>
          <w:noProof/>
        </w:rPr>
        <w:fldChar w:fldCharType="separate"/>
      </w:r>
      <w:r>
        <w:rPr>
          <w:noProof/>
        </w:rPr>
        <w:t>5</w:t>
      </w:r>
      <w:r>
        <w:rPr>
          <w:noProof/>
        </w:rPr>
        <w:fldChar w:fldCharType="end"/>
      </w:r>
    </w:p>
    <w:p w14:paraId="53B6904B" w14:textId="77777777" w:rsidR="00743D9F" w:rsidRDefault="00743D9F">
      <w:pPr>
        <w:pStyle w:val="TOC3"/>
        <w:tabs>
          <w:tab w:val="left" w:pos="1080"/>
          <w:tab w:val="right" w:leader="dot" w:pos="9350"/>
        </w:tabs>
        <w:rPr>
          <w:rFonts w:eastAsiaTheme="minorEastAsia" w:cstheme="minorBidi"/>
          <w:noProof/>
          <w:kern w:val="0"/>
          <w:sz w:val="22"/>
          <w:szCs w:val="22"/>
        </w:rPr>
      </w:pPr>
      <w:r>
        <w:rPr>
          <w:noProof/>
        </w:rPr>
        <w:t>2.1.3</w:t>
      </w:r>
      <w:r>
        <w:rPr>
          <w:rFonts w:eastAsiaTheme="minorEastAsia" w:cstheme="minorBidi"/>
          <w:noProof/>
          <w:kern w:val="0"/>
          <w:sz w:val="22"/>
          <w:szCs w:val="22"/>
        </w:rPr>
        <w:tab/>
      </w:r>
      <w:r>
        <w:rPr>
          <w:noProof/>
        </w:rPr>
        <w:t>Data Processing</w:t>
      </w:r>
      <w:r>
        <w:rPr>
          <w:noProof/>
        </w:rPr>
        <w:tab/>
      </w:r>
      <w:r>
        <w:rPr>
          <w:noProof/>
        </w:rPr>
        <w:fldChar w:fldCharType="begin"/>
      </w:r>
      <w:r>
        <w:rPr>
          <w:noProof/>
        </w:rPr>
        <w:instrText xml:space="preserve"> PAGEREF _Toc106973549 \h </w:instrText>
      </w:r>
      <w:r>
        <w:rPr>
          <w:noProof/>
        </w:rPr>
      </w:r>
      <w:r>
        <w:rPr>
          <w:noProof/>
        </w:rPr>
        <w:fldChar w:fldCharType="separate"/>
      </w:r>
      <w:r>
        <w:rPr>
          <w:noProof/>
        </w:rPr>
        <w:t>9</w:t>
      </w:r>
      <w:r>
        <w:rPr>
          <w:noProof/>
        </w:rPr>
        <w:fldChar w:fldCharType="end"/>
      </w:r>
    </w:p>
    <w:p w14:paraId="1DCA618B" w14:textId="77777777" w:rsidR="00743D9F" w:rsidRDefault="00743D9F">
      <w:pPr>
        <w:pStyle w:val="TOC3"/>
        <w:tabs>
          <w:tab w:val="left" w:pos="1080"/>
          <w:tab w:val="right" w:leader="dot" w:pos="9350"/>
        </w:tabs>
        <w:rPr>
          <w:rFonts w:eastAsiaTheme="minorEastAsia" w:cstheme="minorBidi"/>
          <w:noProof/>
          <w:kern w:val="0"/>
          <w:sz w:val="22"/>
          <w:szCs w:val="22"/>
        </w:rPr>
      </w:pPr>
      <w:r>
        <w:rPr>
          <w:noProof/>
        </w:rPr>
        <w:t>2.1.4</w:t>
      </w:r>
      <w:r>
        <w:rPr>
          <w:rFonts w:eastAsiaTheme="minorEastAsia" w:cstheme="minorBidi"/>
          <w:noProof/>
          <w:kern w:val="0"/>
          <w:sz w:val="22"/>
          <w:szCs w:val="22"/>
        </w:rPr>
        <w:tab/>
      </w:r>
      <w:r>
        <w:rPr>
          <w:noProof/>
        </w:rPr>
        <w:t>DEM QA/QC</w:t>
      </w:r>
      <w:r>
        <w:rPr>
          <w:noProof/>
        </w:rPr>
        <w:tab/>
      </w:r>
      <w:r>
        <w:rPr>
          <w:noProof/>
        </w:rPr>
        <w:fldChar w:fldCharType="begin"/>
      </w:r>
      <w:r>
        <w:rPr>
          <w:noProof/>
        </w:rPr>
        <w:instrText xml:space="preserve"> PAGEREF _Toc106973550 \h </w:instrText>
      </w:r>
      <w:r>
        <w:rPr>
          <w:noProof/>
        </w:rPr>
      </w:r>
      <w:r>
        <w:rPr>
          <w:noProof/>
        </w:rPr>
        <w:fldChar w:fldCharType="separate"/>
      </w:r>
      <w:r>
        <w:rPr>
          <w:noProof/>
        </w:rPr>
        <w:t>10</w:t>
      </w:r>
      <w:r>
        <w:rPr>
          <w:noProof/>
        </w:rPr>
        <w:fldChar w:fldCharType="end"/>
      </w:r>
    </w:p>
    <w:p w14:paraId="780CD23B" w14:textId="77777777" w:rsidR="00743D9F" w:rsidRDefault="00743D9F">
      <w:pPr>
        <w:pStyle w:val="TOC2"/>
        <w:tabs>
          <w:tab w:val="left" w:pos="720"/>
          <w:tab w:val="right" w:leader="dot" w:pos="9350"/>
        </w:tabs>
        <w:rPr>
          <w:rFonts w:eastAsiaTheme="minorEastAsia" w:cstheme="minorBidi"/>
          <w:i w:val="0"/>
          <w:iCs w:val="0"/>
          <w:noProof/>
          <w:kern w:val="0"/>
          <w:sz w:val="22"/>
          <w:szCs w:val="22"/>
        </w:rPr>
      </w:pPr>
      <w:r>
        <w:rPr>
          <w:noProof/>
        </w:rPr>
        <w:t>2.2</w:t>
      </w:r>
      <w:r>
        <w:rPr>
          <w:rFonts w:eastAsiaTheme="minorEastAsia" w:cstheme="minorBidi"/>
          <w:i w:val="0"/>
          <w:iCs w:val="0"/>
          <w:noProof/>
          <w:kern w:val="0"/>
          <w:sz w:val="22"/>
          <w:szCs w:val="22"/>
        </w:rPr>
        <w:tab/>
      </w:r>
      <w:r>
        <w:rPr>
          <w:noProof/>
        </w:rPr>
        <w:t>2D BLE Methods</w:t>
      </w:r>
      <w:r>
        <w:rPr>
          <w:noProof/>
        </w:rPr>
        <w:tab/>
      </w:r>
      <w:r>
        <w:rPr>
          <w:noProof/>
        </w:rPr>
        <w:fldChar w:fldCharType="begin"/>
      </w:r>
      <w:r>
        <w:rPr>
          <w:noProof/>
        </w:rPr>
        <w:instrText xml:space="preserve"> PAGEREF _Toc106973551 \h </w:instrText>
      </w:r>
      <w:r>
        <w:rPr>
          <w:noProof/>
        </w:rPr>
      </w:r>
      <w:r>
        <w:rPr>
          <w:noProof/>
        </w:rPr>
        <w:fldChar w:fldCharType="separate"/>
      </w:r>
      <w:r>
        <w:rPr>
          <w:noProof/>
        </w:rPr>
        <w:t>10</w:t>
      </w:r>
      <w:r>
        <w:rPr>
          <w:noProof/>
        </w:rPr>
        <w:fldChar w:fldCharType="end"/>
      </w:r>
    </w:p>
    <w:p w14:paraId="1EEA1F3E" w14:textId="77777777" w:rsidR="00743D9F" w:rsidRDefault="00743D9F">
      <w:pPr>
        <w:pStyle w:val="TOC3"/>
        <w:tabs>
          <w:tab w:val="left" w:pos="1080"/>
          <w:tab w:val="right" w:leader="dot" w:pos="9350"/>
        </w:tabs>
        <w:rPr>
          <w:rFonts w:eastAsiaTheme="minorEastAsia" w:cstheme="minorBidi"/>
          <w:noProof/>
          <w:kern w:val="0"/>
          <w:sz w:val="22"/>
          <w:szCs w:val="22"/>
        </w:rPr>
      </w:pPr>
      <w:r>
        <w:rPr>
          <w:noProof/>
        </w:rPr>
        <w:t>2.2.1</w:t>
      </w:r>
      <w:r>
        <w:rPr>
          <w:rFonts w:eastAsiaTheme="minorEastAsia" w:cstheme="minorBidi"/>
          <w:noProof/>
          <w:kern w:val="0"/>
          <w:sz w:val="22"/>
          <w:szCs w:val="22"/>
        </w:rPr>
        <w:tab/>
      </w:r>
      <w:r>
        <w:rPr>
          <w:noProof/>
        </w:rPr>
        <w:t>2D Computational Mesh and Settings</w:t>
      </w:r>
      <w:r>
        <w:rPr>
          <w:noProof/>
        </w:rPr>
        <w:tab/>
      </w:r>
      <w:r>
        <w:rPr>
          <w:noProof/>
        </w:rPr>
        <w:fldChar w:fldCharType="begin"/>
      </w:r>
      <w:r>
        <w:rPr>
          <w:noProof/>
        </w:rPr>
        <w:instrText xml:space="preserve"> PAGEREF _Toc106973552 \h </w:instrText>
      </w:r>
      <w:r>
        <w:rPr>
          <w:noProof/>
        </w:rPr>
      </w:r>
      <w:r>
        <w:rPr>
          <w:noProof/>
        </w:rPr>
        <w:fldChar w:fldCharType="separate"/>
      </w:r>
      <w:r>
        <w:rPr>
          <w:noProof/>
        </w:rPr>
        <w:t>10</w:t>
      </w:r>
      <w:r>
        <w:rPr>
          <w:noProof/>
        </w:rPr>
        <w:fldChar w:fldCharType="end"/>
      </w:r>
    </w:p>
    <w:p w14:paraId="16BD401A" w14:textId="77777777" w:rsidR="00743D9F" w:rsidRDefault="00743D9F">
      <w:pPr>
        <w:pStyle w:val="TOC3"/>
        <w:tabs>
          <w:tab w:val="left" w:pos="1080"/>
          <w:tab w:val="right" w:leader="dot" w:pos="9350"/>
        </w:tabs>
        <w:rPr>
          <w:rFonts w:eastAsiaTheme="minorEastAsia" w:cstheme="minorBidi"/>
          <w:noProof/>
          <w:kern w:val="0"/>
          <w:sz w:val="22"/>
          <w:szCs w:val="22"/>
        </w:rPr>
      </w:pPr>
      <w:r>
        <w:rPr>
          <w:noProof/>
        </w:rPr>
        <w:t>2.2.2</w:t>
      </w:r>
      <w:r>
        <w:rPr>
          <w:rFonts w:eastAsiaTheme="minorEastAsia" w:cstheme="minorBidi"/>
          <w:noProof/>
          <w:kern w:val="0"/>
          <w:sz w:val="22"/>
          <w:szCs w:val="22"/>
        </w:rPr>
        <w:tab/>
      </w:r>
      <w:r>
        <w:rPr>
          <w:noProof/>
        </w:rPr>
        <w:t>Model and Boundary Condition Setup</w:t>
      </w:r>
      <w:r>
        <w:rPr>
          <w:noProof/>
        </w:rPr>
        <w:tab/>
      </w:r>
      <w:r>
        <w:rPr>
          <w:noProof/>
        </w:rPr>
        <w:fldChar w:fldCharType="begin"/>
      </w:r>
      <w:r>
        <w:rPr>
          <w:noProof/>
        </w:rPr>
        <w:instrText xml:space="preserve"> PAGEREF _Toc106973553 \h </w:instrText>
      </w:r>
      <w:r>
        <w:rPr>
          <w:noProof/>
        </w:rPr>
      </w:r>
      <w:r>
        <w:rPr>
          <w:noProof/>
        </w:rPr>
        <w:fldChar w:fldCharType="separate"/>
      </w:r>
      <w:r>
        <w:rPr>
          <w:noProof/>
        </w:rPr>
        <w:t>10</w:t>
      </w:r>
      <w:r>
        <w:rPr>
          <w:noProof/>
        </w:rPr>
        <w:fldChar w:fldCharType="end"/>
      </w:r>
    </w:p>
    <w:p w14:paraId="7550F039" w14:textId="77777777" w:rsidR="00743D9F" w:rsidRDefault="00743D9F">
      <w:pPr>
        <w:pStyle w:val="TOC3"/>
        <w:tabs>
          <w:tab w:val="left" w:pos="1080"/>
          <w:tab w:val="right" w:leader="dot" w:pos="9350"/>
        </w:tabs>
        <w:rPr>
          <w:rFonts w:eastAsiaTheme="minorEastAsia" w:cstheme="minorBidi"/>
          <w:noProof/>
          <w:kern w:val="0"/>
          <w:sz w:val="22"/>
          <w:szCs w:val="22"/>
        </w:rPr>
      </w:pPr>
      <w:r>
        <w:rPr>
          <w:noProof/>
        </w:rPr>
        <w:t>2.2.3</w:t>
      </w:r>
      <w:r>
        <w:rPr>
          <w:rFonts w:eastAsiaTheme="minorEastAsia" w:cstheme="minorBidi"/>
          <w:noProof/>
          <w:kern w:val="0"/>
          <w:sz w:val="22"/>
          <w:szCs w:val="22"/>
        </w:rPr>
        <w:tab/>
      </w:r>
      <w:r>
        <w:rPr>
          <w:noProof/>
        </w:rPr>
        <w:t>Hydrology</w:t>
      </w:r>
      <w:r>
        <w:rPr>
          <w:noProof/>
        </w:rPr>
        <w:tab/>
      </w:r>
      <w:r>
        <w:rPr>
          <w:noProof/>
        </w:rPr>
        <w:fldChar w:fldCharType="begin"/>
      </w:r>
      <w:r>
        <w:rPr>
          <w:noProof/>
        </w:rPr>
        <w:instrText xml:space="preserve"> PAGEREF _Toc106973554 \h </w:instrText>
      </w:r>
      <w:r>
        <w:rPr>
          <w:noProof/>
        </w:rPr>
      </w:r>
      <w:r>
        <w:rPr>
          <w:noProof/>
        </w:rPr>
        <w:fldChar w:fldCharType="separate"/>
      </w:r>
      <w:r>
        <w:rPr>
          <w:noProof/>
        </w:rPr>
        <w:t>12</w:t>
      </w:r>
      <w:r>
        <w:rPr>
          <w:noProof/>
        </w:rPr>
        <w:fldChar w:fldCharType="end"/>
      </w:r>
    </w:p>
    <w:p w14:paraId="3D1C9F30" w14:textId="77777777" w:rsidR="00743D9F" w:rsidRDefault="00743D9F">
      <w:pPr>
        <w:pStyle w:val="TOC4"/>
        <w:tabs>
          <w:tab w:val="left" w:pos="1440"/>
          <w:tab w:val="right" w:leader="dot" w:pos="9350"/>
        </w:tabs>
        <w:rPr>
          <w:rFonts w:eastAsiaTheme="minorEastAsia" w:cstheme="minorBidi"/>
          <w:noProof/>
          <w:kern w:val="0"/>
          <w:sz w:val="22"/>
          <w:szCs w:val="22"/>
        </w:rPr>
      </w:pPr>
      <w:r>
        <w:rPr>
          <w:noProof/>
        </w:rPr>
        <w:t>2.2.3.1</w:t>
      </w:r>
      <w:r>
        <w:rPr>
          <w:rFonts w:eastAsiaTheme="minorEastAsia" w:cstheme="minorBidi"/>
          <w:noProof/>
          <w:kern w:val="0"/>
          <w:sz w:val="22"/>
          <w:szCs w:val="22"/>
        </w:rPr>
        <w:tab/>
      </w:r>
      <w:r>
        <w:rPr>
          <w:noProof/>
        </w:rPr>
        <w:t>Excess Precipitation for 2D Computational Mesh</w:t>
      </w:r>
      <w:r>
        <w:rPr>
          <w:noProof/>
        </w:rPr>
        <w:tab/>
      </w:r>
      <w:r>
        <w:rPr>
          <w:noProof/>
        </w:rPr>
        <w:fldChar w:fldCharType="begin"/>
      </w:r>
      <w:r>
        <w:rPr>
          <w:noProof/>
        </w:rPr>
        <w:instrText xml:space="preserve"> PAGEREF _Toc106973555 \h </w:instrText>
      </w:r>
      <w:r>
        <w:rPr>
          <w:noProof/>
        </w:rPr>
      </w:r>
      <w:r>
        <w:rPr>
          <w:noProof/>
        </w:rPr>
        <w:fldChar w:fldCharType="separate"/>
      </w:r>
      <w:r>
        <w:rPr>
          <w:noProof/>
        </w:rPr>
        <w:t>12</w:t>
      </w:r>
      <w:r>
        <w:rPr>
          <w:noProof/>
        </w:rPr>
        <w:fldChar w:fldCharType="end"/>
      </w:r>
    </w:p>
    <w:p w14:paraId="0E13BE3F" w14:textId="77777777" w:rsidR="00743D9F" w:rsidRDefault="00743D9F">
      <w:pPr>
        <w:pStyle w:val="TOC4"/>
        <w:tabs>
          <w:tab w:val="left" w:pos="1440"/>
          <w:tab w:val="right" w:leader="dot" w:pos="9350"/>
        </w:tabs>
        <w:rPr>
          <w:rFonts w:eastAsiaTheme="minorEastAsia" w:cstheme="minorBidi"/>
          <w:noProof/>
          <w:kern w:val="0"/>
          <w:sz w:val="22"/>
          <w:szCs w:val="22"/>
        </w:rPr>
      </w:pPr>
      <w:r>
        <w:rPr>
          <w:noProof/>
        </w:rPr>
        <w:t>2.2.3.2</w:t>
      </w:r>
      <w:r>
        <w:rPr>
          <w:rFonts w:eastAsiaTheme="minorEastAsia" w:cstheme="minorBidi"/>
          <w:noProof/>
          <w:kern w:val="0"/>
          <w:sz w:val="22"/>
          <w:szCs w:val="22"/>
        </w:rPr>
        <w:tab/>
      </w:r>
      <w:r>
        <w:rPr>
          <w:noProof/>
        </w:rPr>
        <w:t>Inflow Hydrograph Boundary Conditions</w:t>
      </w:r>
      <w:r>
        <w:rPr>
          <w:noProof/>
        </w:rPr>
        <w:tab/>
      </w:r>
      <w:r>
        <w:rPr>
          <w:noProof/>
        </w:rPr>
        <w:fldChar w:fldCharType="begin"/>
      </w:r>
      <w:r>
        <w:rPr>
          <w:noProof/>
        </w:rPr>
        <w:instrText xml:space="preserve"> PAGEREF _Toc106973556 \h </w:instrText>
      </w:r>
      <w:r>
        <w:rPr>
          <w:noProof/>
        </w:rPr>
      </w:r>
      <w:r>
        <w:rPr>
          <w:noProof/>
        </w:rPr>
        <w:fldChar w:fldCharType="separate"/>
      </w:r>
      <w:r>
        <w:rPr>
          <w:noProof/>
        </w:rPr>
        <w:t>15</w:t>
      </w:r>
      <w:r>
        <w:rPr>
          <w:noProof/>
        </w:rPr>
        <w:fldChar w:fldCharType="end"/>
      </w:r>
    </w:p>
    <w:p w14:paraId="26762724" w14:textId="77777777" w:rsidR="00743D9F" w:rsidRDefault="00743D9F">
      <w:pPr>
        <w:pStyle w:val="TOC3"/>
        <w:tabs>
          <w:tab w:val="left" w:pos="1080"/>
          <w:tab w:val="right" w:leader="dot" w:pos="9350"/>
        </w:tabs>
        <w:rPr>
          <w:rFonts w:eastAsiaTheme="minorEastAsia" w:cstheme="minorBidi"/>
          <w:noProof/>
          <w:kern w:val="0"/>
          <w:sz w:val="22"/>
          <w:szCs w:val="22"/>
        </w:rPr>
      </w:pPr>
      <w:r>
        <w:rPr>
          <w:noProof/>
        </w:rPr>
        <w:t>2.2.4</w:t>
      </w:r>
      <w:r>
        <w:rPr>
          <w:rFonts w:eastAsiaTheme="minorEastAsia" w:cstheme="minorBidi"/>
          <w:noProof/>
          <w:kern w:val="0"/>
          <w:sz w:val="22"/>
          <w:szCs w:val="22"/>
        </w:rPr>
        <w:tab/>
      </w:r>
      <w:r>
        <w:rPr>
          <w:noProof/>
        </w:rPr>
        <w:t>Hydraulics</w:t>
      </w:r>
      <w:r>
        <w:rPr>
          <w:noProof/>
        </w:rPr>
        <w:tab/>
      </w:r>
      <w:r>
        <w:rPr>
          <w:noProof/>
        </w:rPr>
        <w:fldChar w:fldCharType="begin"/>
      </w:r>
      <w:r>
        <w:rPr>
          <w:noProof/>
        </w:rPr>
        <w:instrText xml:space="preserve"> PAGEREF _Toc106973557 \h </w:instrText>
      </w:r>
      <w:r>
        <w:rPr>
          <w:noProof/>
        </w:rPr>
      </w:r>
      <w:r>
        <w:rPr>
          <w:noProof/>
        </w:rPr>
        <w:fldChar w:fldCharType="separate"/>
      </w:r>
      <w:r>
        <w:rPr>
          <w:noProof/>
        </w:rPr>
        <w:t>15</w:t>
      </w:r>
      <w:r>
        <w:rPr>
          <w:noProof/>
        </w:rPr>
        <w:fldChar w:fldCharType="end"/>
      </w:r>
    </w:p>
    <w:p w14:paraId="1DC86905" w14:textId="77777777" w:rsidR="00743D9F" w:rsidRDefault="00743D9F">
      <w:pPr>
        <w:pStyle w:val="TOC4"/>
        <w:tabs>
          <w:tab w:val="left" w:pos="1440"/>
          <w:tab w:val="right" w:leader="dot" w:pos="9350"/>
        </w:tabs>
        <w:rPr>
          <w:rFonts w:eastAsiaTheme="minorEastAsia" w:cstheme="minorBidi"/>
          <w:noProof/>
          <w:kern w:val="0"/>
          <w:sz w:val="22"/>
          <w:szCs w:val="22"/>
        </w:rPr>
      </w:pPr>
      <w:r>
        <w:rPr>
          <w:noProof/>
        </w:rPr>
        <w:t>2.2.4.1</w:t>
      </w:r>
      <w:r>
        <w:rPr>
          <w:rFonts w:eastAsiaTheme="minorEastAsia" w:cstheme="minorBidi"/>
          <w:noProof/>
          <w:kern w:val="0"/>
          <w:sz w:val="22"/>
          <w:szCs w:val="22"/>
        </w:rPr>
        <w:tab/>
      </w:r>
      <w:r>
        <w:rPr>
          <w:noProof/>
        </w:rPr>
        <w:t>Roughness Coefficients</w:t>
      </w:r>
      <w:r>
        <w:rPr>
          <w:noProof/>
        </w:rPr>
        <w:tab/>
      </w:r>
      <w:r>
        <w:rPr>
          <w:noProof/>
        </w:rPr>
        <w:fldChar w:fldCharType="begin"/>
      </w:r>
      <w:r>
        <w:rPr>
          <w:noProof/>
        </w:rPr>
        <w:instrText xml:space="preserve"> PAGEREF _Toc106973558 \h </w:instrText>
      </w:r>
      <w:r>
        <w:rPr>
          <w:noProof/>
        </w:rPr>
      </w:r>
      <w:r>
        <w:rPr>
          <w:noProof/>
        </w:rPr>
        <w:fldChar w:fldCharType="separate"/>
      </w:r>
      <w:r>
        <w:rPr>
          <w:noProof/>
        </w:rPr>
        <w:t>15</w:t>
      </w:r>
      <w:r>
        <w:rPr>
          <w:noProof/>
        </w:rPr>
        <w:fldChar w:fldCharType="end"/>
      </w:r>
    </w:p>
    <w:p w14:paraId="2C71AF99" w14:textId="77777777" w:rsidR="00743D9F" w:rsidRDefault="00743D9F">
      <w:pPr>
        <w:pStyle w:val="TOC4"/>
        <w:tabs>
          <w:tab w:val="left" w:pos="1440"/>
          <w:tab w:val="right" w:leader="dot" w:pos="9350"/>
        </w:tabs>
        <w:rPr>
          <w:rFonts w:eastAsiaTheme="minorEastAsia" w:cstheme="minorBidi"/>
          <w:noProof/>
          <w:kern w:val="0"/>
          <w:sz w:val="22"/>
          <w:szCs w:val="22"/>
        </w:rPr>
      </w:pPr>
      <w:r>
        <w:rPr>
          <w:noProof/>
        </w:rPr>
        <w:t>2.2.4.2</w:t>
      </w:r>
      <w:r>
        <w:rPr>
          <w:rFonts w:eastAsiaTheme="minorEastAsia" w:cstheme="minorBidi"/>
          <w:noProof/>
          <w:kern w:val="0"/>
          <w:sz w:val="22"/>
          <w:szCs w:val="22"/>
        </w:rPr>
        <w:tab/>
      </w:r>
      <w:r>
        <w:rPr>
          <w:noProof/>
        </w:rPr>
        <w:t>Breaklines</w:t>
      </w:r>
      <w:r>
        <w:rPr>
          <w:noProof/>
        </w:rPr>
        <w:tab/>
      </w:r>
      <w:r>
        <w:rPr>
          <w:noProof/>
        </w:rPr>
        <w:fldChar w:fldCharType="begin"/>
      </w:r>
      <w:r>
        <w:rPr>
          <w:noProof/>
        </w:rPr>
        <w:instrText xml:space="preserve"> PAGEREF _Toc106973559 \h </w:instrText>
      </w:r>
      <w:r>
        <w:rPr>
          <w:noProof/>
        </w:rPr>
      </w:r>
      <w:r>
        <w:rPr>
          <w:noProof/>
        </w:rPr>
        <w:fldChar w:fldCharType="separate"/>
      </w:r>
      <w:r>
        <w:rPr>
          <w:noProof/>
        </w:rPr>
        <w:t>16</w:t>
      </w:r>
      <w:r>
        <w:rPr>
          <w:noProof/>
        </w:rPr>
        <w:fldChar w:fldCharType="end"/>
      </w:r>
    </w:p>
    <w:p w14:paraId="206A3EB3" w14:textId="77777777" w:rsidR="00743D9F" w:rsidRDefault="00743D9F">
      <w:pPr>
        <w:pStyle w:val="TOC4"/>
        <w:tabs>
          <w:tab w:val="left" w:pos="1440"/>
          <w:tab w:val="right" w:leader="dot" w:pos="9350"/>
        </w:tabs>
        <w:rPr>
          <w:rFonts w:eastAsiaTheme="minorEastAsia" w:cstheme="minorBidi"/>
          <w:noProof/>
          <w:kern w:val="0"/>
          <w:sz w:val="22"/>
          <w:szCs w:val="22"/>
        </w:rPr>
      </w:pPr>
      <w:r>
        <w:rPr>
          <w:noProof/>
        </w:rPr>
        <w:t>2.2.4.3</w:t>
      </w:r>
      <w:r>
        <w:rPr>
          <w:rFonts w:eastAsiaTheme="minorEastAsia" w:cstheme="minorBidi"/>
          <w:noProof/>
          <w:kern w:val="0"/>
          <w:sz w:val="22"/>
          <w:szCs w:val="22"/>
        </w:rPr>
        <w:tab/>
      </w:r>
      <w:r>
        <w:rPr>
          <w:noProof/>
        </w:rPr>
        <w:t>Refinement Regions</w:t>
      </w:r>
      <w:r>
        <w:rPr>
          <w:noProof/>
        </w:rPr>
        <w:tab/>
      </w:r>
      <w:r>
        <w:rPr>
          <w:noProof/>
        </w:rPr>
        <w:fldChar w:fldCharType="begin"/>
      </w:r>
      <w:r>
        <w:rPr>
          <w:noProof/>
        </w:rPr>
        <w:instrText xml:space="preserve"> PAGEREF _Toc106973560 \h </w:instrText>
      </w:r>
      <w:r>
        <w:rPr>
          <w:noProof/>
        </w:rPr>
      </w:r>
      <w:r>
        <w:rPr>
          <w:noProof/>
        </w:rPr>
        <w:fldChar w:fldCharType="separate"/>
      </w:r>
      <w:r>
        <w:rPr>
          <w:noProof/>
        </w:rPr>
        <w:t>17</w:t>
      </w:r>
      <w:r>
        <w:rPr>
          <w:noProof/>
        </w:rPr>
        <w:fldChar w:fldCharType="end"/>
      </w:r>
    </w:p>
    <w:p w14:paraId="26F422C2" w14:textId="77777777" w:rsidR="00743D9F" w:rsidRDefault="00743D9F">
      <w:pPr>
        <w:pStyle w:val="TOC3"/>
        <w:tabs>
          <w:tab w:val="left" w:pos="1080"/>
          <w:tab w:val="right" w:leader="dot" w:pos="9350"/>
        </w:tabs>
        <w:rPr>
          <w:rFonts w:eastAsiaTheme="minorEastAsia" w:cstheme="minorBidi"/>
          <w:noProof/>
          <w:kern w:val="0"/>
          <w:sz w:val="22"/>
          <w:szCs w:val="22"/>
        </w:rPr>
      </w:pPr>
      <w:r>
        <w:rPr>
          <w:noProof/>
        </w:rPr>
        <w:t>2.2.5</w:t>
      </w:r>
      <w:r>
        <w:rPr>
          <w:rFonts w:eastAsiaTheme="minorEastAsia" w:cstheme="minorBidi"/>
          <w:noProof/>
          <w:kern w:val="0"/>
          <w:sz w:val="22"/>
          <w:szCs w:val="22"/>
        </w:rPr>
        <w:tab/>
      </w:r>
      <w:r>
        <w:rPr>
          <w:noProof/>
        </w:rPr>
        <w:t>Quality Control</w:t>
      </w:r>
      <w:r>
        <w:rPr>
          <w:noProof/>
        </w:rPr>
        <w:tab/>
      </w:r>
      <w:r>
        <w:rPr>
          <w:noProof/>
        </w:rPr>
        <w:fldChar w:fldCharType="begin"/>
      </w:r>
      <w:r>
        <w:rPr>
          <w:noProof/>
        </w:rPr>
        <w:instrText xml:space="preserve"> PAGEREF _Toc106973561 \h </w:instrText>
      </w:r>
      <w:r>
        <w:rPr>
          <w:noProof/>
        </w:rPr>
      </w:r>
      <w:r>
        <w:rPr>
          <w:noProof/>
        </w:rPr>
        <w:fldChar w:fldCharType="separate"/>
      </w:r>
      <w:r>
        <w:rPr>
          <w:noProof/>
        </w:rPr>
        <w:t>18</w:t>
      </w:r>
      <w:r>
        <w:rPr>
          <w:noProof/>
        </w:rPr>
        <w:fldChar w:fldCharType="end"/>
      </w:r>
    </w:p>
    <w:p w14:paraId="7EE63C1F" w14:textId="77777777" w:rsidR="00743D9F" w:rsidRDefault="00743D9F">
      <w:pPr>
        <w:pStyle w:val="TOC1"/>
        <w:tabs>
          <w:tab w:val="left" w:pos="540"/>
          <w:tab w:val="right" w:leader="dot" w:pos="9350"/>
        </w:tabs>
        <w:rPr>
          <w:rFonts w:eastAsiaTheme="minorEastAsia" w:cstheme="minorBidi"/>
          <w:b w:val="0"/>
          <w:bCs w:val="0"/>
          <w:noProof/>
          <w:kern w:val="0"/>
          <w:sz w:val="22"/>
          <w:szCs w:val="22"/>
        </w:rPr>
      </w:pPr>
      <w:r>
        <w:rPr>
          <w:noProof/>
        </w:rPr>
        <w:t>3.</w:t>
      </w:r>
      <w:r>
        <w:rPr>
          <w:rFonts w:eastAsiaTheme="minorEastAsia" w:cstheme="minorBidi"/>
          <w:b w:val="0"/>
          <w:bCs w:val="0"/>
          <w:noProof/>
          <w:kern w:val="0"/>
          <w:sz w:val="22"/>
          <w:szCs w:val="22"/>
        </w:rPr>
        <w:tab/>
      </w:r>
      <w:r>
        <w:rPr>
          <w:noProof/>
        </w:rPr>
        <w:t>Results</w:t>
      </w:r>
      <w:r>
        <w:rPr>
          <w:noProof/>
        </w:rPr>
        <w:tab/>
      </w:r>
      <w:r>
        <w:rPr>
          <w:noProof/>
        </w:rPr>
        <w:fldChar w:fldCharType="begin"/>
      </w:r>
      <w:r>
        <w:rPr>
          <w:noProof/>
        </w:rPr>
        <w:instrText xml:space="preserve"> PAGEREF _Toc106973562 \h </w:instrText>
      </w:r>
      <w:r>
        <w:rPr>
          <w:noProof/>
        </w:rPr>
      </w:r>
      <w:r>
        <w:rPr>
          <w:noProof/>
        </w:rPr>
        <w:fldChar w:fldCharType="separate"/>
      </w:r>
      <w:r>
        <w:rPr>
          <w:noProof/>
        </w:rPr>
        <w:t>18</w:t>
      </w:r>
      <w:r>
        <w:rPr>
          <w:noProof/>
        </w:rPr>
        <w:fldChar w:fldCharType="end"/>
      </w:r>
    </w:p>
    <w:p w14:paraId="619D74AF" w14:textId="77777777" w:rsidR="00743D9F" w:rsidRDefault="00743D9F">
      <w:pPr>
        <w:pStyle w:val="TOC2"/>
        <w:tabs>
          <w:tab w:val="left" w:pos="720"/>
          <w:tab w:val="right" w:leader="dot" w:pos="9350"/>
        </w:tabs>
        <w:rPr>
          <w:rFonts w:eastAsiaTheme="minorEastAsia" w:cstheme="minorBidi"/>
          <w:i w:val="0"/>
          <w:iCs w:val="0"/>
          <w:noProof/>
          <w:kern w:val="0"/>
          <w:sz w:val="22"/>
          <w:szCs w:val="22"/>
        </w:rPr>
      </w:pPr>
      <w:r>
        <w:rPr>
          <w:noProof/>
        </w:rPr>
        <w:t>3.1</w:t>
      </w:r>
      <w:r>
        <w:rPr>
          <w:rFonts w:eastAsiaTheme="minorEastAsia" w:cstheme="minorBidi"/>
          <w:i w:val="0"/>
          <w:iCs w:val="0"/>
          <w:noProof/>
          <w:kern w:val="0"/>
          <w:sz w:val="22"/>
          <w:szCs w:val="22"/>
        </w:rPr>
        <w:tab/>
      </w:r>
      <w:r>
        <w:rPr>
          <w:noProof/>
        </w:rPr>
        <w:t>Calibration</w:t>
      </w:r>
      <w:r>
        <w:rPr>
          <w:noProof/>
        </w:rPr>
        <w:tab/>
      </w:r>
      <w:r>
        <w:rPr>
          <w:noProof/>
        </w:rPr>
        <w:fldChar w:fldCharType="begin"/>
      </w:r>
      <w:r>
        <w:rPr>
          <w:noProof/>
        </w:rPr>
        <w:instrText xml:space="preserve"> PAGEREF _Toc106973563 \h </w:instrText>
      </w:r>
      <w:r>
        <w:rPr>
          <w:noProof/>
        </w:rPr>
      </w:r>
      <w:r>
        <w:rPr>
          <w:noProof/>
        </w:rPr>
        <w:fldChar w:fldCharType="separate"/>
      </w:r>
      <w:r>
        <w:rPr>
          <w:noProof/>
        </w:rPr>
        <w:t>19</w:t>
      </w:r>
      <w:r>
        <w:rPr>
          <w:noProof/>
        </w:rPr>
        <w:fldChar w:fldCharType="end"/>
      </w:r>
    </w:p>
    <w:p w14:paraId="70924E57" w14:textId="77777777" w:rsidR="00743D9F" w:rsidRDefault="00743D9F">
      <w:pPr>
        <w:pStyle w:val="TOC2"/>
        <w:tabs>
          <w:tab w:val="left" w:pos="720"/>
          <w:tab w:val="right" w:leader="dot" w:pos="9350"/>
        </w:tabs>
        <w:rPr>
          <w:rFonts w:eastAsiaTheme="minorEastAsia" w:cstheme="minorBidi"/>
          <w:i w:val="0"/>
          <w:iCs w:val="0"/>
          <w:noProof/>
          <w:kern w:val="0"/>
          <w:sz w:val="22"/>
          <w:szCs w:val="22"/>
        </w:rPr>
      </w:pPr>
      <w:r>
        <w:rPr>
          <w:noProof/>
        </w:rPr>
        <w:t>3.2</w:t>
      </w:r>
      <w:r>
        <w:rPr>
          <w:rFonts w:eastAsiaTheme="minorEastAsia" w:cstheme="minorBidi"/>
          <w:i w:val="0"/>
          <w:iCs w:val="0"/>
          <w:noProof/>
          <w:kern w:val="0"/>
          <w:sz w:val="22"/>
          <w:szCs w:val="22"/>
        </w:rPr>
        <w:tab/>
      </w:r>
      <w:r>
        <w:rPr>
          <w:noProof/>
        </w:rPr>
        <w:t>Challenges</w:t>
      </w:r>
      <w:r>
        <w:rPr>
          <w:noProof/>
        </w:rPr>
        <w:tab/>
      </w:r>
      <w:r>
        <w:rPr>
          <w:noProof/>
        </w:rPr>
        <w:fldChar w:fldCharType="begin"/>
      </w:r>
      <w:r>
        <w:rPr>
          <w:noProof/>
        </w:rPr>
        <w:instrText xml:space="preserve"> PAGEREF _Toc106973564 \h </w:instrText>
      </w:r>
      <w:r>
        <w:rPr>
          <w:noProof/>
        </w:rPr>
      </w:r>
      <w:r>
        <w:rPr>
          <w:noProof/>
        </w:rPr>
        <w:fldChar w:fldCharType="separate"/>
      </w:r>
      <w:r>
        <w:rPr>
          <w:noProof/>
        </w:rPr>
        <w:t>20</w:t>
      </w:r>
      <w:r>
        <w:rPr>
          <w:noProof/>
        </w:rPr>
        <w:fldChar w:fldCharType="end"/>
      </w:r>
    </w:p>
    <w:p w14:paraId="37D4479B" w14:textId="77777777" w:rsidR="00743D9F" w:rsidRDefault="00743D9F">
      <w:pPr>
        <w:pStyle w:val="TOC2"/>
        <w:tabs>
          <w:tab w:val="left" w:pos="720"/>
          <w:tab w:val="right" w:leader="dot" w:pos="9350"/>
        </w:tabs>
        <w:rPr>
          <w:rFonts w:eastAsiaTheme="minorEastAsia" w:cstheme="minorBidi"/>
          <w:i w:val="0"/>
          <w:iCs w:val="0"/>
          <w:noProof/>
          <w:kern w:val="0"/>
          <w:sz w:val="22"/>
          <w:szCs w:val="22"/>
        </w:rPr>
      </w:pPr>
      <w:r>
        <w:rPr>
          <w:noProof/>
        </w:rPr>
        <w:t>3.3</w:t>
      </w:r>
      <w:r>
        <w:rPr>
          <w:rFonts w:eastAsiaTheme="minorEastAsia" w:cstheme="minorBidi"/>
          <w:i w:val="0"/>
          <w:iCs w:val="0"/>
          <w:noProof/>
          <w:kern w:val="0"/>
          <w:sz w:val="22"/>
          <w:szCs w:val="22"/>
        </w:rPr>
        <w:tab/>
      </w:r>
      <w:r>
        <w:rPr>
          <w:noProof/>
        </w:rPr>
        <w:t>Recommendations</w:t>
      </w:r>
      <w:r>
        <w:rPr>
          <w:noProof/>
        </w:rPr>
        <w:tab/>
      </w:r>
      <w:r>
        <w:rPr>
          <w:noProof/>
        </w:rPr>
        <w:fldChar w:fldCharType="begin"/>
      </w:r>
      <w:r>
        <w:rPr>
          <w:noProof/>
        </w:rPr>
        <w:instrText xml:space="preserve"> PAGEREF _Toc106973565 \h </w:instrText>
      </w:r>
      <w:r>
        <w:rPr>
          <w:noProof/>
        </w:rPr>
      </w:r>
      <w:r>
        <w:rPr>
          <w:noProof/>
        </w:rPr>
        <w:fldChar w:fldCharType="separate"/>
      </w:r>
      <w:r>
        <w:rPr>
          <w:noProof/>
        </w:rPr>
        <w:t>21</w:t>
      </w:r>
      <w:r>
        <w:rPr>
          <w:noProof/>
        </w:rPr>
        <w:fldChar w:fldCharType="end"/>
      </w:r>
    </w:p>
    <w:p w14:paraId="65CBE3A4" w14:textId="77777777" w:rsidR="00743D9F" w:rsidRDefault="00743D9F">
      <w:pPr>
        <w:pStyle w:val="TOC1"/>
        <w:tabs>
          <w:tab w:val="left" w:pos="540"/>
          <w:tab w:val="right" w:leader="dot" w:pos="9350"/>
        </w:tabs>
        <w:rPr>
          <w:rFonts w:eastAsiaTheme="minorEastAsia" w:cstheme="minorBidi"/>
          <w:b w:val="0"/>
          <w:bCs w:val="0"/>
          <w:noProof/>
          <w:kern w:val="0"/>
          <w:sz w:val="22"/>
          <w:szCs w:val="22"/>
        </w:rPr>
      </w:pPr>
      <w:r>
        <w:rPr>
          <w:noProof/>
        </w:rPr>
        <w:t>4.</w:t>
      </w:r>
      <w:r>
        <w:rPr>
          <w:rFonts w:eastAsiaTheme="minorEastAsia" w:cstheme="minorBidi"/>
          <w:b w:val="0"/>
          <w:bCs w:val="0"/>
          <w:noProof/>
          <w:kern w:val="0"/>
          <w:sz w:val="22"/>
          <w:szCs w:val="22"/>
        </w:rPr>
        <w:tab/>
      </w:r>
      <w:r>
        <w:rPr>
          <w:noProof/>
        </w:rPr>
        <w:t>Floodplain Mapping and Effective Zone A Validation</w:t>
      </w:r>
      <w:r>
        <w:rPr>
          <w:noProof/>
        </w:rPr>
        <w:tab/>
      </w:r>
      <w:r>
        <w:rPr>
          <w:noProof/>
        </w:rPr>
        <w:fldChar w:fldCharType="begin"/>
      </w:r>
      <w:r>
        <w:rPr>
          <w:noProof/>
        </w:rPr>
        <w:instrText xml:space="preserve"> PAGEREF _Toc106973566 \h </w:instrText>
      </w:r>
      <w:r>
        <w:rPr>
          <w:noProof/>
        </w:rPr>
      </w:r>
      <w:r>
        <w:rPr>
          <w:noProof/>
        </w:rPr>
        <w:fldChar w:fldCharType="separate"/>
      </w:r>
      <w:r>
        <w:rPr>
          <w:noProof/>
        </w:rPr>
        <w:t>21</w:t>
      </w:r>
      <w:r>
        <w:rPr>
          <w:noProof/>
        </w:rPr>
        <w:fldChar w:fldCharType="end"/>
      </w:r>
    </w:p>
    <w:p w14:paraId="59E8FEB7" w14:textId="77777777" w:rsidR="00743D9F" w:rsidRDefault="00743D9F">
      <w:pPr>
        <w:pStyle w:val="TOC2"/>
        <w:tabs>
          <w:tab w:val="left" w:pos="720"/>
          <w:tab w:val="right" w:leader="dot" w:pos="9350"/>
        </w:tabs>
        <w:rPr>
          <w:rFonts w:eastAsiaTheme="minorEastAsia" w:cstheme="minorBidi"/>
          <w:i w:val="0"/>
          <w:iCs w:val="0"/>
          <w:noProof/>
          <w:kern w:val="0"/>
          <w:sz w:val="22"/>
          <w:szCs w:val="22"/>
        </w:rPr>
      </w:pPr>
      <w:r>
        <w:rPr>
          <w:noProof/>
        </w:rPr>
        <w:t>4.1</w:t>
      </w:r>
      <w:r>
        <w:rPr>
          <w:rFonts w:eastAsiaTheme="minorEastAsia" w:cstheme="minorBidi"/>
          <w:i w:val="0"/>
          <w:iCs w:val="0"/>
          <w:noProof/>
          <w:kern w:val="0"/>
          <w:sz w:val="22"/>
          <w:szCs w:val="22"/>
        </w:rPr>
        <w:tab/>
      </w:r>
      <w:r>
        <w:rPr>
          <w:noProof/>
        </w:rPr>
        <w:t>Special Flood Hazard Area</w:t>
      </w:r>
      <w:r>
        <w:rPr>
          <w:noProof/>
        </w:rPr>
        <w:tab/>
      </w:r>
      <w:r>
        <w:rPr>
          <w:noProof/>
        </w:rPr>
        <w:fldChar w:fldCharType="begin"/>
      </w:r>
      <w:r>
        <w:rPr>
          <w:noProof/>
        </w:rPr>
        <w:instrText xml:space="preserve"> PAGEREF _Toc106973567 \h </w:instrText>
      </w:r>
      <w:r>
        <w:rPr>
          <w:noProof/>
        </w:rPr>
      </w:r>
      <w:r>
        <w:rPr>
          <w:noProof/>
        </w:rPr>
        <w:fldChar w:fldCharType="separate"/>
      </w:r>
      <w:r>
        <w:rPr>
          <w:noProof/>
        </w:rPr>
        <w:t>21</w:t>
      </w:r>
      <w:r>
        <w:rPr>
          <w:noProof/>
        </w:rPr>
        <w:fldChar w:fldCharType="end"/>
      </w:r>
    </w:p>
    <w:p w14:paraId="5A80A126" w14:textId="77777777" w:rsidR="00743D9F" w:rsidRDefault="00743D9F">
      <w:pPr>
        <w:pStyle w:val="TOC3"/>
        <w:tabs>
          <w:tab w:val="left" w:pos="1080"/>
          <w:tab w:val="right" w:leader="dot" w:pos="9350"/>
        </w:tabs>
        <w:rPr>
          <w:rFonts w:eastAsiaTheme="minorEastAsia" w:cstheme="minorBidi"/>
          <w:noProof/>
          <w:kern w:val="0"/>
          <w:sz w:val="22"/>
          <w:szCs w:val="22"/>
        </w:rPr>
      </w:pPr>
      <w:r>
        <w:rPr>
          <w:noProof/>
        </w:rPr>
        <w:t>4.1.1</w:t>
      </w:r>
      <w:r>
        <w:rPr>
          <w:rFonts w:eastAsiaTheme="minorEastAsia" w:cstheme="minorBidi"/>
          <w:noProof/>
          <w:kern w:val="0"/>
          <w:sz w:val="22"/>
          <w:szCs w:val="22"/>
        </w:rPr>
        <w:tab/>
      </w:r>
      <w:r>
        <w:rPr>
          <w:noProof/>
        </w:rPr>
        <w:t>Model Outputs</w:t>
      </w:r>
      <w:r>
        <w:rPr>
          <w:noProof/>
        </w:rPr>
        <w:tab/>
      </w:r>
      <w:r>
        <w:rPr>
          <w:noProof/>
        </w:rPr>
        <w:fldChar w:fldCharType="begin"/>
      </w:r>
      <w:r>
        <w:rPr>
          <w:noProof/>
        </w:rPr>
        <w:instrText xml:space="preserve"> PAGEREF _Toc106973568 \h </w:instrText>
      </w:r>
      <w:r>
        <w:rPr>
          <w:noProof/>
        </w:rPr>
      </w:r>
      <w:r>
        <w:rPr>
          <w:noProof/>
        </w:rPr>
        <w:fldChar w:fldCharType="separate"/>
      </w:r>
      <w:r>
        <w:rPr>
          <w:noProof/>
        </w:rPr>
        <w:t>21</w:t>
      </w:r>
      <w:r>
        <w:rPr>
          <w:noProof/>
        </w:rPr>
        <w:fldChar w:fldCharType="end"/>
      </w:r>
    </w:p>
    <w:p w14:paraId="13B31383" w14:textId="77777777" w:rsidR="00743D9F" w:rsidRDefault="00743D9F">
      <w:pPr>
        <w:pStyle w:val="TOC3"/>
        <w:tabs>
          <w:tab w:val="left" w:pos="1080"/>
          <w:tab w:val="right" w:leader="dot" w:pos="9350"/>
        </w:tabs>
        <w:rPr>
          <w:rFonts w:eastAsiaTheme="minorEastAsia" w:cstheme="minorBidi"/>
          <w:noProof/>
          <w:kern w:val="0"/>
          <w:sz w:val="22"/>
          <w:szCs w:val="22"/>
        </w:rPr>
      </w:pPr>
      <w:r>
        <w:rPr>
          <w:noProof/>
        </w:rPr>
        <w:t>4.1.2</w:t>
      </w:r>
      <w:r>
        <w:rPr>
          <w:rFonts w:eastAsiaTheme="minorEastAsia" w:cstheme="minorBidi"/>
          <w:noProof/>
          <w:kern w:val="0"/>
          <w:sz w:val="22"/>
          <w:szCs w:val="22"/>
        </w:rPr>
        <w:tab/>
      </w:r>
      <w:r>
        <w:rPr>
          <w:noProof/>
        </w:rPr>
        <w:t>Methodology</w:t>
      </w:r>
      <w:r>
        <w:rPr>
          <w:noProof/>
        </w:rPr>
        <w:tab/>
      </w:r>
      <w:r>
        <w:rPr>
          <w:noProof/>
        </w:rPr>
        <w:fldChar w:fldCharType="begin"/>
      </w:r>
      <w:r>
        <w:rPr>
          <w:noProof/>
        </w:rPr>
        <w:instrText xml:space="preserve"> PAGEREF _Toc106973569 \h </w:instrText>
      </w:r>
      <w:r>
        <w:rPr>
          <w:noProof/>
        </w:rPr>
      </w:r>
      <w:r>
        <w:rPr>
          <w:noProof/>
        </w:rPr>
        <w:fldChar w:fldCharType="separate"/>
      </w:r>
      <w:r>
        <w:rPr>
          <w:noProof/>
        </w:rPr>
        <w:t>21</w:t>
      </w:r>
      <w:r>
        <w:rPr>
          <w:noProof/>
        </w:rPr>
        <w:fldChar w:fldCharType="end"/>
      </w:r>
    </w:p>
    <w:p w14:paraId="580040DC" w14:textId="77777777" w:rsidR="00743D9F" w:rsidRDefault="00743D9F">
      <w:pPr>
        <w:pStyle w:val="TOC4"/>
        <w:tabs>
          <w:tab w:val="left" w:pos="1440"/>
          <w:tab w:val="right" w:leader="dot" w:pos="9350"/>
        </w:tabs>
        <w:rPr>
          <w:rFonts w:eastAsiaTheme="minorEastAsia" w:cstheme="minorBidi"/>
          <w:noProof/>
          <w:kern w:val="0"/>
          <w:sz w:val="22"/>
          <w:szCs w:val="22"/>
        </w:rPr>
      </w:pPr>
      <w:r>
        <w:rPr>
          <w:noProof/>
        </w:rPr>
        <w:t>4.1.2.1</w:t>
      </w:r>
      <w:r>
        <w:rPr>
          <w:rFonts w:eastAsiaTheme="minorEastAsia" w:cstheme="minorBidi"/>
          <w:noProof/>
          <w:kern w:val="0"/>
          <w:sz w:val="22"/>
          <w:szCs w:val="22"/>
        </w:rPr>
        <w:tab/>
      </w:r>
      <w:r>
        <w:rPr>
          <w:noProof/>
        </w:rPr>
        <w:t>Riverine Methodology</w:t>
      </w:r>
      <w:r>
        <w:rPr>
          <w:noProof/>
        </w:rPr>
        <w:tab/>
      </w:r>
      <w:r>
        <w:rPr>
          <w:noProof/>
        </w:rPr>
        <w:fldChar w:fldCharType="begin"/>
      </w:r>
      <w:r>
        <w:rPr>
          <w:noProof/>
        </w:rPr>
        <w:instrText xml:space="preserve"> PAGEREF _Toc106973570 \h </w:instrText>
      </w:r>
      <w:r>
        <w:rPr>
          <w:noProof/>
        </w:rPr>
      </w:r>
      <w:r>
        <w:rPr>
          <w:noProof/>
        </w:rPr>
        <w:fldChar w:fldCharType="separate"/>
      </w:r>
      <w:r>
        <w:rPr>
          <w:noProof/>
        </w:rPr>
        <w:t>22</w:t>
      </w:r>
      <w:r>
        <w:rPr>
          <w:noProof/>
        </w:rPr>
        <w:fldChar w:fldCharType="end"/>
      </w:r>
    </w:p>
    <w:p w14:paraId="1CC52193" w14:textId="77777777" w:rsidR="00743D9F" w:rsidRDefault="00743D9F">
      <w:pPr>
        <w:pStyle w:val="TOC4"/>
        <w:tabs>
          <w:tab w:val="left" w:pos="1440"/>
          <w:tab w:val="right" w:leader="dot" w:pos="9350"/>
        </w:tabs>
        <w:rPr>
          <w:rFonts w:eastAsiaTheme="minorEastAsia" w:cstheme="minorBidi"/>
          <w:noProof/>
          <w:kern w:val="0"/>
          <w:sz w:val="22"/>
          <w:szCs w:val="22"/>
        </w:rPr>
      </w:pPr>
      <w:r>
        <w:rPr>
          <w:noProof/>
        </w:rPr>
        <w:t>4.1.2.2</w:t>
      </w:r>
      <w:r>
        <w:rPr>
          <w:rFonts w:eastAsiaTheme="minorEastAsia" w:cstheme="minorBidi"/>
          <w:noProof/>
          <w:kern w:val="0"/>
          <w:sz w:val="22"/>
          <w:szCs w:val="22"/>
        </w:rPr>
        <w:tab/>
      </w:r>
      <w:r>
        <w:rPr>
          <w:noProof/>
        </w:rPr>
        <w:t>Coastal Methodology</w:t>
      </w:r>
      <w:r>
        <w:rPr>
          <w:noProof/>
        </w:rPr>
        <w:tab/>
      </w:r>
      <w:r>
        <w:rPr>
          <w:noProof/>
        </w:rPr>
        <w:fldChar w:fldCharType="begin"/>
      </w:r>
      <w:r>
        <w:rPr>
          <w:noProof/>
        </w:rPr>
        <w:instrText xml:space="preserve"> PAGEREF _Toc106973571 \h </w:instrText>
      </w:r>
      <w:r>
        <w:rPr>
          <w:noProof/>
        </w:rPr>
      </w:r>
      <w:r>
        <w:rPr>
          <w:noProof/>
        </w:rPr>
        <w:fldChar w:fldCharType="separate"/>
      </w:r>
      <w:r>
        <w:rPr>
          <w:noProof/>
        </w:rPr>
        <w:t>23</w:t>
      </w:r>
      <w:r>
        <w:rPr>
          <w:noProof/>
        </w:rPr>
        <w:fldChar w:fldCharType="end"/>
      </w:r>
    </w:p>
    <w:p w14:paraId="51A5BC39" w14:textId="77777777" w:rsidR="00743D9F" w:rsidRDefault="00743D9F">
      <w:pPr>
        <w:pStyle w:val="TOC3"/>
        <w:tabs>
          <w:tab w:val="left" w:pos="1080"/>
          <w:tab w:val="right" w:leader="dot" w:pos="9350"/>
        </w:tabs>
        <w:rPr>
          <w:rFonts w:eastAsiaTheme="minorEastAsia" w:cstheme="minorBidi"/>
          <w:noProof/>
          <w:kern w:val="0"/>
          <w:sz w:val="22"/>
          <w:szCs w:val="22"/>
        </w:rPr>
      </w:pPr>
      <w:r>
        <w:rPr>
          <w:noProof/>
        </w:rPr>
        <w:t>4.1.3</w:t>
      </w:r>
      <w:r>
        <w:rPr>
          <w:rFonts w:eastAsiaTheme="minorEastAsia" w:cstheme="minorBidi"/>
          <w:noProof/>
          <w:kern w:val="0"/>
          <w:sz w:val="22"/>
          <w:szCs w:val="22"/>
        </w:rPr>
        <w:tab/>
      </w:r>
      <w:r>
        <w:rPr>
          <w:noProof/>
        </w:rPr>
        <w:t>BLE Flood Hazard Layer</w:t>
      </w:r>
      <w:r>
        <w:rPr>
          <w:noProof/>
        </w:rPr>
        <w:tab/>
      </w:r>
      <w:r>
        <w:rPr>
          <w:noProof/>
        </w:rPr>
        <w:fldChar w:fldCharType="begin"/>
      </w:r>
      <w:r>
        <w:rPr>
          <w:noProof/>
        </w:rPr>
        <w:instrText xml:space="preserve"> PAGEREF _Toc106973572 \h </w:instrText>
      </w:r>
      <w:r>
        <w:rPr>
          <w:noProof/>
        </w:rPr>
      </w:r>
      <w:r>
        <w:rPr>
          <w:noProof/>
        </w:rPr>
        <w:fldChar w:fldCharType="separate"/>
      </w:r>
      <w:r>
        <w:rPr>
          <w:noProof/>
        </w:rPr>
        <w:t>25</w:t>
      </w:r>
      <w:r>
        <w:rPr>
          <w:noProof/>
        </w:rPr>
        <w:fldChar w:fldCharType="end"/>
      </w:r>
    </w:p>
    <w:p w14:paraId="5E32BCE8" w14:textId="77777777" w:rsidR="00743D9F" w:rsidRDefault="00743D9F">
      <w:pPr>
        <w:pStyle w:val="TOC3"/>
        <w:tabs>
          <w:tab w:val="left" w:pos="1080"/>
          <w:tab w:val="right" w:leader="dot" w:pos="9350"/>
        </w:tabs>
        <w:rPr>
          <w:rFonts w:eastAsiaTheme="minorEastAsia" w:cstheme="minorBidi"/>
          <w:noProof/>
          <w:kern w:val="0"/>
          <w:sz w:val="22"/>
          <w:szCs w:val="22"/>
        </w:rPr>
      </w:pPr>
      <w:r>
        <w:rPr>
          <w:noProof/>
        </w:rPr>
        <w:t>4.1.4</w:t>
      </w:r>
      <w:r>
        <w:rPr>
          <w:rFonts w:eastAsiaTheme="minorEastAsia" w:cstheme="minorBidi"/>
          <w:noProof/>
          <w:kern w:val="0"/>
          <w:sz w:val="22"/>
          <w:szCs w:val="22"/>
        </w:rPr>
        <w:tab/>
      </w:r>
      <w:r>
        <w:rPr>
          <w:noProof/>
        </w:rPr>
        <w:t>Additional 1-Percent Features</w:t>
      </w:r>
      <w:r>
        <w:rPr>
          <w:noProof/>
        </w:rPr>
        <w:tab/>
      </w:r>
      <w:r>
        <w:rPr>
          <w:noProof/>
        </w:rPr>
        <w:fldChar w:fldCharType="begin"/>
      </w:r>
      <w:r>
        <w:rPr>
          <w:noProof/>
        </w:rPr>
        <w:instrText xml:space="preserve"> PAGEREF _Toc106973573 \h </w:instrText>
      </w:r>
      <w:r>
        <w:rPr>
          <w:noProof/>
        </w:rPr>
      </w:r>
      <w:r>
        <w:rPr>
          <w:noProof/>
        </w:rPr>
        <w:fldChar w:fldCharType="separate"/>
      </w:r>
      <w:r>
        <w:rPr>
          <w:noProof/>
        </w:rPr>
        <w:t>25</w:t>
      </w:r>
      <w:r>
        <w:rPr>
          <w:noProof/>
        </w:rPr>
        <w:fldChar w:fldCharType="end"/>
      </w:r>
    </w:p>
    <w:p w14:paraId="5B860731" w14:textId="77777777" w:rsidR="00743D9F" w:rsidRDefault="00743D9F">
      <w:pPr>
        <w:pStyle w:val="TOC2"/>
        <w:tabs>
          <w:tab w:val="left" w:pos="720"/>
          <w:tab w:val="right" w:leader="dot" w:pos="9350"/>
        </w:tabs>
        <w:rPr>
          <w:rFonts w:eastAsiaTheme="minorEastAsia" w:cstheme="minorBidi"/>
          <w:i w:val="0"/>
          <w:iCs w:val="0"/>
          <w:noProof/>
          <w:kern w:val="0"/>
          <w:sz w:val="22"/>
          <w:szCs w:val="22"/>
        </w:rPr>
      </w:pPr>
      <w:r>
        <w:rPr>
          <w:noProof/>
        </w:rPr>
        <w:t>4.2</w:t>
      </w:r>
      <w:r>
        <w:rPr>
          <w:rFonts w:eastAsiaTheme="minorEastAsia" w:cstheme="minorBidi"/>
          <w:i w:val="0"/>
          <w:iCs w:val="0"/>
          <w:noProof/>
          <w:kern w:val="0"/>
          <w:sz w:val="22"/>
          <w:szCs w:val="22"/>
        </w:rPr>
        <w:tab/>
      </w:r>
      <w:r>
        <w:rPr>
          <w:noProof/>
        </w:rPr>
        <w:t>Validation of Effective Zone A SFHA</w:t>
      </w:r>
      <w:r>
        <w:rPr>
          <w:noProof/>
        </w:rPr>
        <w:tab/>
      </w:r>
      <w:r>
        <w:rPr>
          <w:noProof/>
        </w:rPr>
        <w:fldChar w:fldCharType="begin"/>
      </w:r>
      <w:r>
        <w:rPr>
          <w:noProof/>
        </w:rPr>
        <w:instrText xml:space="preserve"> PAGEREF _Toc106973574 \h </w:instrText>
      </w:r>
      <w:r>
        <w:rPr>
          <w:noProof/>
        </w:rPr>
      </w:r>
      <w:r>
        <w:rPr>
          <w:noProof/>
        </w:rPr>
        <w:fldChar w:fldCharType="separate"/>
      </w:r>
      <w:r>
        <w:rPr>
          <w:noProof/>
        </w:rPr>
        <w:t>25</w:t>
      </w:r>
      <w:r>
        <w:rPr>
          <w:noProof/>
        </w:rPr>
        <w:fldChar w:fldCharType="end"/>
      </w:r>
    </w:p>
    <w:p w14:paraId="3FCEC6C1" w14:textId="77777777" w:rsidR="00743D9F" w:rsidRDefault="00743D9F">
      <w:pPr>
        <w:pStyle w:val="TOC3"/>
        <w:tabs>
          <w:tab w:val="left" w:pos="1080"/>
          <w:tab w:val="right" w:leader="dot" w:pos="9350"/>
        </w:tabs>
        <w:rPr>
          <w:rFonts w:eastAsiaTheme="minorEastAsia" w:cstheme="minorBidi"/>
          <w:noProof/>
          <w:kern w:val="0"/>
          <w:sz w:val="22"/>
          <w:szCs w:val="22"/>
        </w:rPr>
      </w:pPr>
      <w:r>
        <w:rPr>
          <w:noProof/>
        </w:rPr>
        <w:t>4.2.1</w:t>
      </w:r>
      <w:r>
        <w:rPr>
          <w:rFonts w:eastAsiaTheme="minorEastAsia" w:cstheme="minorBidi"/>
          <w:noProof/>
          <w:kern w:val="0"/>
          <w:sz w:val="22"/>
          <w:szCs w:val="22"/>
        </w:rPr>
        <w:tab/>
      </w:r>
      <w:r>
        <w:rPr>
          <w:noProof/>
        </w:rPr>
        <w:t>Intial Assessment A1 – Significant Topography Update Check</w:t>
      </w:r>
      <w:r>
        <w:rPr>
          <w:noProof/>
        </w:rPr>
        <w:tab/>
      </w:r>
      <w:r>
        <w:rPr>
          <w:noProof/>
        </w:rPr>
        <w:fldChar w:fldCharType="begin"/>
      </w:r>
      <w:r>
        <w:rPr>
          <w:noProof/>
        </w:rPr>
        <w:instrText xml:space="preserve"> PAGEREF _Toc106973575 \h </w:instrText>
      </w:r>
      <w:r>
        <w:rPr>
          <w:noProof/>
        </w:rPr>
      </w:r>
      <w:r>
        <w:rPr>
          <w:noProof/>
        </w:rPr>
        <w:fldChar w:fldCharType="separate"/>
      </w:r>
      <w:r>
        <w:rPr>
          <w:noProof/>
        </w:rPr>
        <w:t>25</w:t>
      </w:r>
      <w:r>
        <w:rPr>
          <w:noProof/>
        </w:rPr>
        <w:fldChar w:fldCharType="end"/>
      </w:r>
    </w:p>
    <w:p w14:paraId="7AABBFCA" w14:textId="77777777" w:rsidR="00743D9F" w:rsidRDefault="00743D9F">
      <w:pPr>
        <w:pStyle w:val="TOC3"/>
        <w:tabs>
          <w:tab w:val="left" w:pos="1080"/>
          <w:tab w:val="right" w:leader="dot" w:pos="9350"/>
        </w:tabs>
        <w:rPr>
          <w:rFonts w:eastAsiaTheme="minorEastAsia" w:cstheme="minorBidi"/>
          <w:noProof/>
          <w:kern w:val="0"/>
          <w:sz w:val="22"/>
          <w:szCs w:val="22"/>
        </w:rPr>
      </w:pPr>
      <w:r>
        <w:rPr>
          <w:noProof/>
        </w:rPr>
        <w:t>4.2.2</w:t>
      </w:r>
      <w:r>
        <w:rPr>
          <w:rFonts w:eastAsiaTheme="minorEastAsia" w:cstheme="minorBidi"/>
          <w:noProof/>
          <w:kern w:val="0"/>
          <w:sz w:val="22"/>
          <w:szCs w:val="22"/>
        </w:rPr>
        <w:tab/>
      </w:r>
      <w:r>
        <w:rPr>
          <w:noProof/>
        </w:rPr>
        <w:t>Initial Assessment A2 – Check for Significant Hydrology Changes</w:t>
      </w:r>
      <w:r>
        <w:rPr>
          <w:noProof/>
        </w:rPr>
        <w:tab/>
      </w:r>
      <w:r>
        <w:rPr>
          <w:noProof/>
        </w:rPr>
        <w:fldChar w:fldCharType="begin"/>
      </w:r>
      <w:r>
        <w:rPr>
          <w:noProof/>
        </w:rPr>
        <w:instrText xml:space="preserve"> PAGEREF _Toc106973576 \h </w:instrText>
      </w:r>
      <w:r>
        <w:rPr>
          <w:noProof/>
        </w:rPr>
      </w:r>
      <w:r>
        <w:rPr>
          <w:noProof/>
        </w:rPr>
        <w:fldChar w:fldCharType="separate"/>
      </w:r>
      <w:r>
        <w:rPr>
          <w:noProof/>
        </w:rPr>
        <w:t>26</w:t>
      </w:r>
      <w:r>
        <w:rPr>
          <w:noProof/>
        </w:rPr>
        <w:fldChar w:fldCharType="end"/>
      </w:r>
    </w:p>
    <w:p w14:paraId="29E994E1" w14:textId="77777777" w:rsidR="00743D9F" w:rsidRDefault="00743D9F">
      <w:pPr>
        <w:pStyle w:val="TOC3"/>
        <w:tabs>
          <w:tab w:val="left" w:pos="1080"/>
          <w:tab w:val="right" w:leader="dot" w:pos="9350"/>
        </w:tabs>
        <w:rPr>
          <w:rFonts w:eastAsiaTheme="minorEastAsia" w:cstheme="minorBidi"/>
          <w:noProof/>
          <w:kern w:val="0"/>
          <w:sz w:val="22"/>
          <w:szCs w:val="22"/>
        </w:rPr>
      </w:pPr>
      <w:r>
        <w:rPr>
          <w:noProof/>
        </w:rPr>
        <w:t>4.2.3</w:t>
      </w:r>
      <w:r>
        <w:rPr>
          <w:rFonts w:eastAsiaTheme="minorEastAsia" w:cstheme="minorBidi"/>
          <w:noProof/>
          <w:kern w:val="0"/>
          <w:sz w:val="22"/>
          <w:szCs w:val="22"/>
        </w:rPr>
        <w:tab/>
      </w:r>
      <w:r>
        <w:rPr>
          <w:noProof/>
        </w:rPr>
        <w:t>Initial Assessment A3 – Check for Significant Development</w:t>
      </w:r>
      <w:r>
        <w:rPr>
          <w:noProof/>
        </w:rPr>
        <w:tab/>
      </w:r>
      <w:r>
        <w:rPr>
          <w:noProof/>
        </w:rPr>
        <w:fldChar w:fldCharType="begin"/>
      </w:r>
      <w:r>
        <w:rPr>
          <w:noProof/>
        </w:rPr>
        <w:instrText xml:space="preserve"> PAGEREF _Toc106973577 \h </w:instrText>
      </w:r>
      <w:r>
        <w:rPr>
          <w:noProof/>
        </w:rPr>
      </w:r>
      <w:r>
        <w:rPr>
          <w:noProof/>
        </w:rPr>
        <w:fldChar w:fldCharType="separate"/>
      </w:r>
      <w:r>
        <w:rPr>
          <w:noProof/>
        </w:rPr>
        <w:t>26</w:t>
      </w:r>
      <w:r>
        <w:rPr>
          <w:noProof/>
        </w:rPr>
        <w:fldChar w:fldCharType="end"/>
      </w:r>
    </w:p>
    <w:p w14:paraId="0101562E" w14:textId="77777777" w:rsidR="00743D9F" w:rsidRDefault="00743D9F">
      <w:pPr>
        <w:pStyle w:val="TOC3"/>
        <w:tabs>
          <w:tab w:val="left" w:pos="1080"/>
          <w:tab w:val="right" w:leader="dot" w:pos="9350"/>
        </w:tabs>
        <w:rPr>
          <w:rFonts w:eastAsiaTheme="minorEastAsia" w:cstheme="minorBidi"/>
          <w:noProof/>
          <w:kern w:val="0"/>
          <w:sz w:val="22"/>
          <w:szCs w:val="22"/>
        </w:rPr>
      </w:pPr>
      <w:r>
        <w:rPr>
          <w:noProof/>
        </w:rPr>
        <w:t>4.2.4</w:t>
      </w:r>
      <w:r>
        <w:rPr>
          <w:rFonts w:eastAsiaTheme="minorEastAsia" w:cstheme="minorBidi"/>
          <w:noProof/>
          <w:kern w:val="0"/>
          <w:sz w:val="22"/>
          <w:szCs w:val="22"/>
        </w:rPr>
        <w:tab/>
      </w:r>
      <w:r>
        <w:rPr>
          <w:noProof/>
        </w:rPr>
        <w:t>Validation Check A4 – Check of Studies Backed by Technical Data</w:t>
      </w:r>
      <w:r>
        <w:rPr>
          <w:noProof/>
        </w:rPr>
        <w:tab/>
      </w:r>
      <w:r>
        <w:rPr>
          <w:noProof/>
        </w:rPr>
        <w:fldChar w:fldCharType="begin"/>
      </w:r>
      <w:r>
        <w:rPr>
          <w:noProof/>
        </w:rPr>
        <w:instrText xml:space="preserve"> PAGEREF _Toc106973578 \h </w:instrText>
      </w:r>
      <w:r>
        <w:rPr>
          <w:noProof/>
        </w:rPr>
      </w:r>
      <w:r>
        <w:rPr>
          <w:noProof/>
        </w:rPr>
        <w:fldChar w:fldCharType="separate"/>
      </w:r>
      <w:r>
        <w:rPr>
          <w:noProof/>
        </w:rPr>
        <w:t>26</w:t>
      </w:r>
      <w:r>
        <w:rPr>
          <w:noProof/>
        </w:rPr>
        <w:fldChar w:fldCharType="end"/>
      </w:r>
    </w:p>
    <w:p w14:paraId="2B53DF68" w14:textId="77777777" w:rsidR="00743D9F" w:rsidRDefault="00743D9F">
      <w:pPr>
        <w:pStyle w:val="TOC3"/>
        <w:tabs>
          <w:tab w:val="left" w:pos="1080"/>
          <w:tab w:val="right" w:leader="dot" w:pos="9350"/>
        </w:tabs>
        <w:rPr>
          <w:rFonts w:eastAsiaTheme="minorEastAsia" w:cstheme="minorBidi"/>
          <w:noProof/>
          <w:kern w:val="0"/>
          <w:sz w:val="22"/>
          <w:szCs w:val="22"/>
        </w:rPr>
      </w:pPr>
      <w:r>
        <w:rPr>
          <w:noProof/>
        </w:rPr>
        <w:t>4.2.5</w:t>
      </w:r>
      <w:r>
        <w:rPr>
          <w:rFonts w:eastAsiaTheme="minorEastAsia" w:cstheme="minorBidi"/>
          <w:noProof/>
          <w:kern w:val="0"/>
          <w:sz w:val="22"/>
          <w:szCs w:val="22"/>
        </w:rPr>
        <w:tab/>
      </w:r>
      <w:r>
        <w:rPr>
          <w:noProof/>
        </w:rPr>
        <w:t>Validation Check A5 – Comparison of BLE and Effective Zone A</w:t>
      </w:r>
      <w:r>
        <w:rPr>
          <w:noProof/>
        </w:rPr>
        <w:tab/>
      </w:r>
      <w:r>
        <w:rPr>
          <w:noProof/>
        </w:rPr>
        <w:fldChar w:fldCharType="begin"/>
      </w:r>
      <w:r>
        <w:rPr>
          <w:noProof/>
        </w:rPr>
        <w:instrText xml:space="preserve"> PAGEREF _Toc106973579 \h </w:instrText>
      </w:r>
      <w:r>
        <w:rPr>
          <w:noProof/>
        </w:rPr>
      </w:r>
      <w:r>
        <w:rPr>
          <w:noProof/>
        </w:rPr>
        <w:fldChar w:fldCharType="separate"/>
      </w:r>
      <w:r>
        <w:rPr>
          <w:noProof/>
        </w:rPr>
        <w:t>26</w:t>
      </w:r>
      <w:r>
        <w:rPr>
          <w:noProof/>
        </w:rPr>
        <w:fldChar w:fldCharType="end"/>
      </w:r>
    </w:p>
    <w:p w14:paraId="4BAE5134" w14:textId="77777777" w:rsidR="00743D9F" w:rsidRDefault="00743D9F">
      <w:pPr>
        <w:pStyle w:val="TOC3"/>
        <w:tabs>
          <w:tab w:val="left" w:pos="1080"/>
          <w:tab w:val="right" w:leader="dot" w:pos="9350"/>
        </w:tabs>
        <w:rPr>
          <w:rFonts w:eastAsiaTheme="minorEastAsia" w:cstheme="minorBidi"/>
          <w:noProof/>
          <w:kern w:val="0"/>
          <w:sz w:val="22"/>
          <w:szCs w:val="22"/>
        </w:rPr>
      </w:pPr>
      <w:r>
        <w:rPr>
          <w:noProof/>
        </w:rPr>
        <w:t>4.2.6</w:t>
      </w:r>
      <w:r>
        <w:rPr>
          <w:rFonts w:eastAsiaTheme="minorEastAsia" w:cstheme="minorBidi"/>
          <w:noProof/>
          <w:kern w:val="0"/>
          <w:sz w:val="22"/>
          <w:szCs w:val="22"/>
        </w:rPr>
        <w:tab/>
      </w:r>
      <w:r>
        <w:rPr>
          <w:noProof/>
        </w:rPr>
        <w:t>Validation Results</w:t>
      </w:r>
      <w:r>
        <w:rPr>
          <w:noProof/>
        </w:rPr>
        <w:tab/>
      </w:r>
      <w:r>
        <w:rPr>
          <w:noProof/>
        </w:rPr>
        <w:fldChar w:fldCharType="begin"/>
      </w:r>
      <w:r>
        <w:rPr>
          <w:noProof/>
        </w:rPr>
        <w:instrText xml:space="preserve"> PAGEREF _Toc106973580 \h </w:instrText>
      </w:r>
      <w:r>
        <w:rPr>
          <w:noProof/>
        </w:rPr>
      </w:r>
      <w:r>
        <w:rPr>
          <w:noProof/>
        </w:rPr>
        <w:fldChar w:fldCharType="separate"/>
      </w:r>
      <w:r>
        <w:rPr>
          <w:noProof/>
        </w:rPr>
        <w:t>28</w:t>
      </w:r>
      <w:r>
        <w:rPr>
          <w:noProof/>
        </w:rPr>
        <w:fldChar w:fldCharType="end"/>
      </w:r>
    </w:p>
    <w:p w14:paraId="796E149C" w14:textId="77777777" w:rsidR="00743D9F" w:rsidRDefault="00743D9F">
      <w:pPr>
        <w:pStyle w:val="TOC2"/>
        <w:tabs>
          <w:tab w:val="left" w:pos="720"/>
          <w:tab w:val="right" w:leader="dot" w:pos="9350"/>
        </w:tabs>
        <w:rPr>
          <w:rFonts w:eastAsiaTheme="minorEastAsia" w:cstheme="minorBidi"/>
          <w:i w:val="0"/>
          <w:iCs w:val="0"/>
          <w:noProof/>
          <w:kern w:val="0"/>
          <w:sz w:val="22"/>
          <w:szCs w:val="22"/>
        </w:rPr>
      </w:pPr>
      <w:r>
        <w:rPr>
          <w:noProof/>
        </w:rPr>
        <w:t>4.3</w:t>
      </w:r>
      <w:r>
        <w:rPr>
          <w:rFonts w:eastAsiaTheme="minorEastAsia" w:cstheme="minorBidi"/>
          <w:i w:val="0"/>
          <w:iCs w:val="0"/>
          <w:noProof/>
          <w:kern w:val="0"/>
          <w:sz w:val="22"/>
          <w:szCs w:val="22"/>
        </w:rPr>
        <w:tab/>
      </w:r>
      <w:r>
        <w:rPr>
          <w:noProof/>
        </w:rPr>
        <w:t>Flood Risk Analysis</w:t>
      </w:r>
      <w:r>
        <w:rPr>
          <w:noProof/>
        </w:rPr>
        <w:tab/>
      </w:r>
      <w:r>
        <w:rPr>
          <w:noProof/>
        </w:rPr>
        <w:fldChar w:fldCharType="begin"/>
      </w:r>
      <w:r>
        <w:rPr>
          <w:noProof/>
        </w:rPr>
        <w:instrText xml:space="preserve"> PAGEREF _Toc106973581 \h </w:instrText>
      </w:r>
      <w:r>
        <w:rPr>
          <w:noProof/>
        </w:rPr>
      </w:r>
      <w:r>
        <w:rPr>
          <w:noProof/>
        </w:rPr>
        <w:fldChar w:fldCharType="separate"/>
      </w:r>
      <w:r>
        <w:rPr>
          <w:noProof/>
        </w:rPr>
        <w:t>29</w:t>
      </w:r>
      <w:r>
        <w:rPr>
          <w:noProof/>
        </w:rPr>
        <w:fldChar w:fldCharType="end"/>
      </w:r>
    </w:p>
    <w:p w14:paraId="0F19AFAB" w14:textId="77777777" w:rsidR="00743D9F" w:rsidRDefault="00743D9F">
      <w:pPr>
        <w:pStyle w:val="TOC1"/>
        <w:tabs>
          <w:tab w:val="left" w:pos="540"/>
          <w:tab w:val="right" w:leader="dot" w:pos="9350"/>
        </w:tabs>
        <w:rPr>
          <w:rFonts w:eastAsiaTheme="minorEastAsia" w:cstheme="minorBidi"/>
          <w:b w:val="0"/>
          <w:bCs w:val="0"/>
          <w:noProof/>
          <w:kern w:val="0"/>
          <w:sz w:val="22"/>
          <w:szCs w:val="22"/>
        </w:rPr>
      </w:pPr>
      <w:r>
        <w:rPr>
          <w:noProof/>
        </w:rPr>
        <w:t>5.</w:t>
      </w:r>
      <w:r>
        <w:rPr>
          <w:rFonts w:eastAsiaTheme="minorEastAsia" w:cstheme="minorBidi"/>
          <w:b w:val="0"/>
          <w:bCs w:val="0"/>
          <w:noProof/>
          <w:kern w:val="0"/>
          <w:sz w:val="22"/>
          <w:szCs w:val="22"/>
        </w:rPr>
        <w:tab/>
      </w:r>
      <w:r>
        <w:rPr>
          <w:noProof/>
        </w:rPr>
        <w:t>References</w:t>
      </w:r>
      <w:r>
        <w:rPr>
          <w:noProof/>
        </w:rPr>
        <w:tab/>
      </w:r>
      <w:r>
        <w:rPr>
          <w:noProof/>
        </w:rPr>
        <w:fldChar w:fldCharType="begin"/>
      </w:r>
      <w:r>
        <w:rPr>
          <w:noProof/>
        </w:rPr>
        <w:instrText xml:space="preserve"> PAGEREF _Toc106973582 \h </w:instrText>
      </w:r>
      <w:r>
        <w:rPr>
          <w:noProof/>
        </w:rPr>
      </w:r>
      <w:r>
        <w:rPr>
          <w:noProof/>
        </w:rPr>
        <w:fldChar w:fldCharType="separate"/>
      </w:r>
      <w:r>
        <w:rPr>
          <w:noProof/>
        </w:rPr>
        <w:t>31</w:t>
      </w:r>
      <w:r>
        <w:rPr>
          <w:noProof/>
        </w:rPr>
        <w:fldChar w:fldCharType="end"/>
      </w:r>
    </w:p>
    <w:p w14:paraId="6774E47F" w14:textId="77777777" w:rsidR="00743D9F" w:rsidRDefault="00743D9F">
      <w:pPr>
        <w:pStyle w:val="TOC1"/>
        <w:tabs>
          <w:tab w:val="right" w:leader="dot" w:pos="9350"/>
        </w:tabs>
        <w:rPr>
          <w:rFonts w:eastAsiaTheme="minorEastAsia" w:cstheme="minorBidi"/>
          <w:b w:val="0"/>
          <w:bCs w:val="0"/>
          <w:noProof/>
          <w:kern w:val="0"/>
          <w:sz w:val="22"/>
          <w:szCs w:val="22"/>
        </w:rPr>
      </w:pPr>
      <w:r>
        <w:rPr>
          <w:noProof/>
        </w:rPr>
        <w:t>Appendix A BLE Map</w:t>
      </w:r>
      <w:r>
        <w:rPr>
          <w:noProof/>
        </w:rPr>
        <w:tab/>
      </w:r>
      <w:r>
        <w:rPr>
          <w:noProof/>
        </w:rPr>
        <w:fldChar w:fldCharType="begin"/>
      </w:r>
      <w:r>
        <w:rPr>
          <w:noProof/>
        </w:rPr>
        <w:instrText xml:space="preserve"> PAGEREF _Toc106973583 \h </w:instrText>
      </w:r>
      <w:r>
        <w:rPr>
          <w:noProof/>
        </w:rPr>
      </w:r>
      <w:r>
        <w:rPr>
          <w:noProof/>
        </w:rPr>
        <w:fldChar w:fldCharType="separate"/>
      </w:r>
      <w:r>
        <w:rPr>
          <w:noProof/>
        </w:rPr>
        <w:t>32</w:t>
      </w:r>
      <w:r>
        <w:rPr>
          <w:noProof/>
        </w:rPr>
        <w:fldChar w:fldCharType="end"/>
      </w:r>
    </w:p>
    <w:p w14:paraId="082E9B22" w14:textId="3FCD08B9" w:rsidR="003964F2" w:rsidRDefault="00265A9E" w:rsidP="003964F2">
      <w:pPr>
        <w:pStyle w:val="BodyText"/>
        <w:rPr>
          <w:noProof/>
        </w:rPr>
      </w:pPr>
      <w:r>
        <w:rPr>
          <w:rFonts w:cstheme="minorHAnsi"/>
          <w:noProof/>
          <w:sz w:val="20"/>
          <w:szCs w:val="20"/>
        </w:rPr>
        <w:fldChar w:fldCharType="end"/>
      </w:r>
    </w:p>
    <w:p w14:paraId="602E29CC" w14:textId="77777777" w:rsidR="002A75EF" w:rsidRDefault="002A75EF">
      <w:pPr>
        <w:tabs>
          <w:tab w:val="clear" w:pos="284"/>
        </w:tabs>
        <w:spacing w:line="240" w:lineRule="auto"/>
        <w:rPr>
          <w:rFonts w:asciiTheme="majorHAnsi" w:eastAsiaTheme="majorEastAsia" w:hAnsiTheme="majorHAnsi" w:cstheme="majorBidi"/>
          <w:b/>
          <w:bCs/>
          <w:noProof/>
          <w:color w:val="00B5E2" w:themeColor="accent1"/>
          <w:sz w:val="28"/>
          <w:szCs w:val="28"/>
        </w:rPr>
      </w:pPr>
      <w:bookmarkStart w:id="13" w:name="Text_Figures"/>
      <w:r>
        <w:rPr>
          <w:noProof/>
        </w:rPr>
        <w:br w:type="page"/>
      </w:r>
    </w:p>
    <w:p w14:paraId="7F0211D5" w14:textId="134F3197" w:rsidR="003964F2" w:rsidRDefault="00BF3F75" w:rsidP="00CA2219">
      <w:pPr>
        <w:pStyle w:val="TOCHeading"/>
        <w:rPr>
          <w:noProof/>
        </w:rPr>
      </w:pPr>
      <w:r>
        <w:rPr>
          <w:noProof/>
        </w:rPr>
        <w:lastRenderedPageBreak/>
        <w:t xml:space="preserve">List of </w:t>
      </w:r>
      <w:r w:rsidR="003964F2">
        <w:rPr>
          <w:noProof/>
        </w:rPr>
        <w:t>Figures</w:t>
      </w:r>
      <w:bookmarkEnd w:id="13"/>
    </w:p>
    <w:p w14:paraId="03F4A720" w14:textId="77777777" w:rsidR="00743D9F" w:rsidRDefault="003964F2">
      <w:pPr>
        <w:pStyle w:val="TableofFigures"/>
        <w:rPr>
          <w:rFonts w:eastAsiaTheme="minorEastAsia"/>
          <w:noProof/>
          <w:kern w:val="0"/>
          <w:sz w:val="22"/>
          <w:szCs w:val="22"/>
        </w:rPr>
      </w:pPr>
      <w:r>
        <w:rPr>
          <w:noProof/>
        </w:rPr>
        <w:fldChar w:fldCharType="begin"/>
      </w:r>
      <w:r>
        <w:rPr>
          <w:noProof/>
        </w:rPr>
        <w:instrText xml:space="preserve"> TOC \z \c "Figure" </w:instrText>
      </w:r>
      <w:r>
        <w:rPr>
          <w:noProof/>
        </w:rPr>
        <w:fldChar w:fldCharType="separate"/>
      </w:r>
      <w:r w:rsidR="00743D9F">
        <w:rPr>
          <w:noProof/>
        </w:rPr>
        <w:t>Figure 1: San Bernard</w:t>
      </w:r>
      <w:r w:rsidR="00743D9F" w:rsidRPr="005F5D93">
        <w:rPr>
          <w:noProof/>
          <w:color w:val="FF0000"/>
        </w:rPr>
        <w:t xml:space="preserve"> </w:t>
      </w:r>
      <w:r w:rsidR="00743D9F">
        <w:rPr>
          <w:noProof/>
        </w:rPr>
        <w:t>Watershed</w:t>
      </w:r>
      <w:r w:rsidR="00743D9F">
        <w:rPr>
          <w:noProof/>
          <w:webHidden/>
        </w:rPr>
        <w:tab/>
      </w:r>
      <w:r w:rsidR="00743D9F">
        <w:rPr>
          <w:noProof/>
          <w:webHidden/>
        </w:rPr>
        <w:fldChar w:fldCharType="begin"/>
      </w:r>
      <w:r w:rsidR="00743D9F">
        <w:rPr>
          <w:noProof/>
          <w:webHidden/>
        </w:rPr>
        <w:instrText xml:space="preserve"> PAGEREF _Toc106973584 \h </w:instrText>
      </w:r>
      <w:r w:rsidR="00743D9F">
        <w:rPr>
          <w:noProof/>
          <w:webHidden/>
        </w:rPr>
      </w:r>
      <w:r w:rsidR="00743D9F">
        <w:rPr>
          <w:noProof/>
          <w:webHidden/>
        </w:rPr>
        <w:fldChar w:fldCharType="separate"/>
      </w:r>
      <w:r w:rsidR="00743D9F">
        <w:rPr>
          <w:noProof/>
          <w:webHidden/>
        </w:rPr>
        <w:t>2</w:t>
      </w:r>
      <w:r w:rsidR="00743D9F">
        <w:rPr>
          <w:noProof/>
          <w:webHidden/>
        </w:rPr>
        <w:fldChar w:fldCharType="end"/>
      </w:r>
    </w:p>
    <w:p w14:paraId="5BBC2348" w14:textId="77777777" w:rsidR="00743D9F" w:rsidRDefault="00743D9F">
      <w:pPr>
        <w:pStyle w:val="TableofFigures"/>
        <w:rPr>
          <w:rFonts w:eastAsiaTheme="minorEastAsia"/>
          <w:noProof/>
          <w:kern w:val="0"/>
          <w:sz w:val="22"/>
          <w:szCs w:val="22"/>
        </w:rPr>
      </w:pPr>
      <w:r>
        <w:rPr>
          <w:noProof/>
        </w:rPr>
        <w:t>Figure 2: San Bernard</w:t>
      </w:r>
      <w:r w:rsidRPr="005F5D93">
        <w:rPr>
          <w:noProof/>
          <w:color w:val="FF0000"/>
        </w:rPr>
        <w:t xml:space="preserve"> </w:t>
      </w:r>
      <w:r>
        <w:rPr>
          <w:noProof/>
        </w:rPr>
        <w:t>Watershed BLE Source Terrain Data</w:t>
      </w:r>
      <w:r>
        <w:rPr>
          <w:noProof/>
          <w:webHidden/>
        </w:rPr>
        <w:tab/>
      </w:r>
      <w:r>
        <w:rPr>
          <w:noProof/>
          <w:webHidden/>
        </w:rPr>
        <w:fldChar w:fldCharType="begin"/>
      </w:r>
      <w:r>
        <w:rPr>
          <w:noProof/>
          <w:webHidden/>
        </w:rPr>
        <w:instrText xml:space="preserve"> PAGEREF _Toc106973585 \h </w:instrText>
      </w:r>
      <w:r>
        <w:rPr>
          <w:noProof/>
          <w:webHidden/>
        </w:rPr>
      </w:r>
      <w:r>
        <w:rPr>
          <w:noProof/>
          <w:webHidden/>
        </w:rPr>
        <w:fldChar w:fldCharType="separate"/>
      </w:r>
      <w:r>
        <w:rPr>
          <w:noProof/>
          <w:webHidden/>
        </w:rPr>
        <w:t>4</w:t>
      </w:r>
      <w:r>
        <w:rPr>
          <w:noProof/>
          <w:webHidden/>
        </w:rPr>
        <w:fldChar w:fldCharType="end"/>
      </w:r>
    </w:p>
    <w:p w14:paraId="5BA264E2" w14:textId="77777777" w:rsidR="00743D9F" w:rsidRDefault="00743D9F">
      <w:pPr>
        <w:pStyle w:val="TableofFigures"/>
        <w:rPr>
          <w:rFonts w:eastAsiaTheme="minorEastAsia"/>
          <w:noProof/>
          <w:kern w:val="0"/>
          <w:sz w:val="22"/>
          <w:szCs w:val="22"/>
        </w:rPr>
      </w:pPr>
      <w:r>
        <w:rPr>
          <w:noProof/>
        </w:rPr>
        <w:t>Figure 3: 2018 TNRIS LiDAR: Upper Coastal</w:t>
      </w:r>
      <w:r>
        <w:rPr>
          <w:noProof/>
          <w:webHidden/>
        </w:rPr>
        <w:tab/>
      </w:r>
      <w:r>
        <w:rPr>
          <w:noProof/>
          <w:webHidden/>
        </w:rPr>
        <w:fldChar w:fldCharType="begin"/>
      </w:r>
      <w:r>
        <w:rPr>
          <w:noProof/>
          <w:webHidden/>
        </w:rPr>
        <w:instrText xml:space="preserve"> PAGEREF _Toc106973586 \h </w:instrText>
      </w:r>
      <w:r>
        <w:rPr>
          <w:noProof/>
          <w:webHidden/>
        </w:rPr>
      </w:r>
      <w:r>
        <w:rPr>
          <w:noProof/>
          <w:webHidden/>
        </w:rPr>
        <w:fldChar w:fldCharType="separate"/>
      </w:r>
      <w:r>
        <w:rPr>
          <w:noProof/>
          <w:webHidden/>
        </w:rPr>
        <w:t>6</w:t>
      </w:r>
      <w:r>
        <w:rPr>
          <w:noProof/>
          <w:webHidden/>
        </w:rPr>
        <w:fldChar w:fldCharType="end"/>
      </w:r>
    </w:p>
    <w:p w14:paraId="0005293E" w14:textId="77777777" w:rsidR="00743D9F" w:rsidRDefault="00743D9F">
      <w:pPr>
        <w:pStyle w:val="TableofFigures"/>
        <w:rPr>
          <w:rFonts w:eastAsiaTheme="minorEastAsia"/>
          <w:noProof/>
          <w:kern w:val="0"/>
          <w:sz w:val="22"/>
          <w:szCs w:val="22"/>
        </w:rPr>
      </w:pPr>
      <w:r>
        <w:rPr>
          <w:noProof/>
        </w:rPr>
        <w:t>Figure 4: 2018 TNRIS LiDAR: Lavaca &amp; Wharton Counties LiDAR</w:t>
      </w:r>
      <w:r>
        <w:rPr>
          <w:noProof/>
          <w:webHidden/>
        </w:rPr>
        <w:tab/>
      </w:r>
      <w:r>
        <w:rPr>
          <w:noProof/>
          <w:webHidden/>
        </w:rPr>
        <w:fldChar w:fldCharType="begin"/>
      </w:r>
      <w:r>
        <w:rPr>
          <w:noProof/>
          <w:webHidden/>
        </w:rPr>
        <w:instrText xml:space="preserve"> PAGEREF _Toc106973587 \h </w:instrText>
      </w:r>
      <w:r>
        <w:rPr>
          <w:noProof/>
          <w:webHidden/>
        </w:rPr>
      </w:r>
      <w:r>
        <w:rPr>
          <w:noProof/>
          <w:webHidden/>
        </w:rPr>
        <w:fldChar w:fldCharType="separate"/>
      </w:r>
      <w:r>
        <w:rPr>
          <w:noProof/>
          <w:webHidden/>
        </w:rPr>
        <w:t>7</w:t>
      </w:r>
      <w:r>
        <w:rPr>
          <w:noProof/>
          <w:webHidden/>
        </w:rPr>
        <w:fldChar w:fldCharType="end"/>
      </w:r>
    </w:p>
    <w:p w14:paraId="610BDBA8" w14:textId="77777777" w:rsidR="00743D9F" w:rsidRDefault="00743D9F">
      <w:pPr>
        <w:pStyle w:val="TableofFigures"/>
        <w:rPr>
          <w:rFonts w:eastAsiaTheme="minorEastAsia"/>
          <w:noProof/>
          <w:kern w:val="0"/>
          <w:sz w:val="22"/>
          <w:szCs w:val="22"/>
        </w:rPr>
      </w:pPr>
      <w:r>
        <w:rPr>
          <w:noProof/>
        </w:rPr>
        <w:t>Figure 5: 2014 TNRIS LiDAR: Central Texas</w:t>
      </w:r>
      <w:r>
        <w:rPr>
          <w:noProof/>
          <w:webHidden/>
        </w:rPr>
        <w:tab/>
      </w:r>
      <w:r>
        <w:rPr>
          <w:noProof/>
          <w:webHidden/>
        </w:rPr>
        <w:fldChar w:fldCharType="begin"/>
      </w:r>
      <w:r>
        <w:rPr>
          <w:noProof/>
          <w:webHidden/>
        </w:rPr>
        <w:instrText xml:space="preserve"> PAGEREF _Toc106973588 \h </w:instrText>
      </w:r>
      <w:r>
        <w:rPr>
          <w:noProof/>
          <w:webHidden/>
        </w:rPr>
      </w:r>
      <w:r>
        <w:rPr>
          <w:noProof/>
          <w:webHidden/>
        </w:rPr>
        <w:fldChar w:fldCharType="separate"/>
      </w:r>
      <w:r>
        <w:rPr>
          <w:noProof/>
          <w:webHidden/>
        </w:rPr>
        <w:t>8</w:t>
      </w:r>
      <w:r>
        <w:rPr>
          <w:noProof/>
          <w:webHidden/>
        </w:rPr>
        <w:fldChar w:fldCharType="end"/>
      </w:r>
    </w:p>
    <w:p w14:paraId="1EF69559" w14:textId="77777777" w:rsidR="00743D9F" w:rsidRDefault="00743D9F">
      <w:pPr>
        <w:pStyle w:val="TableofFigures"/>
        <w:rPr>
          <w:rFonts w:eastAsiaTheme="minorEastAsia"/>
          <w:noProof/>
          <w:kern w:val="0"/>
          <w:sz w:val="22"/>
          <w:szCs w:val="22"/>
        </w:rPr>
      </w:pPr>
      <w:r>
        <w:rPr>
          <w:noProof/>
        </w:rPr>
        <w:t>Figure 6: 2014 TNRIS LiDAR: Fort Bend</w:t>
      </w:r>
      <w:r>
        <w:rPr>
          <w:noProof/>
          <w:webHidden/>
        </w:rPr>
        <w:tab/>
      </w:r>
      <w:r>
        <w:rPr>
          <w:noProof/>
          <w:webHidden/>
        </w:rPr>
        <w:fldChar w:fldCharType="begin"/>
      </w:r>
      <w:r>
        <w:rPr>
          <w:noProof/>
          <w:webHidden/>
        </w:rPr>
        <w:instrText xml:space="preserve"> PAGEREF _Toc106973589 \h </w:instrText>
      </w:r>
      <w:r>
        <w:rPr>
          <w:noProof/>
          <w:webHidden/>
        </w:rPr>
      </w:r>
      <w:r>
        <w:rPr>
          <w:noProof/>
          <w:webHidden/>
        </w:rPr>
        <w:fldChar w:fldCharType="separate"/>
      </w:r>
      <w:r>
        <w:rPr>
          <w:noProof/>
          <w:webHidden/>
        </w:rPr>
        <w:t>9</w:t>
      </w:r>
      <w:r>
        <w:rPr>
          <w:noProof/>
          <w:webHidden/>
        </w:rPr>
        <w:fldChar w:fldCharType="end"/>
      </w:r>
    </w:p>
    <w:p w14:paraId="74CC4C73" w14:textId="77777777" w:rsidR="00743D9F" w:rsidRDefault="00743D9F">
      <w:pPr>
        <w:pStyle w:val="TableofFigures"/>
        <w:rPr>
          <w:rFonts w:eastAsiaTheme="minorEastAsia"/>
          <w:noProof/>
          <w:kern w:val="0"/>
          <w:sz w:val="22"/>
          <w:szCs w:val="22"/>
        </w:rPr>
      </w:pPr>
      <w:r>
        <w:rPr>
          <w:noProof/>
        </w:rPr>
        <w:t>Figure 7: RAS5 2D Computational Mesh and Boundary Conditions and USGS Peak Streamflow Gages</w:t>
      </w:r>
      <w:r>
        <w:rPr>
          <w:noProof/>
          <w:webHidden/>
        </w:rPr>
        <w:tab/>
      </w:r>
      <w:r>
        <w:rPr>
          <w:noProof/>
          <w:webHidden/>
        </w:rPr>
        <w:fldChar w:fldCharType="begin"/>
      </w:r>
      <w:r>
        <w:rPr>
          <w:noProof/>
          <w:webHidden/>
        </w:rPr>
        <w:instrText xml:space="preserve"> PAGEREF _Toc106973590 \h </w:instrText>
      </w:r>
      <w:r>
        <w:rPr>
          <w:noProof/>
          <w:webHidden/>
        </w:rPr>
      </w:r>
      <w:r>
        <w:rPr>
          <w:noProof/>
          <w:webHidden/>
        </w:rPr>
        <w:fldChar w:fldCharType="separate"/>
      </w:r>
      <w:r>
        <w:rPr>
          <w:noProof/>
          <w:webHidden/>
        </w:rPr>
        <w:t>11</w:t>
      </w:r>
      <w:r>
        <w:rPr>
          <w:noProof/>
          <w:webHidden/>
        </w:rPr>
        <w:fldChar w:fldCharType="end"/>
      </w:r>
    </w:p>
    <w:p w14:paraId="5C9DBECD" w14:textId="77777777" w:rsidR="00743D9F" w:rsidRDefault="00743D9F">
      <w:pPr>
        <w:pStyle w:val="TableofFigures"/>
        <w:rPr>
          <w:rFonts w:eastAsiaTheme="minorEastAsia"/>
          <w:noProof/>
          <w:kern w:val="0"/>
          <w:sz w:val="22"/>
          <w:szCs w:val="22"/>
        </w:rPr>
      </w:pPr>
      <w:r>
        <w:rPr>
          <w:noProof/>
        </w:rPr>
        <w:t>Figure 8: Excess Precipitation Hyetograph Applied to 2D Mesh</w:t>
      </w:r>
      <w:r>
        <w:rPr>
          <w:noProof/>
          <w:webHidden/>
        </w:rPr>
        <w:tab/>
      </w:r>
      <w:r>
        <w:rPr>
          <w:noProof/>
          <w:webHidden/>
        </w:rPr>
        <w:fldChar w:fldCharType="begin"/>
      </w:r>
      <w:r>
        <w:rPr>
          <w:noProof/>
          <w:webHidden/>
        </w:rPr>
        <w:instrText xml:space="preserve"> PAGEREF _Toc106973591 \h </w:instrText>
      </w:r>
      <w:r>
        <w:rPr>
          <w:noProof/>
          <w:webHidden/>
        </w:rPr>
      </w:r>
      <w:r>
        <w:rPr>
          <w:noProof/>
          <w:webHidden/>
        </w:rPr>
        <w:fldChar w:fldCharType="separate"/>
      </w:r>
      <w:r>
        <w:rPr>
          <w:noProof/>
          <w:webHidden/>
        </w:rPr>
        <w:t>15</w:t>
      </w:r>
      <w:r>
        <w:rPr>
          <w:noProof/>
          <w:webHidden/>
        </w:rPr>
        <w:fldChar w:fldCharType="end"/>
      </w:r>
    </w:p>
    <w:p w14:paraId="2AADB563" w14:textId="77777777" w:rsidR="00743D9F" w:rsidRDefault="00743D9F">
      <w:pPr>
        <w:pStyle w:val="TableofFigures"/>
        <w:rPr>
          <w:rFonts w:eastAsiaTheme="minorEastAsia"/>
          <w:noProof/>
          <w:kern w:val="0"/>
          <w:sz w:val="22"/>
          <w:szCs w:val="22"/>
        </w:rPr>
      </w:pPr>
      <w:r>
        <w:rPr>
          <w:noProof/>
        </w:rPr>
        <w:t>Figure 9: V-notch Breakline Approach at Bridge Crossing</w:t>
      </w:r>
      <w:r>
        <w:rPr>
          <w:noProof/>
          <w:webHidden/>
        </w:rPr>
        <w:tab/>
      </w:r>
      <w:r>
        <w:rPr>
          <w:noProof/>
          <w:webHidden/>
        </w:rPr>
        <w:fldChar w:fldCharType="begin"/>
      </w:r>
      <w:r>
        <w:rPr>
          <w:noProof/>
          <w:webHidden/>
        </w:rPr>
        <w:instrText xml:space="preserve"> PAGEREF _Toc106973592 \h </w:instrText>
      </w:r>
      <w:r>
        <w:rPr>
          <w:noProof/>
          <w:webHidden/>
        </w:rPr>
      </w:r>
      <w:r>
        <w:rPr>
          <w:noProof/>
          <w:webHidden/>
        </w:rPr>
        <w:fldChar w:fldCharType="separate"/>
      </w:r>
      <w:r>
        <w:rPr>
          <w:noProof/>
          <w:webHidden/>
        </w:rPr>
        <w:t>17</w:t>
      </w:r>
      <w:r>
        <w:rPr>
          <w:noProof/>
          <w:webHidden/>
        </w:rPr>
        <w:fldChar w:fldCharType="end"/>
      </w:r>
    </w:p>
    <w:p w14:paraId="6514548E" w14:textId="77777777" w:rsidR="00743D9F" w:rsidRDefault="00743D9F">
      <w:pPr>
        <w:pStyle w:val="TableofFigures"/>
        <w:rPr>
          <w:rFonts w:eastAsiaTheme="minorEastAsia"/>
          <w:noProof/>
          <w:kern w:val="0"/>
          <w:sz w:val="22"/>
          <w:szCs w:val="22"/>
        </w:rPr>
      </w:pPr>
      <w:r>
        <w:rPr>
          <w:noProof/>
        </w:rPr>
        <w:t>Figure 10: Calibration Comparison</w:t>
      </w:r>
      <w:r>
        <w:rPr>
          <w:noProof/>
          <w:webHidden/>
        </w:rPr>
        <w:tab/>
      </w:r>
      <w:r>
        <w:rPr>
          <w:noProof/>
          <w:webHidden/>
        </w:rPr>
        <w:fldChar w:fldCharType="begin"/>
      </w:r>
      <w:r>
        <w:rPr>
          <w:noProof/>
          <w:webHidden/>
        </w:rPr>
        <w:instrText xml:space="preserve"> PAGEREF _Toc106973593 \h </w:instrText>
      </w:r>
      <w:r>
        <w:rPr>
          <w:noProof/>
          <w:webHidden/>
        </w:rPr>
      </w:r>
      <w:r>
        <w:rPr>
          <w:noProof/>
          <w:webHidden/>
        </w:rPr>
        <w:fldChar w:fldCharType="separate"/>
      </w:r>
      <w:r>
        <w:rPr>
          <w:noProof/>
          <w:webHidden/>
        </w:rPr>
        <w:t>20</w:t>
      </w:r>
      <w:r>
        <w:rPr>
          <w:noProof/>
          <w:webHidden/>
        </w:rPr>
        <w:fldChar w:fldCharType="end"/>
      </w:r>
    </w:p>
    <w:p w14:paraId="57FCB143" w14:textId="77777777" w:rsidR="00743D9F" w:rsidRDefault="00743D9F">
      <w:pPr>
        <w:pStyle w:val="TableofFigures"/>
        <w:rPr>
          <w:rFonts w:eastAsiaTheme="minorEastAsia"/>
          <w:noProof/>
          <w:kern w:val="0"/>
          <w:sz w:val="22"/>
          <w:szCs w:val="22"/>
        </w:rPr>
      </w:pPr>
      <w:r>
        <w:rPr>
          <w:noProof/>
        </w:rPr>
        <w:t>Figure 11: 2D BLE Model Points for Mapping Workflow</w:t>
      </w:r>
      <w:r>
        <w:rPr>
          <w:noProof/>
          <w:webHidden/>
        </w:rPr>
        <w:tab/>
      </w:r>
      <w:r>
        <w:rPr>
          <w:noProof/>
          <w:webHidden/>
        </w:rPr>
        <w:fldChar w:fldCharType="begin"/>
      </w:r>
      <w:r>
        <w:rPr>
          <w:noProof/>
          <w:webHidden/>
        </w:rPr>
        <w:instrText xml:space="preserve"> PAGEREF _Toc106973594 \h </w:instrText>
      </w:r>
      <w:r>
        <w:rPr>
          <w:noProof/>
          <w:webHidden/>
        </w:rPr>
      </w:r>
      <w:r>
        <w:rPr>
          <w:noProof/>
          <w:webHidden/>
        </w:rPr>
        <w:fldChar w:fldCharType="separate"/>
      </w:r>
      <w:r>
        <w:rPr>
          <w:noProof/>
          <w:webHidden/>
        </w:rPr>
        <w:t>23</w:t>
      </w:r>
      <w:r>
        <w:rPr>
          <w:noProof/>
          <w:webHidden/>
        </w:rPr>
        <w:fldChar w:fldCharType="end"/>
      </w:r>
    </w:p>
    <w:p w14:paraId="142943D7" w14:textId="77777777" w:rsidR="00743D9F" w:rsidRDefault="00743D9F">
      <w:pPr>
        <w:pStyle w:val="TableofFigures"/>
        <w:rPr>
          <w:rFonts w:eastAsiaTheme="minorEastAsia"/>
          <w:noProof/>
          <w:kern w:val="0"/>
          <w:sz w:val="22"/>
          <w:szCs w:val="22"/>
        </w:rPr>
      </w:pPr>
      <w:r>
        <w:rPr>
          <w:noProof/>
        </w:rPr>
        <w:t>Figure 12:  2D BLE Model Points to Water Surface Elevation TIN</w:t>
      </w:r>
      <w:r>
        <w:rPr>
          <w:noProof/>
          <w:webHidden/>
        </w:rPr>
        <w:tab/>
      </w:r>
      <w:r>
        <w:rPr>
          <w:noProof/>
          <w:webHidden/>
        </w:rPr>
        <w:fldChar w:fldCharType="begin"/>
      </w:r>
      <w:r>
        <w:rPr>
          <w:noProof/>
          <w:webHidden/>
        </w:rPr>
        <w:instrText xml:space="preserve"> PAGEREF _Toc106973595 \h </w:instrText>
      </w:r>
      <w:r>
        <w:rPr>
          <w:noProof/>
          <w:webHidden/>
        </w:rPr>
      </w:r>
      <w:r>
        <w:rPr>
          <w:noProof/>
          <w:webHidden/>
        </w:rPr>
        <w:fldChar w:fldCharType="separate"/>
      </w:r>
      <w:r>
        <w:rPr>
          <w:noProof/>
          <w:webHidden/>
        </w:rPr>
        <w:t>24</w:t>
      </w:r>
      <w:r>
        <w:rPr>
          <w:noProof/>
          <w:webHidden/>
        </w:rPr>
        <w:fldChar w:fldCharType="end"/>
      </w:r>
    </w:p>
    <w:p w14:paraId="0E1C432F" w14:textId="77777777" w:rsidR="00743D9F" w:rsidRDefault="00743D9F">
      <w:pPr>
        <w:pStyle w:val="TableofFigures"/>
        <w:rPr>
          <w:rFonts w:eastAsiaTheme="minorEastAsia"/>
          <w:noProof/>
          <w:kern w:val="0"/>
          <w:sz w:val="22"/>
          <w:szCs w:val="22"/>
        </w:rPr>
      </w:pPr>
      <w:r>
        <w:rPr>
          <w:noProof/>
        </w:rPr>
        <w:t>Figure 13:  Water Surface Elevation TIN to Grid</w:t>
      </w:r>
      <w:r>
        <w:rPr>
          <w:noProof/>
          <w:webHidden/>
        </w:rPr>
        <w:tab/>
      </w:r>
      <w:r>
        <w:rPr>
          <w:noProof/>
          <w:webHidden/>
        </w:rPr>
        <w:fldChar w:fldCharType="begin"/>
      </w:r>
      <w:r>
        <w:rPr>
          <w:noProof/>
          <w:webHidden/>
        </w:rPr>
        <w:instrText xml:space="preserve"> PAGEREF _Toc106973596 \h </w:instrText>
      </w:r>
      <w:r>
        <w:rPr>
          <w:noProof/>
          <w:webHidden/>
        </w:rPr>
      </w:r>
      <w:r>
        <w:rPr>
          <w:noProof/>
          <w:webHidden/>
        </w:rPr>
        <w:fldChar w:fldCharType="separate"/>
      </w:r>
      <w:r>
        <w:rPr>
          <w:noProof/>
          <w:webHidden/>
        </w:rPr>
        <w:t>24</w:t>
      </w:r>
      <w:r>
        <w:rPr>
          <w:noProof/>
          <w:webHidden/>
        </w:rPr>
        <w:fldChar w:fldCharType="end"/>
      </w:r>
    </w:p>
    <w:p w14:paraId="6D4A1EC4" w14:textId="77777777" w:rsidR="00743D9F" w:rsidRDefault="00743D9F">
      <w:pPr>
        <w:pStyle w:val="TableofFigures"/>
        <w:rPr>
          <w:rFonts w:eastAsiaTheme="minorEastAsia"/>
          <w:noProof/>
          <w:kern w:val="0"/>
          <w:sz w:val="22"/>
          <w:szCs w:val="22"/>
        </w:rPr>
      </w:pPr>
      <w:r>
        <w:rPr>
          <w:noProof/>
        </w:rPr>
        <w:t>Figure 14:  Water Surface Elevation Grid to Mapping Products</w:t>
      </w:r>
      <w:r>
        <w:rPr>
          <w:noProof/>
          <w:webHidden/>
        </w:rPr>
        <w:tab/>
      </w:r>
      <w:r>
        <w:rPr>
          <w:noProof/>
          <w:webHidden/>
        </w:rPr>
        <w:fldChar w:fldCharType="begin"/>
      </w:r>
      <w:r>
        <w:rPr>
          <w:noProof/>
          <w:webHidden/>
        </w:rPr>
        <w:instrText xml:space="preserve"> PAGEREF _Toc106973597 \h </w:instrText>
      </w:r>
      <w:r>
        <w:rPr>
          <w:noProof/>
          <w:webHidden/>
        </w:rPr>
      </w:r>
      <w:r>
        <w:rPr>
          <w:noProof/>
          <w:webHidden/>
        </w:rPr>
        <w:fldChar w:fldCharType="separate"/>
      </w:r>
      <w:r>
        <w:rPr>
          <w:noProof/>
          <w:webHidden/>
        </w:rPr>
        <w:t>25</w:t>
      </w:r>
      <w:r>
        <w:rPr>
          <w:noProof/>
          <w:webHidden/>
        </w:rPr>
        <w:fldChar w:fldCharType="end"/>
      </w:r>
    </w:p>
    <w:p w14:paraId="4F8B23FD" w14:textId="77777777" w:rsidR="00743D9F" w:rsidRDefault="00743D9F">
      <w:pPr>
        <w:pStyle w:val="TableofFigures"/>
        <w:rPr>
          <w:rFonts w:eastAsiaTheme="minorEastAsia"/>
          <w:noProof/>
          <w:kern w:val="0"/>
          <w:sz w:val="22"/>
          <w:szCs w:val="22"/>
        </w:rPr>
      </w:pPr>
      <w:r>
        <w:rPr>
          <w:noProof/>
        </w:rPr>
        <w:t>Figure 15: San Bernard Watershed CNMS Validation Results</w:t>
      </w:r>
      <w:r>
        <w:rPr>
          <w:noProof/>
          <w:webHidden/>
        </w:rPr>
        <w:tab/>
      </w:r>
      <w:r>
        <w:rPr>
          <w:noProof/>
          <w:webHidden/>
        </w:rPr>
        <w:fldChar w:fldCharType="begin"/>
      </w:r>
      <w:r>
        <w:rPr>
          <w:noProof/>
          <w:webHidden/>
        </w:rPr>
        <w:instrText xml:space="preserve"> PAGEREF _Toc106973598 \h </w:instrText>
      </w:r>
      <w:r>
        <w:rPr>
          <w:noProof/>
          <w:webHidden/>
        </w:rPr>
      </w:r>
      <w:r>
        <w:rPr>
          <w:noProof/>
          <w:webHidden/>
        </w:rPr>
        <w:fldChar w:fldCharType="separate"/>
      </w:r>
      <w:r>
        <w:rPr>
          <w:noProof/>
          <w:webHidden/>
        </w:rPr>
        <w:t>28</w:t>
      </w:r>
      <w:r>
        <w:rPr>
          <w:noProof/>
          <w:webHidden/>
        </w:rPr>
        <w:fldChar w:fldCharType="end"/>
      </w:r>
    </w:p>
    <w:p w14:paraId="27F07236" w14:textId="77777777" w:rsidR="00743D9F" w:rsidRDefault="00743D9F">
      <w:pPr>
        <w:pStyle w:val="TableofFigures"/>
        <w:rPr>
          <w:rFonts w:eastAsiaTheme="minorEastAsia"/>
          <w:noProof/>
          <w:kern w:val="0"/>
          <w:sz w:val="22"/>
          <w:szCs w:val="22"/>
        </w:rPr>
      </w:pPr>
      <w:r>
        <w:rPr>
          <w:noProof/>
        </w:rPr>
        <w:t>Figure 16: Ranking of San Bernard Watershed HUC-12s</w:t>
      </w:r>
      <w:r>
        <w:rPr>
          <w:noProof/>
          <w:webHidden/>
        </w:rPr>
        <w:tab/>
      </w:r>
      <w:r>
        <w:rPr>
          <w:noProof/>
          <w:webHidden/>
        </w:rPr>
        <w:fldChar w:fldCharType="begin"/>
      </w:r>
      <w:r>
        <w:rPr>
          <w:noProof/>
          <w:webHidden/>
        </w:rPr>
        <w:instrText xml:space="preserve"> PAGEREF _Toc106973599 \h </w:instrText>
      </w:r>
      <w:r>
        <w:rPr>
          <w:noProof/>
          <w:webHidden/>
        </w:rPr>
      </w:r>
      <w:r>
        <w:rPr>
          <w:noProof/>
          <w:webHidden/>
        </w:rPr>
        <w:fldChar w:fldCharType="separate"/>
      </w:r>
      <w:r>
        <w:rPr>
          <w:noProof/>
          <w:webHidden/>
        </w:rPr>
        <w:t>29</w:t>
      </w:r>
      <w:r>
        <w:rPr>
          <w:noProof/>
          <w:webHidden/>
        </w:rPr>
        <w:fldChar w:fldCharType="end"/>
      </w:r>
    </w:p>
    <w:p w14:paraId="37F9E495" w14:textId="448F918C" w:rsidR="003964F2" w:rsidRDefault="003964F2" w:rsidP="003964F2">
      <w:pPr>
        <w:pStyle w:val="BodyText"/>
        <w:rPr>
          <w:noProof/>
        </w:rPr>
      </w:pPr>
      <w:r>
        <w:rPr>
          <w:noProof/>
        </w:rPr>
        <w:fldChar w:fldCharType="end"/>
      </w:r>
    </w:p>
    <w:p w14:paraId="08C2F95B" w14:textId="29229EB3" w:rsidR="003964F2" w:rsidRDefault="00BF3F75" w:rsidP="00CA2219">
      <w:pPr>
        <w:pStyle w:val="TOCHeading"/>
        <w:rPr>
          <w:noProof/>
        </w:rPr>
      </w:pPr>
      <w:bookmarkStart w:id="14" w:name="Text_Tables"/>
      <w:r>
        <w:rPr>
          <w:noProof/>
        </w:rPr>
        <w:t xml:space="preserve">List of </w:t>
      </w:r>
      <w:r w:rsidR="003964F2">
        <w:rPr>
          <w:noProof/>
        </w:rPr>
        <w:t>Tables</w:t>
      </w:r>
      <w:bookmarkEnd w:id="14"/>
    </w:p>
    <w:p w14:paraId="6971C198" w14:textId="77777777" w:rsidR="00743D9F" w:rsidRDefault="003964F2">
      <w:pPr>
        <w:pStyle w:val="TableofFigures"/>
        <w:rPr>
          <w:rFonts w:eastAsiaTheme="minorEastAsia"/>
          <w:noProof/>
          <w:kern w:val="0"/>
          <w:sz w:val="22"/>
          <w:szCs w:val="22"/>
        </w:rPr>
      </w:pPr>
      <w:r>
        <w:rPr>
          <w:noProof/>
        </w:rPr>
        <w:fldChar w:fldCharType="begin"/>
      </w:r>
      <w:r>
        <w:rPr>
          <w:noProof/>
        </w:rPr>
        <w:instrText xml:space="preserve"> TOC \z \c "Table" </w:instrText>
      </w:r>
      <w:r>
        <w:rPr>
          <w:noProof/>
        </w:rPr>
        <w:fldChar w:fldCharType="separate"/>
      </w:r>
      <w:r w:rsidR="00743D9F">
        <w:rPr>
          <w:noProof/>
        </w:rPr>
        <w:t>Table 1: FEMA Vertical Accuracy Requirements for Leveraged Data</w:t>
      </w:r>
      <w:r w:rsidR="00743D9F">
        <w:rPr>
          <w:noProof/>
          <w:webHidden/>
        </w:rPr>
        <w:tab/>
      </w:r>
      <w:r w:rsidR="00743D9F">
        <w:rPr>
          <w:noProof/>
          <w:webHidden/>
        </w:rPr>
        <w:fldChar w:fldCharType="begin"/>
      </w:r>
      <w:r w:rsidR="00743D9F">
        <w:rPr>
          <w:noProof/>
          <w:webHidden/>
        </w:rPr>
        <w:instrText xml:space="preserve"> PAGEREF _Toc106973600 \h </w:instrText>
      </w:r>
      <w:r w:rsidR="00743D9F">
        <w:rPr>
          <w:noProof/>
          <w:webHidden/>
        </w:rPr>
      </w:r>
      <w:r w:rsidR="00743D9F">
        <w:rPr>
          <w:noProof/>
          <w:webHidden/>
        </w:rPr>
        <w:fldChar w:fldCharType="separate"/>
      </w:r>
      <w:r w:rsidR="00743D9F">
        <w:rPr>
          <w:noProof/>
          <w:webHidden/>
        </w:rPr>
        <w:t>5</w:t>
      </w:r>
      <w:r w:rsidR="00743D9F">
        <w:rPr>
          <w:noProof/>
          <w:webHidden/>
        </w:rPr>
        <w:fldChar w:fldCharType="end"/>
      </w:r>
    </w:p>
    <w:p w14:paraId="4C1CD762" w14:textId="77777777" w:rsidR="00743D9F" w:rsidRDefault="00743D9F">
      <w:pPr>
        <w:pStyle w:val="TableofFigures"/>
        <w:rPr>
          <w:rFonts w:eastAsiaTheme="minorEastAsia"/>
          <w:noProof/>
          <w:kern w:val="0"/>
          <w:sz w:val="22"/>
          <w:szCs w:val="22"/>
        </w:rPr>
      </w:pPr>
      <w:r>
        <w:rPr>
          <w:noProof/>
        </w:rPr>
        <w:t>Table 2: LiDAR Topographic Data Available for the San Bernard Watershed</w:t>
      </w:r>
      <w:r>
        <w:rPr>
          <w:noProof/>
          <w:webHidden/>
        </w:rPr>
        <w:tab/>
      </w:r>
      <w:r>
        <w:rPr>
          <w:noProof/>
          <w:webHidden/>
        </w:rPr>
        <w:fldChar w:fldCharType="begin"/>
      </w:r>
      <w:r>
        <w:rPr>
          <w:noProof/>
          <w:webHidden/>
        </w:rPr>
        <w:instrText xml:space="preserve"> PAGEREF _Toc106973601 \h </w:instrText>
      </w:r>
      <w:r>
        <w:rPr>
          <w:noProof/>
          <w:webHidden/>
        </w:rPr>
      </w:r>
      <w:r>
        <w:rPr>
          <w:noProof/>
          <w:webHidden/>
        </w:rPr>
        <w:fldChar w:fldCharType="separate"/>
      </w:r>
      <w:r>
        <w:rPr>
          <w:noProof/>
          <w:webHidden/>
        </w:rPr>
        <w:t>5</w:t>
      </w:r>
      <w:r>
        <w:rPr>
          <w:noProof/>
          <w:webHidden/>
        </w:rPr>
        <w:fldChar w:fldCharType="end"/>
      </w:r>
    </w:p>
    <w:p w14:paraId="097FAB6A" w14:textId="77777777" w:rsidR="00743D9F" w:rsidRDefault="00743D9F">
      <w:pPr>
        <w:pStyle w:val="TableofFigures"/>
        <w:rPr>
          <w:rFonts w:eastAsiaTheme="minorEastAsia"/>
          <w:noProof/>
          <w:kern w:val="0"/>
          <w:sz w:val="22"/>
          <w:szCs w:val="22"/>
        </w:rPr>
      </w:pPr>
      <w:r>
        <w:rPr>
          <w:noProof/>
        </w:rPr>
        <w:t>Table 3: USGS Peak Streamflow Gages</w:t>
      </w:r>
      <w:r>
        <w:rPr>
          <w:noProof/>
          <w:webHidden/>
        </w:rPr>
        <w:tab/>
      </w:r>
      <w:r>
        <w:rPr>
          <w:noProof/>
          <w:webHidden/>
        </w:rPr>
        <w:fldChar w:fldCharType="begin"/>
      </w:r>
      <w:r>
        <w:rPr>
          <w:noProof/>
          <w:webHidden/>
        </w:rPr>
        <w:instrText xml:space="preserve"> PAGEREF _Toc106973602 \h </w:instrText>
      </w:r>
      <w:r>
        <w:rPr>
          <w:noProof/>
          <w:webHidden/>
        </w:rPr>
      </w:r>
      <w:r>
        <w:rPr>
          <w:noProof/>
          <w:webHidden/>
        </w:rPr>
        <w:fldChar w:fldCharType="separate"/>
      </w:r>
      <w:r>
        <w:rPr>
          <w:noProof/>
          <w:webHidden/>
        </w:rPr>
        <w:t>12</w:t>
      </w:r>
      <w:r>
        <w:rPr>
          <w:noProof/>
          <w:webHidden/>
        </w:rPr>
        <w:fldChar w:fldCharType="end"/>
      </w:r>
    </w:p>
    <w:p w14:paraId="01DFA8B3" w14:textId="77777777" w:rsidR="00743D9F" w:rsidRDefault="00743D9F">
      <w:pPr>
        <w:pStyle w:val="TableofFigures"/>
        <w:rPr>
          <w:rFonts w:eastAsiaTheme="minorEastAsia"/>
          <w:noProof/>
          <w:kern w:val="0"/>
          <w:sz w:val="22"/>
          <w:szCs w:val="22"/>
        </w:rPr>
      </w:pPr>
      <w:r>
        <w:rPr>
          <w:noProof/>
        </w:rPr>
        <w:t>Table 4: Land Use(LU)-Soils-CN Matrix for Defining Initial Curve Number</w:t>
      </w:r>
      <w:r>
        <w:rPr>
          <w:noProof/>
          <w:webHidden/>
        </w:rPr>
        <w:tab/>
      </w:r>
      <w:r>
        <w:rPr>
          <w:noProof/>
          <w:webHidden/>
        </w:rPr>
        <w:fldChar w:fldCharType="begin"/>
      </w:r>
      <w:r>
        <w:rPr>
          <w:noProof/>
          <w:webHidden/>
        </w:rPr>
        <w:instrText xml:space="preserve"> PAGEREF _Toc106973603 \h </w:instrText>
      </w:r>
      <w:r>
        <w:rPr>
          <w:noProof/>
          <w:webHidden/>
        </w:rPr>
      </w:r>
      <w:r>
        <w:rPr>
          <w:noProof/>
          <w:webHidden/>
        </w:rPr>
        <w:fldChar w:fldCharType="separate"/>
      </w:r>
      <w:r>
        <w:rPr>
          <w:noProof/>
          <w:webHidden/>
        </w:rPr>
        <w:t>12</w:t>
      </w:r>
      <w:r>
        <w:rPr>
          <w:noProof/>
          <w:webHidden/>
        </w:rPr>
        <w:fldChar w:fldCharType="end"/>
      </w:r>
    </w:p>
    <w:p w14:paraId="7C578E6D" w14:textId="77777777" w:rsidR="00743D9F" w:rsidRDefault="00743D9F">
      <w:pPr>
        <w:pStyle w:val="TableofFigures"/>
        <w:rPr>
          <w:rFonts w:eastAsiaTheme="minorEastAsia"/>
          <w:noProof/>
          <w:kern w:val="0"/>
          <w:sz w:val="22"/>
          <w:szCs w:val="22"/>
        </w:rPr>
      </w:pPr>
      <w:r>
        <w:rPr>
          <w:noProof/>
        </w:rPr>
        <w:t>Table 5: Rainfall-Runoff Curve Numbers</w:t>
      </w:r>
      <w:r>
        <w:rPr>
          <w:noProof/>
          <w:webHidden/>
        </w:rPr>
        <w:tab/>
      </w:r>
      <w:r>
        <w:rPr>
          <w:noProof/>
          <w:webHidden/>
        </w:rPr>
        <w:fldChar w:fldCharType="begin"/>
      </w:r>
      <w:r>
        <w:rPr>
          <w:noProof/>
          <w:webHidden/>
        </w:rPr>
        <w:instrText xml:space="preserve"> PAGEREF _Toc106973604 \h </w:instrText>
      </w:r>
      <w:r>
        <w:rPr>
          <w:noProof/>
          <w:webHidden/>
        </w:rPr>
      </w:r>
      <w:r>
        <w:rPr>
          <w:noProof/>
          <w:webHidden/>
        </w:rPr>
        <w:fldChar w:fldCharType="separate"/>
      </w:r>
      <w:r>
        <w:rPr>
          <w:noProof/>
          <w:webHidden/>
        </w:rPr>
        <w:t>14</w:t>
      </w:r>
      <w:r>
        <w:rPr>
          <w:noProof/>
          <w:webHidden/>
        </w:rPr>
        <w:fldChar w:fldCharType="end"/>
      </w:r>
    </w:p>
    <w:p w14:paraId="45FFDCAB" w14:textId="77777777" w:rsidR="00743D9F" w:rsidRDefault="00743D9F">
      <w:pPr>
        <w:pStyle w:val="TableofFigures"/>
        <w:rPr>
          <w:rFonts w:eastAsiaTheme="minorEastAsia"/>
          <w:noProof/>
          <w:kern w:val="0"/>
          <w:sz w:val="22"/>
          <w:szCs w:val="22"/>
        </w:rPr>
      </w:pPr>
      <w:r>
        <w:rPr>
          <w:noProof/>
        </w:rPr>
        <w:t>Table 6: Precipitation Totals estimated in HEC-HMS (post ARF)</w:t>
      </w:r>
      <w:r>
        <w:rPr>
          <w:noProof/>
          <w:webHidden/>
        </w:rPr>
        <w:tab/>
      </w:r>
      <w:r>
        <w:rPr>
          <w:noProof/>
          <w:webHidden/>
        </w:rPr>
        <w:fldChar w:fldCharType="begin"/>
      </w:r>
      <w:r>
        <w:rPr>
          <w:noProof/>
          <w:webHidden/>
        </w:rPr>
        <w:instrText xml:space="preserve"> PAGEREF _Toc106973605 \h </w:instrText>
      </w:r>
      <w:r>
        <w:rPr>
          <w:noProof/>
          <w:webHidden/>
        </w:rPr>
      </w:r>
      <w:r>
        <w:rPr>
          <w:noProof/>
          <w:webHidden/>
        </w:rPr>
        <w:fldChar w:fldCharType="separate"/>
      </w:r>
      <w:r>
        <w:rPr>
          <w:noProof/>
          <w:webHidden/>
        </w:rPr>
        <w:t>14</w:t>
      </w:r>
      <w:r>
        <w:rPr>
          <w:noProof/>
          <w:webHidden/>
        </w:rPr>
        <w:fldChar w:fldCharType="end"/>
      </w:r>
    </w:p>
    <w:p w14:paraId="03C15A46" w14:textId="77777777" w:rsidR="00743D9F" w:rsidRDefault="00743D9F">
      <w:pPr>
        <w:pStyle w:val="TableofFigures"/>
        <w:rPr>
          <w:rFonts w:eastAsiaTheme="minorEastAsia"/>
          <w:noProof/>
          <w:kern w:val="0"/>
          <w:sz w:val="22"/>
          <w:szCs w:val="22"/>
        </w:rPr>
      </w:pPr>
      <w:r>
        <w:rPr>
          <w:noProof/>
        </w:rPr>
        <w:t>Table 7: Total Excess Precipitation Applied to 2D Mesh</w:t>
      </w:r>
      <w:r>
        <w:rPr>
          <w:noProof/>
          <w:webHidden/>
        </w:rPr>
        <w:tab/>
      </w:r>
      <w:r>
        <w:rPr>
          <w:noProof/>
          <w:webHidden/>
        </w:rPr>
        <w:fldChar w:fldCharType="begin"/>
      </w:r>
      <w:r>
        <w:rPr>
          <w:noProof/>
          <w:webHidden/>
        </w:rPr>
        <w:instrText xml:space="preserve"> PAGEREF _Toc106973606 \h </w:instrText>
      </w:r>
      <w:r>
        <w:rPr>
          <w:noProof/>
          <w:webHidden/>
        </w:rPr>
      </w:r>
      <w:r>
        <w:rPr>
          <w:noProof/>
          <w:webHidden/>
        </w:rPr>
        <w:fldChar w:fldCharType="separate"/>
      </w:r>
      <w:r>
        <w:rPr>
          <w:noProof/>
          <w:webHidden/>
        </w:rPr>
        <w:t>14</w:t>
      </w:r>
      <w:r>
        <w:rPr>
          <w:noProof/>
          <w:webHidden/>
        </w:rPr>
        <w:fldChar w:fldCharType="end"/>
      </w:r>
    </w:p>
    <w:p w14:paraId="2BB0F437" w14:textId="77777777" w:rsidR="00743D9F" w:rsidRDefault="00743D9F">
      <w:pPr>
        <w:pStyle w:val="TableofFigures"/>
        <w:rPr>
          <w:rFonts w:eastAsiaTheme="minorEastAsia"/>
          <w:noProof/>
          <w:kern w:val="0"/>
          <w:sz w:val="22"/>
          <w:szCs w:val="22"/>
        </w:rPr>
      </w:pPr>
      <w:r>
        <w:rPr>
          <w:noProof/>
        </w:rPr>
        <w:t>Table 8: NLCD 2016 Manning's n Roughness Matrix</w:t>
      </w:r>
      <w:r>
        <w:rPr>
          <w:noProof/>
          <w:webHidden/>
        </w:rPr>
        <w:tab/>
      </w:r>
      <w:r>
        <w:rPr>
          <w:noProof/>
          <w:webHidden/>
        </w:rPr>
        <w:fldChar w:fldCharType="begin"/>
      </w:r>
      <w:r>
        <w:rPr>
          <w:noProof/>
          <w:webHidden/>
        </w:rPr>
        <w:instrText xml:space="preserve"> PAGEREF _Toc106973607 \h </w:instrText>
      </w:r>
      <w:r>
        <w:rPr>
          <w:noProof/>
          <w:webHidden/>
        </w:rPr>
      </w:r>
      <w:r>
        <w:rPr>
          <w:noProof/>
          <w:webHidden/>
        </w:rPr>
        <w:fldChar w:fldCharType="separate"/>
      </w:r>
      <w:r>
        <w:rPr>
          <w:noProof/>
          <w:webHidden/>
        </w:rPr>
        <w:t>16</w:t>
      </w:r>
      <w:r>
        <w:rPr>
          <w:noProof/>
          <w:webHidden/>
        </w:rPr>
        <w:fldChar w:fldCharType="end"/>
      </w:r>
    </w:p>
    <w:p w14:paraId="3E95B214" w14:textId="77777777" w:rsidR="00743D9F" w:rsidRDefault="00743D9F">
      <w:pPr>
        <w:pStyle w:val="TableofFigures"/>
        <w:rPr>
          <w:rFonts w:eastAsiaTheme="minorEastAsia"/>
          <w:noProof/>
          <w:kern w:val="0"/>
          <w:sz w:val="22"/>
          <w:szCs w:val="22"/>
        </w:rPr>
      </w:pPr>
      <w:r>
        <w:rPr>
          <w:noProof/>
        </w:rPr>
        <w:t>Table 9: Communities with 2D Mesh Refinement</w:t>
      </w:r>
      <w:r>
        <w:rPr>
          <w:noProof/>
          <w:webHidden/>
        </w:rPr>
        <w:tab/>
      </w:r>
      <w:r>
        <w:rPr>
          <w:noProof/>
          <w:webHidden/>
        </w:rPr>
        <w:fldChar w:fldCharType="begin"/>
      </w:r>
      <w:r>
        <w:rPr>
          <w:noProof/>
          <w:webHidden/>
        </w:rPr>
        <w:instrText xml:space="preserve"> PAGEREF _Toc106973608 \h </w:instrText>
      </w:r>
      <w:r>
        <w:rPr>
          <w:noProof/>
          <w:webHidden/>
        </w:rPr>
      </w:r>
      <w:r>
        <w:rPr>
          <w:noProof/>
          <w:webHidden/>
        </w:rPr>
        <w:fldChar w:fldCharType="separate"/>
      </w:r>
      <w:r>
        <w:rPr>
          <w:noProof/>
          <w:webHidden/>
        </w:rPr>
        <w:t>18</w:t>
      </w:r>
      <w:r>
        <w:rPr>
          <w:noProof/>
          <w:webHidden/>
        </w:rPr>
        <w:fldChar w:fldCharType="end"/>
      </w:r>
    </w:p>
    <w:p w14:paraId="0FDD89C7" w14:textId="77777777" w:rsidR="00743D9F" w:rsidRDefault="00743D9F">
      <w:pPr>
        <w:pStyle w:val="TableofFigures"/>
        <w:rPr>
          <w:rFonts w:eastAsiaTheme="minorEastAsia"/>
          <w:noProof/>
          <w:kern w:val="0"/>
          <w:sz w:val="22"/>
          <w:szCs w:val="22"/>
        </w:rPr>
      </w:pPr>
      <w:r>
        <w:rPr>
          <w:noProof/>
        </w:rPr>
        <w:t>Table 10: Effective and Model Base Flood Elevation (BFE) Comparison after calibration</w:t>
      </w:r>
      <w:r>
        <w:rPr>
          <w:noProof/>
          <w:webHidden/>
        </w:rPr>
        <w:tab/>
      </w:r>
      <w:r>
        <w:rPr>
          <w:noProof/>
          <w:webHidden/>
        </w:rPr>
        <w:fldChar w:fldCharType="begin"/>
      </w:r>
      <w:r>
        <w:rPr>
          <w:noProof/>
          <w:webHidden/>
        </w:rPr>
        <w:instrText xml:space="preserve"> PAGEREF _Toc106973609 \h </w:instrText>
      </w:r>
      <w:r>
        <w:rPr>
          <w:noProof/>
          <w:webHidden/>
        </w:rPr>
      </w:r>
      <w:r>
        <w:rPr>
          <w:noProof/>
          <w:webHidden/>
        </w:rPr>
        <w:fldChar w:fldCharType="separate"/>
      </w:r>
      <w:r>
        <w:rPr>
          <w:noProof/>
          <w:webHidden/>
        </w:rPr>
        <w:t>19</w:t>
      </w:r>
      <w:r>
        <w:rPr>
          <w:noProof/>
          <w:webHidden/>
        </w:rPr>
        <w:fldChar w:fldCharType="end"/>
      </w:r>
    </w:p>
    <w:p w14:paraId="40FB48F8" w14:textId="77777777" w:rsidR="00743D9F" w:rsidRDefault="00743D9F">
      <w:pPr>
        <w:pStyle w:val="TableofFigures"/>
        <w:rPr>
          <w:rFonts w:eastAsiaTheme="minorEastAsia"/>
          <w:noProof/>
          <w:kern w:val="0"/>
          <w:sz w:val="22"/>
          <w:szCs w:val="22"/>
        </w:rPr>
      </w:pPr>
      <w:r>
        <w:rPr>
          <w:noProof/>
        </w:rPr>
        <w:t>Table 11: Calibration Results</w:t>
      </w:r>
      <w:r>
        <w:rPr>
          <w:noProof/>
          <w:webHidden/>
        </w:rPr>
        <w:tab/>
      </w:r>
      <w:r>
        <w:rPr>
          <w:noProof/>
          <w:webHidden/>
        </w:rPr>
        <w:fldChar w:fldCharType="begin"/>
      </w:r>
      <w:r>
        <w:rPr>
          <w:noProof/>
          <w:webHidden/>
        </w:rPr>
        <w:instrText xml:space="preserve"> PAGEREF _Toc106973610 \h </w:instrText>
      </w:r>
      <w:r>
        <w:rPr>
          <w:noProof/>
          <w:webHidden/>
        </w:rPr>
      </w:r>
      <w:r>
        <w:rPr>
          <w:noProof/>
          <w:webHidden/>
        </w:rPr>
        <w:fldChar w:fldCharType="separate"/>
      </w:r>
      <w:r>
        <w:rPr>
          <w:noProof/>
          <w:webHidden/>
        </w:rPr>
        <w:t>19</w:t>
      </w:r>
      <w:r>
        <w:rPr>
          <w:noProof/>
          <w:webHidden/>
        </w:rPr>
        <w:fldChar w:fldCharType="end"/>
      </w:r>
    </w:p>
    <w:p w14:paraId="032B3C59" w14:textId="77777777" w:rsidR="00743D9F" w:rsidRDefault="00743D9F">
      <w:pPr>
        <w:pStyle w:val="TableofFigures"/>
        <w:rPr>
          <w:rFonts w:eastAsiaTheme="minorEastAsia"/>
          <w:noProof/>
          <w:kern w:val="0"/>
          <w:sz w:val="22"/>
          <w:szCs w:val="22"/>
        </w:rPr>
      </w:pPr>
      <w:r>
        <w:rPr>
          <w:noProof/>
        </w:rPr>
        <w:t>Table 12: 100-yr Gage WSEL and RAS WSEL Comparison</w:t>
      </w:r>
      <w:r>
        <w:rPr>
          <w:noProof/>
          <w:webHidden/>
        </w:rPr>
        <w:tab/>
      </w:r>
      <w:r>
        <w:rPr>
          <w:noProof/>
          <w:webHidden/>
        </w:rPr>
        <w:fldChar w:fldCharType="begin"/>
      </w:r>
      <w:r>
        <w:rPr>
          <w:noProof/>
          <w:webHidden/>
        </w:rPr>
        <w:instrText xml:space="preserve"> PAGEREF _Toc106973611 \h </w:instrText>
      </w:r>
      <w:r>
        <w:rPr>
          <w:noProof/>
          <w:webHidden/>
        </w:rPr>
      </w:r>
      <w:r>
        <w:rPr>
          <w:noProof/>
          <w:webHidden/>
        </w:rPr>
        <w:fldChar w:fldCharType="separate"/>
      </w:r>
      <w:r>
        <w:rPr>
          <w:noProof/>
          <w:webHidden/>
        </w:rPr>
        <w:t>20</w:t>
      </w:r>
      <w:r>
        <w:rPr>
          <w:noProof/>
          <w:webHidden/>
        </w:rPr>
        <w:fldChar w:fldCharType="end"/>
      </w:r>
    </w:p>
    <w:p w14:paraId="2CB6C52D" w14:textId="77777777" w:rsidR="00743D9F" w:rsidRDefault="00743D9F">
      <w:pPr>
        <w:pStyle w:val="TableofFigures"/>
        <w:rPr>
          <w:rFonts w:eastAsiaTheme="minorEastAsia"/>
          <w:noProof/>
          <w:kern w:val="0"/>
          <w:sz w:val="22"/>
          <w:szCs w:val="22"/>
        </w:rPr>
      </w:pPr>
      <w:r>
        <w:rPr>
          <w:noProof/>
        </w:rPr>
        <w:t>Table 13: San Bernard HUC-8 Slope Analysis</w:t>
      </w:r>
      <w:r>
        <w:rPr>
          <w:noProof/>
          <w:webHidden/>
        </w:rPr>
        <w:tab/>
      </w:r>
      <w:r>
        <w:rPr>
          <w:noProof/>
          <w:webHidden/>
        </w:rPr>
        <w:fldChar w:fldCharType="begin"/>
      </w:r>
      <w:r>
        <w:rPr>
          <w:noProof/>
          <w:webHidden/>
        </w:rPr>
        <w:instrText xml:space="preserve"> PAGEREF _Toc106973612 \h </w:instrText>
      </w:r>
      <w:r>
        <w:rPr>
          <w:noProof/>
          <w:webHidden/>
        </w:rPr>
      </w:r>
      <w:r>
        <w:rPr>
          <w:noProof/>
          <w:webHidden/>
        </w:rPr>
        <w:fldChar w:fldCharType="separate"/>
      </w:r>
      <w:r>
        <w:rPr>
          <w:noProof/>
          <w:webHidden/>
        </w:rPr>
        <w:t>22</w:t>
      </w:r>
      <w:r>
        <w:rPr>
          <w:noProof/>
          <w:webHidden/>
        </w:rPr>
        <w:fldChar w:fldCharType="end"/>
      </w:r>
    </w:p>
    <w:p w14:paraId="7AB71495" w14:textId="77777777" w:rsidR="00743D9F" w:rsidRDefault="00743D9F">
      <w:pPr>
        <w:pStyle w:val="TableofFigures"/>
        <w:rPr>
          <w:rFonts w:eastAsiaTheme="minorEastAsia"/>
          <w:noProof/>
          <w:kern w:val="0"/>
          <w:sz w:val="22"/>
          <w:szCs w:val="22"/>
        </w:rPr>
      </w:pPr>
      <w:r>
        <w:rPr>
          <w:noProof/>
        </w:rPr>
        <w:t>Table 14: Zone A Initial Assessment Results</w:t>
      </w:r>
      <w:r>
        <w:rPr>
          <w:noProof/>
          <w:webHidden/>
        </w:rPr>
        <w:tab/>
      </w:r>
      <w:r>
        <w:rPr>
          <w:noProof/>
          <w:webHidden/>
        </w:rPr>
        <w:fldChar w:fldCharType="begin"/>
      </w:r>
      <w:r>
        <w:rPr>
          <w:noProof/>
          <w:webHidden/>
        </w:rPr>
        <w:instrText xml:space="preserve"> PAGEREF _Toc106973613 \h </w:instrText>
      </w:r>
      <w:r>
        <w:rPr>
          <w:noProof/>
          <w:webHidden/>
        </w:rPr>
      </w:r>
      <w:r>
        <w:rPr>
          <w:noProof/>
          <w:webHidden/>
        </w:rPr>
        <w:fldChar w:fldCharType="separate"/>
      </w:r>
      <w:r>
        <w:rPr>
          <w:noProof/>
          <w:webHidden/>
        </w:rPr>
        <w:t>26</w:t>
      </w:r>
      <w:r>
        <w:rPr>
          <w:noProof/>
          <w:webHidden/>
        </w:rPr>
        <w:fldChar w:fldCharType="end"/>
      </w:r>
    </w:p>
    <w:p w14:paraId="5C9D82AD" w14:textId="77777777" w:rsidR="00743D9F" w:rsidRDefault="00743D9F">
      <w:pPr>
        <w:pStyle w:val="TableofFigures"/>
        <w:rPr>
          <w:rFonts w:eastAsiaTheme="minorEastAsia"/>
          <w:noProof/>
          <w:kern w:val="0"/>
          <w:sz w:val="22"/>
          <w:szCs w:val="22"/>
        </w:rPr>
      </w:pPr>
      <w:r>
        <w:rPr>
          <w:noProof/>
        </w:rPr>
        <w:t>Table 15: BLE Comparison Results</w:t>
      </w:r>
      <w:r>
        <w:rPr>
          <w:noProof/>
          <w:webHidden/>
        </w:rPr>
        <w:tab/>
      </w:r>
      <w:r>
        <w:rPr>
          <w:noProof/>
          <w:webHidden/>
        </w:rPr>
        <w:fldChar w:fldCharType="begin"/>
      </w:r>
      <w:r>
        <w:rPr>
          <w:noProof/>
          <w:webHidden/>
        </w:rPr>
        <w:instrText xml:space="preserve"> PAGEREF _Toc106973614 \h </w:instrText>
      </w:r>
      <w:r>
        <w:rPr>
          <w:noProof/>
          <w:webHidden/>
        </w:rPr>
      </w:r>
      <w:r>
        <w:rPr>
          <w:noProof/>
          <w:webHidden/>
        </w:rPr>
        <w:fldChar w:fldCharType="separate"/>
      </w:r>
      <w:r>
        <w:rPr>
          <w:noProof/>
          <w:webHidden/>
        </w:rPr>
        <w:t>27</w:t>
      </w:r>
      <w:r>
        <w:rPr>
          <w:noProof/>
          <w:webHidden/>
        </w:rPr>
        <w:fldChar w:fldCharType="end"/>
      </w:r>
    </w:p>
    <w:p w14:paraId="21AB0BEE" w14:textId="77777777" w:rsidR="00743D9F" w:rsidRDefault="00743D9F">
      <w:pPr>
        <w:pStyle w:val="TableofFigures"/>
        <w:rPr>
          <w:rFonts w:eastAsiaTheme="minorEastAsia"/>
          <w:noProof/>
          <w:kern w:val="0"/>
          <w:sz w:val="22"/>
          <w:szCs w:val="22"/>
        </w:rPr>
      </w:pPr>
      <w:r>
        <w:rPr>
          <w:noProof/>
        </w:rPr>
        <w:t>Table 16: Zone A Validation Results</w:t>
      </w:r>
      <w:r>
        <w:rPr>
          <w:noProof/>
          <w:webHidden/>
        </w:rPr>
        <w:tab/>
      </w:r>
      <w:r>
        <w:rPr>
          <w:noProof/>
          <w:webHidden/>
        </w:rPr>
        <w:fldChar w:fldCharType="begin"/>
      </w:r>
      <w:r>
        <w:rPr>
          <w:noProof/>
          <w:webHidden/>
        </w:rPr>
        <w:instrText xml:space="preserve"> PAGEREF _Toc106973615 \h </w:instrText>
      </w:r>
      <w:r>
        <w:rPr>
          <w:noProof/>
          <w:webHidden/>
        </w:rPr>
      </w:r>
      <w:r>
        <w:rPr>
          <w:noProof/>
          <w:webHidden/>
        </w:rPr>
        <w:fldChar w:fldCharType="separate"/>
      </w:r>
      <w:r>
        <w:rPr>
          <w:noProof/>
          <w:webHidden/>
        </w:rPr>
        <w:t>28</w:t>
      </w:r>
      <w:r>
        <w:rPr>
          <w:noProof/>
          <w:webHidden/>
        </w:rPr>
        <w:fldChar w:fldCharType="end"/>
      </w:r>
    </w:p>
    <w:p w14:paraId="39F55E36" w14:textId="77777777" w:rsidR="00743D9F" w:rsidRDefault="00743D9F">
      <w:pPr>
        <w:pStyle w:val="TableofFigures"/>
        <w:rPr>
          <w:rFonts w:eastAsiaTheme="minorEastAsia"/>
          <w:noProof/>
          <w:kern w:val="0"/>
          <w:sz w:val="22"/>
          <w:szCs w:val="22"/>
        </w:rPr>
      </w:pPr>
      <w:r>
        <w:rPr>
          <w:noProof/>
        </w:rPr>
        <w:t>Table 17: Hazus 4.2 (SP03) Results for 1-Percent-Annual-Chance (100 year) Scenario</w:t>
      </w:r>
      <w:r>
        <w:rPr>
          <w:noProof/>
          <w:webHidden/>
        </w:rPr>
        <w:tab/>
      </w:r>
      <w:r>
        <w:rPr>
          <w:noProof/>
          <w:webHidden/>
        </w:rPr>
        <w:fldChar w:fldCharType="begin"/>
      </w:r>
      <w:r>
        <w:rPr>
          <w:noProof/>
          <w:webHidden/>
        </w:rPr>
        <w:instrText xml:space="preserve"> PAGEREF _Toc106973616 \h </w:instrText>
      </w:r>
      <w:r>
        <w:rPr>
          <w:noProof/>
          <w:webHidden/>
        </w:rPr>
      </w:r>
      <w:r>
        <w:rPr>
          <w:noProof/>
          <w:webHidden/>
        </w:rPr>
        <w:fldChar w:fldCharType="separate"/>
      </w:r>
      <w:r>
        <w:rPr>
          <w:noProof/>
          <w:webHidden/>
        </w:rPr>
        <w:t>30</w:t>
      </w:r>
      <w:r>
        <w:rPr>
          <w:noProof/>
          <w:webHidden/>
        </w:rPr>
        <w:fldChar w:fldCharType="end"/>
      </w:r>
    </w:p>
    <w:p w14:paraId="7447932B" w14:textId="760B6272" w:rsidR="007935AD" w:rsidRDefault="003964F2" w:rsidP="003964F2">
      <w:pPr>
        <w:pStyle w:val="BodyText"/>
        <w:rPr>
          <w:noProof/>
        </w:rPr>
      </w:pPr>
      <w:r>
        <w:rPr>
          <w:noProof/>
        </w:rPr>
        <w:fldChar w:fldCharType="end"/>
      </w:r>
    </w:p>
    <w:p w14:paraId="78E5C770" w14:textId="77777777" w:rsidR="007935AD" w:rsidRDefault="007935AD" w:rsidP="000A14DC">
      <w:pPr>
        <w:rPr>
          <w:b/>
          <w:bCs/>
          <w:noProof/>
        </w:rPr>
        <w:sectPr w:rsidR="007935AD" w:rsidSect="0030437A">
          <w:headerReference w:type="default" r:id="rId11"/>
          <w:footerReference w:type="default" r:id="rId12"/>
          <w:pgSz w:w="12240" w:h="15840" w:code="9"/>
          <w:pgMar w:top="1134" w:right="1440" w:bottom="851" w:left="1440" w:header="709" w:footer="284" w:gutter="0"/>
          <w:cols w:space="708"/>
          <w:docGrid w:linePitch="360"/>
        </w:sectPr>
      </w:pPr>
    </w:p>
    <w:p w14:paraId="5C378A8B" w14:textId="77777777" w:rsidR="00CA2219" w:rsidRDefault="00CA2219" w:rsidP="00CA2219">
      <w:pPr>
        <w:pStyle w:val="Heading1"/>
        <w:numPr>
          <w:ilvl w:val="0"/>
          <w:numId w:val="21"/>
        </w:numPr>
      </w:pPr>
      <w:bookmarkStart w:id="15" w:name="_Toc29880992"/>
      <w:bookmarkStart w:id="16" w:name="_Toc80634257"/>
      <w:bookmarkStart w:id="17" w:name="BodyContent"/>
      <w:bookmarkStart w:id="18" w:name="_Toc106973543"/>
      <w:r>
        <w:lastRenderedPageBreak/>
        <w:t>Introduction</w:t>
      </w:r>
      <w:bookmarkEnd w:id="15"/>
      <w:bookmarkEnd w:id="16"/>
      <w:bookmarkEnd w:id="18"/>
    </w:p>
    <w:p w14:paraId="7F67C372" w14:textId="77777777" w:rsidR="002A75EF" w:rsidRDefault="002A75EF" w:rsidP="002A75EF">
      <w:pPr>
        <w:pStyle w:val="BodyText"/>
      </w:pPr>
      <w:r>
        <w:t>Base Level Engineering (BLE) provides technically credible flood data for various geographies - community, county, watershed and/or state level.  BLE data can be shared with Federal, State, local and tribal governments, this data sharing provides stakeholders at all levels the necessary data to make informed decisions to reduce future flood losses.  Without the mapping of flood prone areas, there can be a lack of information to effectively communicate flood risk to community officials, citizens, and businesses.</w:t>
      </w:r>
    </w:p>
    <w:p w14:paraId="4AC1F695" w14:textId="6619713C" w:rsidR="002A75EF" w:rsidRDefault="002A75EF" w:rsidP="002A75EF">
      <w:pPr>
        <w:pStyle w:val="BodyText"/>
      </w:pPr>
      <w:r>
        <w:t>BLE is a riverine hydrologic and hydraulic modeling approach that builds on lessons learned to produce a baseline understanding</w:t>
      </w:r>
      <w:bookmarkStart w:id="19" w:name="_GoBack"/>
      <w:bookmarkEnd w:id="19"/>
      <w:r>
        <w:t xml:space="preserve"> of flood risk to communities, produced to support the assessment and maintenance of the national flood hazard inventory.  Engineering models are created during a BLE assessment, producing information that meets the mapping Standards for Flood Risk Projects (FEMA Policy Memo FP 204-078-1) to produce Zone A (1-percent-annual-chance flood) information.  BLE data is intended to represent the base level of investment needed for all flood study efforts FEMA will undertake.  The </w:t>
      </w:r>
      <w:r w:rsidR="00196A72">
        <w:t>San Bernard</w:t>
      </w:r>
      <w:r>
        <w:t xml:space="preserve"> </w:t>
      </w:r>
      <w:r w:rsidR="009F3DB9">
        <w:t>w</w:t>
      </w:r>
      <w:r>
        <w:t xml:space="preserve">atershed BLE documented here was designed to use </w:t>
      </w:r>
      <w:r w:rsidR="00BA0E2B">
        <w:t>two-dimensional</w:t>
      </w:r>
      <w:r>
        <w:t xml:space="preserve"> (2D) modeling techniques with enhancements and calibration to develop products that can be communicated and shared with stakeholders, and transitioned into FEMA regulatory data development workflows.</w:t>
      </w:r>
    </w:p>
    <w:p w14:paraId="0E1D89E0" w14:textId="5AFB3554" w:rsidR="002A75EF" w:rsidRDefault="002A75EF" w:rsidP="002A75EF">
      <w:pPr>
        <w:pStyle w:val="BodyText"/>
      </w:pPr>
      <w:r>
        <w:t>The intent of BLE is to provide communities technically credible flood hazard information in a cost efficient and timely manner.  Additionally, BLE provides communities a chance to review draft modeling information, reflecting the potential changes in risk within their community.  Providing additional flood risk datasets, like water surface elevation</w:t>
      </w:r>
      <w:r w:rsidR="009F3DB9">
        <w:t xml:space="preserve"> (WSEL)</w:t>
      </w:r>
      <w:r>
        <w:t xml:space="preserve"> grids and flood depth grids, delivers alternative information that reinforces the variability of flood risk within a designated floodplain and supports historic community requests for a source to determine a Base Flood Elevation in Zone A areas. </w:t>
      </w:r>
    </w:p>
    <w:p w14:paraId="1E3EFE64" w14:textId="77777777" w:rsidR="002A75EF" w:rsidRDefault="002A75EF" w:rsidP="002A75EF">
      <w:pPr>
        <w:pStyle w:val="BodyText"/>
      </w:pPr>
      <w:r>
        <w:t>For floodplain management purposes, BLE data may be used as best available information in areas that are designated as Zone A floodplain.  It may also be used to regulate development in areas where no Special Flood Hazard Area (SFHA) has been mapped before.  Communities may adopt BLE data to support local regulations, which facilitates use of the data in local floodplain management activities, including in the post disaster environment where a need for updated and/or enhanced flood hazard information may be necessary.</w:t>
      </w:r>
    </w:p>
    <w:p w14:paraId="71B1F5A7" w14:textId="77777777" w:rsidR="002A75EF" w:rsidRDefault="002A75EF" w:rsidP="002A75EF">
      <w:pPr>
        <w:pStyle w:val="BodyText"/>
      </w:pPr>
      <w:r>
        <w:t xml:space="preserve">BLE provides information to communities who are currently unmapped and provides a digital entry to communities that are currently un-modernized.  BLE acts as a measuring tool to allow FEMA to assess the current Zone A inventory identified as unknown or unverified in FEMA’s Coordinated Needs Management Strategy (CNMS), which FEMA is required to evaluate once every five years, as described in Title 42 of the Code of Federal Regulations, Chapter III, Section 4101(e).  </w:t>
      </w:r>
      <w:r w:rsidRPr="00D35186">
        <w:t xml:space="preserve">FEMA makes this determination of flood hazard data validity by examining flood study attributes and change characteristics, as specified in the Validation Checklist of the Coordinated Needs Management Strategy (CNMS) Technical Reference. </w:t>
      </w:r>
      <w:r>
        <w:t xml:space="preserve"> </w:t>
      </w:r>
      <w:r w:rsidRPr="00D35186">
        <w:t xml:space="preserve">The CNMS Validation Checklist provides a series of critical and secondary checks to determine the validity of flood hazard areas studied by detailed methods (e.g., Zone AE, AH, or AO). </w:t>
      </w:r>
      <w:r>
        <w:t xml:space="preserve"> </w:t>
      </w:r>
      <w:r w:rsidRPr="00D35186">
        <w:t>While the critical and secondary elements in CNMS provide a comprehensive method of evaluating the validity of Zone AE studies, a cost-effective approach for evaluating Zone A studies has been lacking</w:t>
      </w:r>
      <w:r>
        <w:t>.  Another important goal of the BLE process is scalability of the results, meaning that the model produced during the BLE assessment may be refined to produce a more enhanced model with additional manual correction and on the ground survey.  If BLE modeling exists, FEMA will recommend that it be used as the base model for any detailed studies performed in those areas.</w:t>
      </w:r>
    </w:p>
    <w:p w14:paraId="5329F1C4" w14:textId="10EC4FE6" w:rsidR="002A75EF" w:rsidRDefault="002A75EF" w:rsidP="002A75EF">
      <w:pPr>
        <w:pStyle w:val="BodyText"/>
      </w:pPr>
      <w:r>
        <w:t>BLE practices leverage high-resolution topography that meets or exceeds the United States Geological Survey (USGS) 3-D Elevation Program</w:t>
      </w:r>
      <w:r w:rsidR="00BD4F85">
        <w:t xml:space="preserve"> (3DEP)</w:t>
      </w:r>
      <w:r>
        <w:t xml:space="preserve"> standards and often applies flood engineering at a large scale as opposed to targeting stream reaches within a watershed.  BLE can be conducted at any scale, commonly for larger areas </w:t>
      </w:r>
      <w:r w:rsidR="009F3DB9">
        <w:t>(</w:t>
      </w:r>
      <w:bookmarkStart w:id="20" w:name="_Hlk102076018"/>
      <w:r w:rsidR="009F3DB9">
        <w:t>Hydrologic Unit Code (HUC))</w:t>
      </w:r>
      <w:bookmarkEnd w:id="20"/>
      <w:r w:rsidR="009F3DB9">
        <w:t>-8 watershed)</w:t>
      </w:r>
      <w:r>
        <w:t xml:space="preserve"> but may be produced at the county or local level too.  It is encouraged to do BLE for wider areas in order to build on efficiencies in modeling and ensure cost efficiency.  Using current technologies, multiple watersheds or watersheds with large land areas can be analyzed at a more efficient rate to produce water-surface elevations and site-specific hazard data replacing outdated flood studies shown in existing Flood Insurance Rate Maps (FIRMs).  All flood prone areas within a watershed will have an engineering model calculating multiple flood recurrence intervals and defining floodplains with elevation grids using high-resolution topography.</w:t>
      </w:r>
    </w:p>
    <w:p w14:paraId="0B2CCDD7" w14:textId="0F9FE4D1" w:rsidR="002A75EF" w:rsidRDefault="009F3DB9" w:rsidP="002A75EF">
      <w:pPr>
        <w:pStyle w:val="BodyText"/>
      </w:pPr>
      <w:r>
        <w:lastRenderedPageBreak/>
        <w:t>Per standard identification SID #84 and #133</w:t>
      </w:r>
      <w:r w:rsidR="002A75EF">
        <w:t xml:space="preserve">, BLE will include all recurrence intervals (0.2-percent, 1-percent, 1-percent plus, 1-percent minus, 2-percent, 4-percent, and 10-percent-annual-chance floods).  As such, hydrologic and hydraulic analysis should be performed to determine the expected </w:t>
      </w:r>
      <w:r>
        <w:t xml:space="preserve">WSELs </w:t>
      </w:r>
      <w:r w:rsidR="002A75EF">
        <w:t>for each of the seven recurrence intervals previously identified.</w:t>
      </w:r>
    </w:p>
    <w:p w14:paraId="27D7EE18" w14:textId="093A26E8" w:rsidR="00DC02A6" w:rsidRDefault="002A75EF" w:rsidP="002A75EF">
      <w:pPr>
        <w:pStyle w:val="BodyText"/>
      </w:pPr>
      <w:r>
        <w:t>The</w:t>
      </w:r>
      <w:r w:rsidRPr="00DD6986">
        <w:t xml:space="preserve"> </w:t>
      </w:r>
      <w:r w:rsidR="00196A72">
        <w:t>San Bernard</w:t>
      </w:r>
      <w:r w:rsidRPr="00DD6986">
        <w:t xml:space="preserve"> </w:t>
      </w:r>
      <w:r w:rsidR="009F3DB9">
        <w:t>w</w:t>
      </w:r>
      <w:r>
        <w:t xml:space="preserve">atershed 2D </w:t>
      </w:r>
      <w:r w:rsidRPr="00DD6986">
        <w:t xml:space="preserve">BLE </w:t>
      </w:r>
      <w:r>
        <w:t>p</w:t>
      </w:r>
      <w:r w:rsidRPr="00DD6986">
        <w:t xml:space="preserve">roject </w:t>
      </w:r>
      <w:r>
        <w:t xml:space="preserve">was scoped as described in the </w:t>
      </w:r>
      <w:r w:rsidR="009F3DB9" w:rsidRPr="001F7B2E">
        <w:t>T</w:t>
      </w:r>
      <w:r w:rsidR="009F3DB9">
        <w:t xml:space="preserve">exas </w:t>
      </w:r>
      <w:r w:rsidR="009F3DB9" w:rsidRPr="001F7B2E">
        <w:t>W</w:t>
      </w:r>
      <w:r w:rsidR="009F3DB9">
        <w:t xml:space="preserve">ater </w:t>
      </w:r>
      <w:r w:rsidR="009F3DB9" w:rsidRPr="001F7B2E">
        <w:t>D</w:t>
      </w:r>
      <w:r w:rsidR="009F3DB9">
        <w:t xml:space="preserve">evelopment </w:t>
      </w:r>
      <w:r w:rsidR="009F3DB9" w:rsidRPr="001F7B2E">
        <w:t>B</w:t>
      </w:r>
      <w:r w:rsidR="009F3DB9">
        <w:t>oard (TWDB)</w:t>
      </w:r>
      <w:r w:rsidR="00DD1F0D">
        <w:t xml:space="preserve"> Task Order 8</w:t>
      </w:r>
      <w:r>
        <w:t xml:space="preserve">.  </w:t>
      </w:r>
      <w:r w:rsidRPr="00DD6986">
        <w:t>In an effort to increase and enhance the flood risk products in Texas</w:t>
      </w:r>
      <w:r>
        <w:t xml:space="preserve">, the study was contracted through </w:t>
      </w:r>
      <w:r w:rsidRPr="00DD6986">
        <w:t xml:space="preserve">the </w:t>
      </w:r>
      <w:r w:rsidR="009F3DB9">
        <w:t>TWDB’s</w:t>
      </w:r>
      <w:r>
        <w:t xml:space="preserve"> Cooperative Technical Partner (CTP) program</w:t>
      </w:r>
      <w:r w:rsidRPr="00DD6986">
        <w:t xml:space="preserve"> to AECOM Technical Services, Inc</w:t>
      </w:r>
      <w:r>
        <w:t xml:space="preserve">.  </w:t>
      </w:r>
      <w:r w:rsidRPr="00DC02A6">
        <w:t xml:space="preserve">This report documents the BLE process, products, and results for this watershed.  </w:t>
      </w:r>
      <w:r>
        <w:fldChar w:fldCharType="begin"/>
      </w:r>
      <w:r>
        <w:instrText xml:space="preserve"> REF _Ref61247089 \h </w:instrText>
      </w:r>
      <w:r>
        <w:fldChar w:fldCharType="separate"/>
      </w:r>
      <w:r w:rsidR="00743D9F">
        <w:t xml:space="preserve">Figure </w:t>
      </w:r>
      <w:r w:rsidR="00743D9F">
        <w:rPr>
          <w:noProof/>
        </w:rPr>
        <w:t>1</w:t>
      </w:r>
      <w:r>
        <w:fldChar w:fldCharType="end"/>
      </w:r>
      <w:r>
        <w:t xml:space="preserve"> </w:t>
      </w:r>
      <w:r w:rsidRPr="00DC02A6">
        <w:t xml:space="preserve">depicts the </w:t>
      </w:r>
      <w:r w:rsidR="00196A72">
        <w:t>San Bernard</w:t>
      </w:r>
      <w:r w:rsidRPr="00DD6986">
        <w:t xml:space="preserve"> </w:t>
      </w:r>
      <w:r w:rsidR="009F3DB9">
        <w:t>w</w:t>
      </w:r>
      <w:r w:rsidRPr="00DC02A6">
        <w:t>atershed footprint.</w:t>
      </w:r>
    </w:p>
    <w:p w14:paraId="21D5CE2F" w14:textId="4DBD4A6D" w:rsidR="00DC02A6" w:rsidRDefault="009A7970" w:rsidP="009F1D77">
      <w:pPr>
        <w:pStyle w:val="BodyText"/>
        <w:keepNext/>
        <w:jc w:val="center"/>
      </w:pPr>
      <w:r>
        <w:rPr>
          <w:noProof/>
        </w:rPr>
        <w:drawing>
          <wp:inline distT="0" distB="0" distL="0" distR="0" wp14:anchorId="68996987" wp14:editId="59B3EF4C">
            <wp:extent cx="4948295" cy="6403676"/>
            <wp:effectExtent l="0" t="0" r="508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amagra.rana\AppData\Local\Microsoft\Windows\INetCache\Content.Word\Fig1_Watershed.jpg"/>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4948295" cy="6403676"/>
                    </a:xfrm>
                    <a:prstGeom prst="rect">
                      <a:avLst/>
                    </a:prstGeom>
                    <a:noFill/>
                    <a:ln>
                      <a:noFill/>
                    </a:ln>
                  </pic:spPr>
                </pic:pic>
              </a:graphicData>
            </a:graphic>
          </wp:inline>
        </w:drawing>
      </w:r>
    </w:p>
    <w:p w14:paraId="2253B525" w14:textId="43113E6B" w:rsidR="00DC02A6" w:rsidRDefault="00DC02A6" w:rsidP="00DC02A6">
      <w:pPr>
        <w:pStyle w:val="Caption"/>
        <w:jc w:val="center"/>
      </w:pPr>
      <w:bookmarkStart w:id="21" w:name="_Ref61247089"/>
      <w:bookmarkStart w:id="22" w:name="_Toc106973584"/>
      <w:r>
        <w:t xml:space="preserve">Figure </w:t>
      </w:r>
      <w:r>
        <w:fldChar w:fldCharType="begin"/>
      </w:r>
      <w:r>
        <w:instrText xml:space="preserve"> SEQ Figure \* ARABIC </w:instrText>
      </w:r>
      <w:r>
        <w:fldChar w:fldCharType="separate"/>
      </w:r>
      <w:r w:rsidR="00743D9F">
        <w:rPr>
          <w:noProof/>
        </w:rPr>
        <w:t>1</w:t>
      </w:r>
      <w:r>
        <w:fldChar w:fldCharType="end"/>
      </w:r>
      <w:bookmarkEnd w:id="21"/>
      <w:r>
        <w:t xml:space="preserve">: </w:t>
      </w:r>
      <w:r w:rsidR="00196A72">
        <w:t>San Bernard</w:t>
      </w:r>
      <w:r w:rsidRPr="002B752A">
        <w:rPr>
          <w:color w:val="FF0000"/>
        </w:rPr>
        <w:t xml:space="preserve"> </w:t>
      </w:r>
      <w:r>
        <w:t>Watershed</w:t>
      </w:r>
      <w:bookmarkEnd w:id="22"/>
    </w:p>
    <w:p w14:paraId="00591EA4" w14:textId="77777777" w:rsidR="009F1D77" w:rsidRPr="009F1D77" w:rsidRDefault="009F1D77" w:rsidP="009F1D77">
      <w:pPr>
        <w:pStyle w:val="BodyText"/>
      </w:pPr>
    </w:p>
    <w:p w14:paraId="75F93704" w14:textId="77777777" w:rsidR="003B18BF" w:rsidRPr="00265A9E" w:rsidRDefault="00B225CE" w:rsidP="00CA2219">
      <w:pPr>
        <w:pStyle w:val="Heading1"/>
        <w:numPr>
          <w:ilvl w:val="0"/>
          <w:numId w:val="21"/>
        </w:numPr>
      </w:pPr>
      <w:bookmarkStart w:id="23" w:name="_Toc106973544"/>
      <w:r w:rsidRPr="00265A9E">
        <w:lastRenderedPageBreak/>
        <w:t>2D BLE M</w:t>
      </w:r>
      <w:r w:rsidR="00E413BF">
        <w:t>odeling Inputs and Controls</w:t>
      </w:r>
      <w:bookmarkEnd w:id="23"/>
    </w:p>
    <w:p w14:paraId="74C0928E" w14:textId="17CBDA0E" w:rsidR="002B752A" w:rsidRPr="002B752A" w:rsidRDefault="002B752A" w:rsidP="002B752A">
      <w:pPr>
        <w:pStyle w:val="BodyText"/>
        <w:rPr>
          <w:b/>
          <w:color w:val="00B5E2" w:themeColor="accent1"/>
          <w:sz w:val="24"/>
        </w:rPr>
      </w:pPr>
      <w:r w:rsidRPr="002B752A">
        <w:t xml:space="preserve">Section 2 presents fundamental components required to execute a </w:t>
      </w:r>
      <w:r w:rsidR="002A5E1B">
        <w:t>2D</w:t>
      </w:r>
      <w:r w:rsidRPr="002B752A">
        <w:t xml:space="preserve"> hydraulic engineering analysis for the </w:t>
      </w:r>
      <w:r w:rsidR="00196A72">
        <w:t>San Bernard</w:t>
      </w:r>
      <w:r w:rsidRPr="002B752A">
        <w:rPr>
          <w:color w:val="FF0000"/>
        </w:rPr>
        <w:t xml:space="preserve"> </w:t>
      </w:r>
      <w:r w:rsidR="009F3DB9" w:rsidRPr="009F3DB9">
        <w:t>w</w:t>
      </w:r>
      <w:r w:rsidRPr="002B752A">
        <w:t xml:space="preserve">atershed.  Inputs such as elevation data, hydrology from rain-on-grid and inflow hydrographs, and hydraulic analyses and variables are defined herein.  HEC-RAS 5.0.7 rain-on-grid utility was applied in the production of the 2D BLE products produced for this watershed. </w:t>
      </w:r>
    </w:p>
    <w:p w14:paraId="1AC354CA" w14:textId="59B3E854" w:rsidR="00E413BF" w:rsidRDefault="00E413BF" w:rsidP="002B752A">
      <w:pPr>
        <w:pStyle w:val="Heading2"/>
      </w:pPr>
      <w:bookmarkStart w:id="24" w:name="_Toc106973545"/>
      <w:r>
        <w:t>T</w:t>
      </w:r>
      <w:r w:rsidR="00901BD9">
        <w:t>opographic Data</w:t>
      </w:r>
      <w:bookmarkEnd w:id="24"/>
    </w:p>
    <w:p w14:paraId="52987EF5" w14:textId="1FE2714B" w:rsidR="002B752A" w:rsidRPr="000A48CD" w:rsidRDefault="002B752A" w:rsidP="002B752A">
      <w:pPr>
        <w:pStyle w:val="BodyText"/>
      </w:pPr>
      <w:r w:rsidRPr="000A48CD">
        <w:t>A high resolution Digital Elevation Model (DEM) is a fundamental component for</w:t>
      </w:r>
      <w:r w:rsidR="002A5E1B">
        <w:t xml:space="preserve"> 2D</w:t>
      </w:r>
      <w:r w:rsidRPr="000A48CD">
        <w:t xml:space="preserve"> engineering analyses by providing a detailed </w:t>
      </w:r>
      <w:r w:rsidRPr="001531A9">
        <w:t>representation of the surface for hydraulic routing through the model area.  As such, DEMs were developed for the</w:t>
      </w:r>
      <w:r w:rsidRPr="001531A9">
        <w:rPr>
          <w:color w:val="FF0000"/>
        </w:rPr>
        <w:t xml:space="preserve"> </w:t>
      </w:r>
      <w:r w:rsidR="00196A72">
        <w:t>San Bernard</w:t>
      </w:r>
      <w:r w:rsidRPr="000D40D1">
        <w:t xml:space="preserve"> </w:t>
      </w:r>
      <w:r w:rsidRPr="001531A9">
        <w:t xml:space="preserve">BLE project by leveraging available high resolution gridded elevation data derived from Light Detection and Ranging (LiDAR) collections throughout the State of </w:t>
      </w:r>
      <w:r w:rsidR="001531A9" w:rsidRPr="001531A9">
        <w:t>Texas</w:t>
      </w:r>
      <w:r w:rsidRPr="001531A9">
        <w:t>.</w:t>
      </w:r>
      <w:r w:rsidR="001531A9" w:rsidRPr="001531A9">
        <w:t xml:space="preserve"> </w:t>
      </w:r>
      <w:r w:rsidRPr="001531A9">
        <w:t>The</w:t>
      </w:r>
      <w:r w:rsidR="00CF60C7">
        <w:t xml:space="preserve"> 10 </w:t>
      </w:r>
      <w:r w:rsidRPr="000A48CD">
        <w:t xml:space="preserve">foot DEM developed to support the 2D BLE modeling and analysis, </w:t>
      </w:r>
      <w:r w:rsidRPr="000D40D1">
        <w:t xml:space="preserve">within the </w:t>
      </w:r>
      <w:r w:rsidR="00196A72">
        <w:t>San Bernard</w:t>
      </w:r>
      <w:r w:rsidRPr="000D40D1">
        <w:t xml:space="preserve"> </w:t>
      </w:r>
      <w:r w:rsidR="009F3DB9">
        <w:t>w</w:t>
      </w:r>
      <w:r w:rsidRPr="000D40D1">
        <w:t>atershed</w:t>
      </w:r>
      <w:r w:rsidRPr="000A48CD">
        <w:t>, was executed using the following steps:</w:t>
      </w:r>
    </w:p>
    <w:p w14:paraId="3F4B51F9" w14:textId="77777777" w:rsidR="002B752A" w:rsidRPr="000A48CD" w:rsidRDefault="002B752A" w:rsidP="006C0F38">
      <w:pPr>
        <w:pStyle w:val="BodyText"/>
        <w:numPr>
          <w:ilvl w:val="0"/>
          <w:numId w:val="23"/>
        </w:numPr>
      </w:pPr>
      <w:r w:rsidRPr="000A48CD">
        <w:t>Available elevation data for the project area were inventoried and collected.</w:t>
      </w:r>
    </w:p>
    <w:p w14:paraId="4794968C" w14:textId="77777777" w:rsidR="002B752A" w:rsidRPr="000A48CD" w:rsidRDefault="002B752A" w:rsidP="006C0F38">
      <w:pPr>
        <w:pStyle w:val="BodyText"/>
        <w:numPr>
          <w:ilvl w:val="0"/>
          <w:numId w:val="23"/>
        </w:numPr>
      </w:pPr>
      <w:r w:rsidRPr="000A48CD">
        <w:t>Leveraged elevation data were evaluated and prioritized based on source vertical accuracy, year of collection, and resolution.</w:t>
      </w:r>
    </w:p>
    <w:p w14:paraId="2A605193" w14:textId="27323EC0" w:rsidR="002B752A" w:rsidRPr="000A48CD" w:rsidRDefault="002B752A" w:rsidP="006C0F38">
      <w:pPr>
        <w:pStyle w:val="BodyText"/>
        <w:numPr>
          <w:ilvl w:val="0"/>
          <w:numId w:val="23"/>
        </w:numPr>
      </w:pPr>
      <w:r w:rsidRPr="000A48CD">
        <w:t xml:space="preserve">Seamless DEMs were processed using </w:t>
      </w:r>
      <w:r w:rsidR="002A5E1B" w:rsidRPr="00004B8B">
        <w:rPr>
          <w:szCs w:val="22"/>
        </w:rPr>
        <w:t xml:space="preserve">Geographic Information Systems </w:t>
      </w:r>
      <w:r w:rsidR="002A5E1B">
        <w:rPr>
          <w:szCs w:val="22"/>
        </w:rPr>
        <w:t>(</w:t>
      </w:r>
      <w:r w:rsidR="002A5E1B" w:rsidRPr="000A48CD">
        <w:t>GIS</w:t>
      </w:r>
      <w:r w:rsidR="002A5E1B">
        <w:t>)</w:t>
      </w:r>
      <w:r w:rsidR="002A5E1B" w:rsidRPr="000A48CD">
        <w:t>.</w:t>
      </w:r>
    </w:p>
    <w:p w14:paraId="4C2650A3" w14:textId="77777777" w:rsidR="002B752A" w:rsidRPr="000A48CD" w:rsidRDefault="002B752A" w:rsidP="006C0F38">
      <w:pPr>
        <w:pStyle w:val="BodyText"/>
        <w:numPr>
          <w:ilvl w:val="0"/>
          <w:numId w:val="23"/>
        </w:numPr>
      </w:pPr>
      <w:r w:rsidRPr="000A48CD">
        <w:t xml:space="preserve">Quality was assured using quantitative and qualitative assessment.  </w:t>
      </w:r>
    </w:p>
    <w:p w14:paraId="74F06E0E" w14:textId="346745EB" w:rsidR="002B752A" w:rsidRPr="000A48CD" w:rsidRDefault="002B752A" w:rsidP="002B752A">
      <w:pPr>
        <w:pStyle w:val="BodyText"/>
      </w:pPr>
      <w:r w:rsidRPr="000A48CD">
        <w:t>Documentation regarding leveraged data including coverage, accuracy, acquisition dates, and source contact/agency are presented in the figures, tables and text within</w:t>
      </w:r>
      <w:r w:rsidR="00674855">
        <w:t xml:space="preserve"> Section </w:t>
      </w:r>
      <w:r w:rsidR="00674855">
        <w:rPr>
          <w:highlight w:val="yellow"/>
        </w:rPr>
        <w:fldChar w:fldCharType="begin"/>
      </w:r>
      <w:r w:rsidR="00674855">
        <w:instrText xml:space="preserve"> REF _Ref61591656 \r \h </w:instrText>
      </w:r>
      <w:r w:rsidR="00674855">
        <w:rPr>
          <w:highlight w:val="yellow"/>
        </w:rPr>
      </w:r>
      <w:r w:rsidR="00674855">
        <w:rPr>
          <w:highlight w:val="yellow"/>
        </w:rPr>
        <w:fldChar w:fldCharType="separate"/>
      </w:r>
      <w:r w:rsidR="00743D9F">
        <w:t>2.1.2</w:t>
      </w:r>
      <w:r w:rsidR="00674855">
        <w:rPr>
          <w:highlight w:val="yellow"/>
        </w:rPr>
        <w:fldChar w:fldCharType="end"/>
      </w:r>
      <w:r w:rsidRPr="000A48CD">
        <w:t xml:space="preserve">.  All vertical accuracy specifications were obtained from the metadata or survey reports provided with the leverage datasets.  All available metadata, survey reports, and other leverage documentation are included in </w:t>
      </w:r>
      <w:r w:rsidRPr="001531A9">
        <w:t xml:space="preserve">the FEMA Data Capture Technical Reference compliant submittal content for the </w:t>
      </w:r>
      <w:r w:rsidR="00196A72">
        <w:t>San Bernard</w:t>
      </w:r>
      <w:r w:rsidRPr="009F3DB9">
        <w:t xml:space="preserve"> </w:t>
      </w:r>
      <w:r w:rsidR="009F3DB9" w:rsidRPr="009F3DB9">
        <w:t>w</w:t>
      </w:r>
      <w:r w:rsidRPr="001531A9">
        <w:t>atershed.</w:t>
      </w:r>
    </w:p>
    <w:p w14:paraId="46BAFE0E" w14:textId="77777777" w:rsidR="00E413BF" w:rsidRDefault="00E413BF" w:rsidP="00E413BF">
      <w:pPr>
        <w:pStyle w:val="Heading3"/>
      </w:pPr>
      <w:bookmarkStart w:id="25" w:name="_Toc106973546"/>
      <w:r>
        <w:t>Inventory</w:t>
      </w:r>
      <w:bookmarkEnd w:id="25"/>
    </w:p>
    <w:p w14:paraId="0EB13961" w14:textId="0A0B1E24" w:rsidR="00A02D2F" w:rsidRDefault="00A02D2F" w:rsidP="00A02D2F">
      <w:pPr>
        <w:pStyle w:val="BodyText"/>
      </w:pPr>
      <w:r w:rsidRPr="000A48CD">
        <w:t xml:space="preserve">An inventory of existing topographic data was conducted for the </w:t>
      </w:r>
      <w:r w:rsidR="00196A72">
        <w:t>San Bernard</w:t>
      </w:r>
      <w:r w:rsidRPr="00187C37">
        <w:rPr>
          <w:color w:val="FF0000"/>
        </w:rPr>
        <w:t xml:space="preserve"> </w:t>
      </w:r>
      <w:r w:rsidRPr="000A48CD">
        <w:t xml:space="preserve">BLE </w:t>
      </w:r>
      <w:r w:rsidR="00187C37">
        <w:t>watershed</w:t>
      </w:r>
      <w:r w:rsidRPr="000A48CD">
        <w:t xml:space="preserve"> footprint.</w:t>
      </w:r>
      <w:r>
        <w:t xml:space="preserve"> </w:t>
      </w:r>
      <w:r w:rsidRPr="000A48CD">
        <w:t xml:space="preserve"> </w:t>
      </w:r>
      <w:r w:rsidR="00674855">
        <w:fldChar w:fldCharType="begin"/>
      </w:r>
      <w:r w:rsidR="00674855">
        <w:instrText xml:space="preserve"> REF _Ref61591734 \h </w:instrText>
      </w:r>
      <w:r w:rsidR="00674855">
        <w:fldChar w:fldCharType="separate"/>
      </w:r>
      <w:r w:rsidR="00743D9F">
        <w:t xml:space="preserve">Figure </w:t>
      </w:r>
      <w:r w:rsidR="00743D9F">
        <w:rPr>
          <w:noProof/>
        </w:rPr>
        <w:t>2</w:t>
      </w:r>
      <w:r w:rsidR="00674855">
        <w:fldChar w:fldCharType="end"/>
      </w:r>
      <w:r w:rsidR="00674855">
        <w:t xml:space="preserve"> </w:t>
      </w:r>
      <w:r w:rsidRPr="000A48CD">
        <w:t xml:space="preserve">depicts the datasets identified </w:t>
      </w:r>
      <w:r>
        <w:t>and</w:t>
      </w:r>
      <w:r w:rsidRPr="000A48CD">
        <w:t xml:space="preserve"> leveraged across the project area.  FEMA, N</w:t>
      </w:r>
      <w:r>
        <w:t xml:space="preserve">ational </w:t>
      </w:r>
      <w:r w:rsidRPr="000A48CD">
        <w:t>O</w:t>
      </w:r>
      <w:r>
        <w:t xml:space="preserve">ceanic and </w:t>
      </w:r>
      <w:r w:rsidRPr="000A48CD">
        <w:t>A</w:t>
      </w:r>
      <w:r>
        <w:t xml:space="preserve">tmospheric </w:t>
      </w:r>
      <w:r w:rsidRPr="000A48CD">
        <w:t>A</w:t>
      </w:r>
      <w:r>
        <w:t>dministration (NOAA)</w:t>
      </w:r>
      <w:r w:rsidRPr="000A48CD">
        <w:t xml:space="preserve">, </w:t>
      </w:r>
      <w:r>
        <w:t>USGS</w:t>
      </w:r>
      <w:r w:rsidRPr="000A48CD">
        <w:t xml:space="preserve">, </w:t>
      </w:r>
      <w:r w:rsidR="005B072B">
        <w:t xml:space="preserve">Texas Natural Resources Information System (TNRIS) </w:t>
      </w:r>
      <w:r w:rsidRPr="000A48CD">
        <w:t>and other State and Federal agencies were queried to build the inventory with the most current and available data sources.</w:t>
      </w:r>
    </w:p>
    <w:p w14:paraId="3FF2ECFE" w14:textId="3B100802" w:rsidR="00A02D2F" w:rsidRDefault="000F428F" w:rsidP="00A02D2F">
      <w:pPr>
        <w:pStyle w:val="BodyText"/>
        <w:keepNext/>
        <w:jc w:val="center"/>
      </w:pPr>
      <w:r>
        <w:rPr>
          <w:noProof/>
        </w:rPr>
        <w:lastRenderedPageBreak/>
        <w:drawing>
          <wp:inline distT="0" distB="0" distL="0" distR="0" wp14:anchorId="710FFB75" wp14:editId="4BA1C7CC">
            <wp:extent cx="4080061" cy="5280080"/>
            <wp:effectExtent l="19050" t="19050" r="15875" b="158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4080061" cy="5280080"/>
                    </a:xfrm>
                    <a:prstGeom prst="rect">
                      <a:avLst/>
                    </a:prstGeom>
                    <a:noFill/>
                    <a:ln>
                      <a:solidFill>
                        <a:schemeClr val="tx1"/>
                      </a:solidFill>
                    </a:ln>
                  </pic:spPr>
                </pic:pic>
              </a:graphicData>
            </a:graphic>
          </wp:inline>
        </w:drawing>
      </w:r>
    </w:p>
    <w:p w14:paraId="657AB34C" w14:textId="001F5B7B" w:rsidR="00A02D2F" w:rsidRDefault="00A02D2F" w:rsidP="00A02D2F">
      <w:pPr>
        <w:pStyle w:val="Caption"/>
        <w:jc w:val="center"/>
      </w:pPr>
      <w:bookmarkStart w:id="26" w:name="_Ref61591734"/>
      <w:bookmarkStart w:id="27" w:name="_Toc106973585"/>
      <w:r>
        <w:t xml:space="preserve">Figure </w:t>
      </w:r>
      <w:r>
        <w:fldChar w:fldCharType="begin"/>
      </w:r>
      <w:r>
        <w:instrText xml:space="preserve"> SEQ Figure \* ARABIC </w:instrText>
      </w:r>
      <w:r>
        <w:fldChar w:fldCharType="separate"/>
      </w:r>
      <w:r w:rsidR="00743D9F">
        <w:rPr>
          <w:noProof/>
        </w:rPr>
        <w:t>2</w:t>
      </w:r>
      <w:r>
        <w:fldChar w:fldCharType="end"/>
      </w:r>
      <w:bookmarkEnd w:id="26"/>
      <w:r>
        <w:t xml:space="preserve">: </w:t>
      </w:r>
      <w:r w:rsidR="00196A72">
        <w:t>San Bernard</w:t>
      </w:r>
      <w:r w:rsidRPr="00674855">
        <w:rPr>
          <w:color w:val="FF0000"/>
        </w:rPr>
        <w:t xml:space="preserve"> </w:t>
      </w:r>
      <w:r>
        <w:t>Watershed BLE Source Terrain Data</w:t>
      </w:r>
      <w:bookmarkEnd w:id="27"/>
    </w:p>
    <w:p w14:paraId="449E593C" w14:textId="77777777" w:rsidR="007A5D8E" w:rsidRPr="007A5D8E" w:rsidRDefault="007A5D8E" w:rsidP="007A5D8E">
      <w:pPr>
        <w:pStyle w:val="BodyText"/>
      </w:pPr>
    </w:p>
    <w:p w14:paraId="60D02F66" w14:textId="77777777" w:rsidR="00E413BF" w:rsidRDefault="00E413BF" w:rsidP="00E413BF">
      <w:pPr>
        <w:pStyle w:val="Heading3"/>
      </w:pPr>
      <w:bookmarkStart w:id="28" w:name="_Ref61591656"/>
      <w:bookmarkStart w:id="29" w:name="_Toc106973547"/>
      <w:r>
        <w:t>Evaluation</w:t>
      </w:r>
      <w:bookmarkEnd w:id="28"/>
      <w:bookmarkEnd w:id="29"/>
    </w:p>
    <w:p w14:paraId="2DB745DB" w14:textId="77777777" w:rsidR="005269D3" w:rsidRPr="004D0A69" w:rsidRDefault="005269D3" w:rsidP="005269D3">
      <w:pPr>
        <w:pStyle w:val="BodyText"/>
      </w:pPr>
      <w:r w:rsidRPr="004D0A69">
        <w:t>A data coverage assessment was conducted to check for data gaps, extent, accuracy, and completeness.  A review of related documentation, reports, indexes, and metadata associated with the leverage</w:t>
      </w:r>
      <w:r>
        <w:t>d</w:t>
      </w:r>
      <w:r w:rsidRPr="004D0A69">
        <w:t xml:space="preserve"> datasets ensured each dataset meets FEMA accuracy requirements for topographic data.  Decisions to leverage or exclude a dataset (or portion of it), were based generally on the following criteria coupled with engineering judgment:</w:t>
      </w:r>
    </w:p>
    <w:p w14:paraId="6AFFA851" w14:textId="4FC8DAA7" w:rsidR="005269D3" w:rsidRPr="004D0A69" w:rsidRDefault="005269D3" w:rsidP="006C0F38">
      <w:pPr>
        <w:pStyle w:val="BodyText"/>
        <w:numPr>
          <w:ilvl w:val="0"/>
          <w:numId w:val="24"/>
        </w:numPr>
      </w:pPr>
      <w:r w:rsidRPr="004D0A69">
        <w:t>Data meet FEMA vertical accuracy standards (</w:t>
      </w:r>
      <w:r w:rsidR="006604C7">
        <w:fldChar w:fldCharType="begin"/>
      </w:r>
      <w:r w:rsidR="006604C7">
        <w:instrText xml:space="preserve"> REF _Ref81923729 \h </w:instrText>
      </w:r>
      <w:r w:rsidR="006604C7">
        <w:fldChar w:fldCharType="separate"/>
      </w:r>
      <w:r w:rsidR="00743D9F">
        <w:t xml:space="preserve">Table </w:t>
      </w:r>
      <w:r w:rsidR="00743D9F">
        <w:rPr>
          <w:noProof/>
        </w:rPr>
        <w:t>1</w:t>
      </w:r>
      <w:r w:rsidR="006604C7">
        <w:fldChar w:fldCharType="end"/>
      </w:r>
      <w:r w:rsidR="004D0F29">
        <w:t>)</w:t>
      </w:r>
    </w:p>
    <w:p w14:paraId="6CE90962" w14:textId="77777777" w:rsidR="005269D3" w:rsidRPr="004D0A69" w:rsidRDefault="005269D3" w:rsidP="006C0F38">
      <w:pPr>
        <w:pStyle w:val="BodyText"/>
        <w:numPr>
          <w:ilvl w:val="0"/>
          <w:numId w:val="24"/>
        </w:numPr>
      </w:pPr>
      <w:r w:rsidRPr="004D0A69">
        <w:t>Date of origination</w:t>
      </w:r>
    </w:p>
    <w:p w14:paraId="4319EC69" w14:textId="77777777" w:rsidR="005269D3" w:rsidRPr="004D0A69" w:rsidRDefault="005269D3" w:rsidP="006C0F38">
      <w:pPr>
        <w:pStyle w:val="BodyText"/>
        <w:numPr>
          <w:ilvl w:val="0"/>
          <w:numId w:val="24"/>
        </w:numPr>
      </w:pPr>
      <w:r w:rsidRPr="004D0A69">
        <w:t>Data density and coverage</w:t>
      </w:r>
    </w:p>
    <w:p w14:paraId="548F6311" w14:textId="42D08A22" w:rsidR="005269D3" w:rsidRDefault="006604C7" w:rsidP="005269D3">
      <w:pPr>
        <w:pStyle w:val="BodyText"/>
      </w:pPr>
      <w:r>
        <w:fldChar w:fldCharType="begin"/>
      </w:r>
      <w:r>
        <w:instrText xml:space="preserve"> REF _Ref81923729 \h </w:instrText>
      </w:r>
      <w:r>
        <w:fldChar w:fldCharType="separate"/>
      </w:r>
      <w:r w:rsidR="00743D9F">
        <w:t xml:space="preserve">Table </w:t>
      </w:r>
      <w:r w:rsidR="00743D9F">
        <w:rPr>
          <w:noProof/>
        </w:rPr>
        <w:t>1</w:t>
      </w:r>
      <w:r>
        <w:fldChar w:fldCharType="end"/>
      </w:r>
      <w:r>
        <w:t xml:space="preserve"> </w:t>
      </w:r>
      <w:r w:rsidR="005269D3" w:rsidRPr="004D0A69">
        <w:t xml:space="preserve">depicts the Risk </w:t>
      </w:r>
      <w:r w:rsidR="005269D3">
        <w:t>MAP</w:t>
      </w:r>
      <w:r w:rsidR="005269D3" w:rsidRPr="004D0A69">
        <w:t xml:space="preserve"> SID </w:t>
      </w:r>
      <w:r w:rsidR="005269D3">
        <w:t>#</w:t>
      </w:r>
      <w:r w:rsidR="005269D3" w:rsidRPr="004D0A69">
        <w:t>43 vertical accuracy requirements based on flood risk and terrain slope within the floodplain being mapped.</w:t>
      </w:r>
    </w:p>
    <w:p w14:paraId="1BD864BC" w14:textId="77777777" w:rsidR="005269D3" w:rsidRDefault="005269D3" w:rsidP="005269D3">
      <w:pPr>
        <w:pStyle w:val="Caption"/>
        <w:jc w:val="center"/>
      </w:pPr>
      <w:bookmarkStart w:id="30" w:name="_Ref81923729"/>
      <w:bookmarkStart w:id="31" w:name="_Toc106973600"/>
      <w:r>
        <w:lastRenderedPageBreak/>
        <w:t xml:space="preserve">Table </w:t>
      </w:r>
      <w:r>
        <w:fldChar w:fldCharType="begin"/>
      </w:r>
      <w:r>
        <w:instrText xml:space="preserve"> SEQ Table \* ARABIC </w:instrText>
      </w:r>
      <w:r>
        <w:fldChar w:fldCharType="separate"/>
      </w:r>
      <w:r w:rsidR="00743D9F">
        <w:rPr>
          <w:noProof/>
        </w:rPr>
        <w:t>1</w:t>
      </w:r>
      <w:r>
        <w:fldChar w:fldCharType="end"/>
      </w:r>
      <w:bookmarkEnd w:id="30"/>
      <w:r>
        <w:t>: FEMA Vertical Accuracy Requirements for Leveraged Data</w:t>
      </w:r>
      <w:bookmarkEnd w:id="31"/>
    </w:p>
    <w:tbl>
      <w:tblPr>
        <w:tblStyle w:val="CompassTable"/>
        <w:tblW w:w="9323" w:type="dxa"/>
        <w:tblLook w:val="04A0" w:firstRow="1" w:lastRow="0" w:firstColumn="1" w:lastColumn="0" w:noHBand="0" w:noVBand="1"/>
      </w:tblPr>
      <w:tblGrid>
        <w:gridCol w:w="2445"/>
        <w:gridCol w:w="1710"/>
        <w:gridCol w:w="1440"/>
        <w:gridCol w:w="1710"/>
        <w:gridCol w:w="2018"/>
      </w:tblGrid>
      <w:tr w:rsidR="005269D3" w:rsidRPr="00712569" w14:paraId="37F4AD8C" w14:textId="77777777" w:rsidTr="00BC6495">
        <w:trPr>
          <w:cnfStyle w:val="100000000000" w:firstRow="1" w:lastRow="0" w:firstColumn="0" w:lastColumn="0" w:oddVBand="0" w:evenVBand="0" w:oddHBand="0" w:evenHBand="0" w:firstRowFirstColumn="0" w:firstRowLastColumn="0" w:lastRowFirstColumn="0" w:lastRowLastColumn="0"/>
        </w:trPr>
        <w:tc>
          <w:tcPr>
            <w:tcW w:w="2445" w:type="dxa"/>
            <w:shd w:val="clear" w:color="auto" w:fill="00B5E2" w:themeFill="accent1"/>
          </w:tcPr>
          <w:p w14:paraId="579D46CE" w14:textId="77777777" w:rsidR="005269D3" w:rsidRPr="00712569" w:rsidRDefault="005269D3" w:rsidP="005D7A22">
            <w:pPr>
              <w:pStyle w:val="3TableHeading"/>
              <w:keepNext/>
              <w:keepLines/>
              <w:rPr>
                <w:b/>
                <w:szCs w:val="20"/>
              </w:rPr>
            </w:pPr>
            <w:r w:rsidRPr="00712569">
              <w:rPr>
                <w:b/>
                <w:szCs w:val="20"/>
              </w:rPr>
              <w:t>Level of Flood Risk</w:t>
            </w:r>
          </w:p>
        </w:tc>
        <w:tc>
          <w:tcPr>
            <w:tcW w:w="1710" w:type="dxa"/>
            <w:shd w:val="clear" w:color="auto" w:fill="00B5E2" w:themeFill="accent1"/>
          </w:tcPr>
          <w:p w14:paraId="47B223C1" w14:textId="77777777" w:rsidR="005269D3" w:rsidRPr="00712569" w:rsidRDefault="005269D3" w:rsidP="005D7A22">
            <w:pPr>
              <w:pStyle w:val="3TableHeading"/>
              <w:keepNext/>
              <w:keepLines/>
              <w:rPr>
                <w:b/>
                <w:szCs w:val="20"/>
              </w:rPr>
            </w:pPr>
            <w:r w:rsidRPr="00712569">
              <w:rPr>
                <w:b/>
                <w:szCs w:val="20"/>
              </w:rPr>
              <w:t>Typical Slopes</w:t>
            </w:r>
          </w:p>
        </w:tc>
        <w:tc>
          <w:tcPr>
            <w:tcW w:w="1440" w:type="dxa"/>
            <w:shd w:val="clear" w:color="auto" w:fill="00B5E2" w:themeFill="accent1"/>
          </w:tcPr>
          <w:p w14:paraId="18127191" w14:textId="77777777" w:rsidR="005269D3" w:rsidRPr="00712569" w:rsidRDefault="005269D3" w:rsidP="005D7A22">
            <w:pPr>
              <w:pStyle w:val="3TableHeading"/>
              <w:keepNext/>
              <w:keepLines/>
              <w:rPr>
                <w:b/>
                <w:szCs w:val="20"/>
              </w:rPr>
            </w:pPr>
            <w:r w:rsidRPr="00712569">
              <w:rPr>
                <w:b/>
                <w:szCs w:val="20"/>
              </w:rPr>
              <w:t>Specification Level</w:t>
            </w:r>
          </w:p>
        </w:tc>
        <w:tc>
          <w:tcPr>
            <w:tcW w:w="1710" w:type="dxa"/>
            <w:shd w:val="clear" w:color="auto" w:fill="00B5E2" w:themeFill="accent1"/>
          </w:tcPr>
          <w:p w14:paraId="169B81F9" w14:textId="77777777" w:rsidR="005269D3" w:rsidRPr="00712569" w:rsidRDefault="005269D3" w:rsidP="005D7A22">
            <w:pPr>
              <w:pStyle w:val="3TableHeading"/>
              <w:keepNext/>
              <w:keepLines/>
              <w:rPr>
                <w:b/>
                <w:szCs w:val="20"/>
              </w:rPr>
            </w:pPr>
            <w:r w:rsidRPr="00712569">
              <w:rPr>
                <w:b/>
                <w:szCs w:val="20"/>
              </w:rPr>
              <w:t>Vertical Accuracy*</w:t>
            </w:r>
          </w:p>
        </w:tc>
        <w:tc>
          <w:tcPr>
            <w:tcW w:w="2018" w:type="dxa"/>
            <w:shd w:val="clear" w:color="auto" w:fill="00B5E2" w:themeFill="accent1"/>
          </w:tcPr>
          <w:p w14:paraId="66D5ED12" w14:textId="77777777" w:rsidR="005269D3" w:rsidRPr="00712569" w:rsidRDefault="005269D3" w:rsidP="005D7A22">
            <w:pPr>
              <w:pStyle w:val="3TableHeading"/>
              <w:keepNext/>
              <w:keepLines/>
              <w:rPr>
                <w:b/>
                <w:szCs w:val="20"/>
              </w:rPr>
            </w:pPr>
            <w:r w:rsidRPr="00712569">
              <w:rPr>
                <w:b/>
                <w:szCs w:val="20"/>
              </w:rPr>
              <w:t>LiDAR Nominal Pulse Spacing (NPS)</w:t>
            </w:r>
          </w:p>
        </w:tc>
      </w:tr>
      <w:tr w:rsidR="005269D3" w:rsidRPr="00712569" w14:paraId="0850CF8F"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40B29DD0" w14:textId="77777777" w:rsidR="005269D3" w:rsidRPr="00712569" w:rsidRDefault="005269D3" w:rsidP="005D7A22">
            <w:pPr>
              <w:pStyle w:val="3TableText"/>
            </w:pPr>
            <w:r w:rsidRPr="00712569">
              <w:t>High (Deciles 1,2,3)</w:t>
            </w:r>
          </w:p>
        </w:tc>
        <w:tc>
          <w:tcPr>
            <w:tcW w:w="1710" w:type="dxa"/>
          </w:tcPr>
          <w:p w14:paraId="1F5D191E" w14:textId="77777777" w:rsidR="005269D3" w:rsidRPr="00712569" w:rsidRDefault="005269D3" w:rsidP="005D7A22">
            <w:pPr>
              <w:pStyle w:val="3TableText"/>
            </w:pPr>
            <w:r w:rsidRPr="00712569">
              <w:t>Flattest</w:t>
            </w:r>
          </w:p>
        </w:tc>
        <w:tc>
          <w:tcPr>
            <w:tcW w:w="1440" w:type="dxa"/>
            <w:vAlign w:val="top"/>
          </w:tcPr>
          <w:p w14:paraId="51996498" w14:textId="77777777" w:rsidR="005269D3" w:rsidRPr="00712569" w:rsidRDefault="005269D3" w:rsidP="005D7A22">
            <w:pPr>
              <w:pStyle w:val="3TableText"/>
              <w:jc w:val="center"/>
            </w:pPr>
            <w:r w:rsidRPr="00712569">
              <w:t>Highest</w:t>
            </w:r>
          </w:p>
        </w:tc>
        <w:tc>
          <w:tcPr>
            <w:tcW w:w="1710" w:type="dxa"/>
          </w:tcPr>
          <w:p w14:paraId="04B50D1D" w14:textId="77777777" w:rsidR="005269D3" w:rsidRPr="00712569" w:rsidRDefault="005269D3" w:rsidP="005D7A22">
            <w:pPr>
              <w:pStyle w:val="3TableText"/>
              <w:jc w:val="center"/>
            </w:pPr>
            <w:r w:rsidRPr="00712569">
              <w:t>24.5 cm / 36.3 cm</w:t>
            </w:r>
          </w:p>
        </w:tc>
        <w:tc>
          <w:tcPr>
            <w:tcW w:w="2018" w:type="dxa"/>
          </w:tcPr>
          <w:p w14:paraId="30C4C89C" w14:textId="77777777" w:rsidR="005269D3" w:rsidRPr="00712569" w:rsidRDefault="005269D3" w:rsidP="005D7A22">
            <w:pPr>
              <w:pStyle w:val="3TableText"/>
              <w:jc w:val="center"/>
            </w:pPr>
            <w:r w:rsidRPr="00712569">
              <w:t>≤ 2 meters</w:t>
            </w:r>
          </w:p>
        </w:tc>
      </w:tr>
      <w:tr w:rsidR="005269D3" w:rsidRPr="00712569" w14:paraId="2250AFF7"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1F374DFC" w14:textId="77777777" w:rsidR="005269D3" w:rsidRPr="00712569" w:rsidRDefault="005269D3" w:rsidP="005D7A22">
            <w:pPr>
              <w:pStyle w:val="3TableText"/>
            </w:pPr>
            <w:r w:rsidRPr="00712569">
              <w:t>High (Deciles 1,2,3)</w:t>
            </w:r>
          </w:p>
        </w:tc>
        <w:tc>
          <w:tcPr>
            <w:tcW w:w="1710" w:type="dxa"/>
          </w:tcPr>
          <w:p w14:paraId="27B77665" w14:textId="77777777" w:rsidR="005269D3" w:rsidRPr="00712569" w:rsidRDefault="005269D3" w:rsidP="005D7A22">
            <w:pPr>
              <w:pStyle w:val="3TableText"/>
            </w:pPr>
            <w:r w:rsidRPr="00712569">
              <w:t>Rolling or Hilly</w:t>
            </w:r>
          </w:p>
        </w:tc>
        <w:tc>
          <w:tcPr>
            <w:tcW w:w="1440" w:type="dxa"/>
            <w:vAlign w:val="top"/>
          </w:tcPr>
          <w:p w14:paraId="4445BCDC" w14:textId="77777777" w:rsidR="005269D3" w:rsidRPr="00712569" w:rsidRDefault="005269D3" w:rsidP="005D7A22">
            <w:pPr>
              <w:pStyle w:val="3TableText"/>
              <w:jc w:val="center"/>
            </w:pPr>
            <w:r w:rsidRPr="00712569">
              <w:t>High</w:t>
            </w:r>
          </w:p>
        </w:tc>
        <w:tc>
          <w:tcPr>
            <w:tcW w:w="1710" w:type="dxa"/>
          </w:tcPr>
          <w:p w14:paraId="426B184B" w14:textId="77777777" w:rsidR="005269D3" w:rsidRPr="00712569" w:rsidRDefault="005269D3" w:rsidP="005D7A22">
            <w:pPr>
              <w:pStyle w:val="3TableText"/>
              <w:jc w:val="center"/>
            </w:pPr>
            <w:r w:rsidRPr="00712569">
              <w:t>49.0 cm / 72.6 cm</w:t>
            </w:r>
          </w:p>
        </w:tc>
        <w:tc>
          <w:tcPr>
            <w:tcW w:w="2018" w:type="dxa"/>
          </w:tcPr>
          <w:p w14:paraId="218FBCF4" w14:textId="77777777" w:rsidR="005269D3" w:rsidRPr="00712569" w:rsidRDefault="005269D3" w:rsidP="005D7A22">
            <w:pPr>
              <w:pStyle w:val="3TableText"/>
              <w:jc w:val="center"/>
            </w:pPr>
            <w:r w:rsidRPr="00712569">
              <w:t>≤ 2 meters</w:t>
            </w:r>
          </w:p>
        </w:tc>
      </w:tr>
      <w:tr w:rsidR="005269D3" w:rsidRPr="00712569" w14:paraId="0618E6B7"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0C7B499C" w14:textId="77777777" w:rsidR="005269D3" w:rsidRPr="00712569" w:rsidRDefault="005269D3" w:rsidP="005D7A22">
            <w:pPr>
              <w:pStyle w:val="3TableText"/>
              <w:rPr>
                <w:szCs w:val="20"/>
                <w:vertAlign w:val="superscript"/>
              </w:rPr>
            </w:pPr>
            <w:r w:rsidRPr="00712569">
              <w:t>High (Deciles 2,3,4,5)</w:t>
            </w:r>
          </w:p>
        </w:tc>
        <w:tc>
          <w:tcPr>
            <w:tcW w:w="1710" w:type="dxa"/>
          </w:tcPr>
          <w:p w14:paraId="70C3A5F5" w14:textId="77777777" w:rsidR="005269D3" w:rsidRPr="00712569" w:rsidRDefault="005269D3" w:rsidP="005D7A22">
            <w:pPr>
              <w:pStyle w:val="3TableText"/>
              <w:rPr>
                <w:szCs w:val="20"/>
              </w:rPr>
            </w:pPr>
            <w:r w:rsidRPr="00712569">
              <w:t>Hilly</w:t>
            </w:r>
          </w:p>
        </w:tc>
        <w:tc>
          <w:tcPr>
            <w:tcW w:w="1440" w:type="dxa"/>
            <w:vAlign w:val="top"/>
          </w:tcPr>
          <w:p w14:paraId="1CC2A25D" w14:textId="77777777" w:rsidR="005269D3" w:rsidRPr="00712569" w:rsidRDefault="005269D3" w:rsidP="005D7A22">
            <w:pPr>
              <w:pStyle w:val="3TableText"/>
              <w:jc w:val="center"/>
              <w:rPr>
                <w:szCs w:val="20"/>
              </w:rPr>
            </w:pPr>
            <w:r w:rsidRPr="00712569">
              <w:t>Medium</w:t>
            </w:r>
          </w:p>
        </w:tc>
        <w:tc>
          <w:tcPr>
            <w:tcW w:w="1710" w:type="dxa"/>
          </w:tcPr>
          <w:p w14:paraId="71DB9516" w14:textId="77777777" w:rsidR="005269D3" w:rsidRPr="00712569" w:rsidRDefault="005269D3" w:rsidP="005D7A22">
            <w:pPr>
              <w:pStyle w:val="3TableText"/>
              <w:jc w:val="center"/>
              <w:rPr>
                <w:szCs w:val="20"/>
              </w:rPr>
            </w:pPr>
            <w:r w:rsidRPr="00712569">
              <w:t>98.0 cm / 145 cm</w:t>
            </w:r>
          </w:p>
        </w:tc>
        <w:tc>
          <w:tcPr>
            <w:tcW w:w="2018" w:type="dxa"/>
          </w:tcPr>
          <w:p w14:paraId="0FF35BE4" w14:textId="77777777" w:rsidR="005269D3" w:rsidRPr="00712569" w:rsidRDefault="005269D3" w:rsidP="005D7A22">
            <w:pPr>
              <w:pStyle w:val="3TableText"/>
              <w:jc w:val="center"/>
            </w:pPr>
            <w:r w:rsidRPr="00712569">
              <w:t>≤ 3.5 meters</w:t>
            </w:r>
          </w:p>
        </w:tc>
      </w:tr>
      <w:tr w:rsidR="005269D3" w:rsidRPr="00712569" w14:paraId="2775876C"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0457A664" w14:textId="77777777" w:rsidR="005269D3" w:rsidRPr="00712569" w:rsidRDefault="005269D3" w:rsidP="005D7A22">
            <w:pPr>
              <w:pStyle w:val="3TableText"/>
              <w:rPr>
                <w:szCs w:val="20"/>
                <w:vertAlign w:val="superscript"/>
              </w:rPr>
            </w:pPr>
            <w:r w:rsidRPr="00712569">
              <w:t>Medium (Deciles 3,4,5,6,7)</w:t>
            </w:r>
          </w:p>
        </w:tc>
        <w:tc>
          <w:tcPr>
            <w:tcW w:w="1710" w:type="dxa"/>
          </w:tcPr>
          <w:p w14:paraId="31970EBD" w14:textId="77777777" w:rsidR="005269D3" w:rsidRPr="00712569" w:rsidRDefault="005269D3" w:rsidP="005D7A22">
            <w:pPr>
              <w:pStyle w:val="3TableText"/>
              <w:rPr>
                <w:szCs w:val="20"/>
              </w:rPr>
            </w:pPr>
            <w:r w:rsidRPr="00712569">
              <w:t>Flattest</w:t>
            </w:r>
          </w:p>
        </w:tc>
        <w:tc>
          <w:tcPr>
            <w:tcW w:w="1440" w:type="dxa"/>
            <w:vAlign w:val="top"/>
          </w:tcPr>
          <w:p w14:paraId="0B1D3C49" w14:textId="77777777" w:rsidR="005269D3" w:rsidRPr="00712569" w:rsidRDefault="005269D3" w:rsidP="005D7A22">
            <w:pPr>
              <w:pStyle w:val="3TableText"/>
              <w:jc w:val="center"/>
              <w:rPr>
                <w:szCs w:val="20"/>
              </w:rPr>
            </w:pPr>
            <w:r w:rsidRPr="00712569">
              <w:t>High</w:t>
            </w:r>
          </w:p>
        </w:tc>
        <w:tc>
          <w:tcPr>
            <w:tcW w:w="1710" w:type="dxa"/>
          </w:tcPr>
          <w:p w14:paraId="7B9E64E7" w14:textId="77777777" w:rsidR="005269D3" w:rsidRPr="00712569" w:rsidRDefault="005269D3" w:rsidP="005D7A22">
            <w:pPr>
              <w:pStyle w:val="3TableText"/>
              <w:jc w:val="center"/>
              <w:rPr>
                <w:szCs w:val="20"/>
              </w:rPr>
            </w:pPr>
            <w:r w:rsidRPr="00712569">
              <w:t>49.0 cm / 72.6 cm</w:t>
            </w:r>
          </w:p>
        </w:tc>
        <w:tc>
          <w:tcPr>
            <w:tcW w:w="2018" w:type="dxa"/>
          </w:tcPr>
          <w:p w14:paraId="0691EE74" w14:textId="77777777" w:rsidR="005269D3" w:rsidRPr="00712569" w:rsidRDefault="005269D3" w:rsidP="005D7A22">
            <w:pPr>
              <w:pStyle w:val="3TableText"/>
              <w:jc w:val="center"/>
            </w:pPr>
            <w:r w:rsidRPr="00712569">
              <w:t>≤ 2 meters</w:t>
            </w:r>
          </w:p>
        </w:tc>
      </w:tr>
      <w:tr w:rsidR="005269D3" w:rsidRPr="00712569" w14:paraId="0C4A0207"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62D90550" w14:textId="77777777" w:rsidR="005269D3" w:rsidRPr="00712569" w:rsidRDefault="005269D3" w:rsidP="005D7A22">
            <w:pPr>
              <w:pStyle w:val="3TableText"/>
              <w:rPr>
                <w:szCs w:val="20"/>
                <w:vertAlign w:val="superscript"/>
              </w:rPr>
            </w:pPr>
            <w:r w:rsidRPr="00712569">
              <w:t>Medium (Deciles 3,4,5,6,7)</w:t>
            </w:r>
          </w:p>
        </w:tc>
        <w:tc>
          <w:tcPr>
            <w:tcW w:w="1710" w:type="dxa"/>
          </w:tcPr>
          <w:p w14:paraId="3AADA80D" w14:textId="77777777" w:rsidR="005269D3" w:rsidRPr="00712569" w:rsidRDefault="005269D3" w:rsidP="005D7A22">
            <w:pPr>
              <w:pStyle w:val="3TableText"/>
              <w:rPr>
                <w:szCs w:val="20"/>
              </w:rPr>
            </w:pPr>
            <w:r w:rsidRPr="00712569">
              <w:t>Rolling</w:t>
            </w:r>
          </w:p>
        </w:tc>
        <w:tc>
          <w:tcPr>
            <w:tcW w:w="1440" w:type="dxa"/>
            <w:vAlign w:val="top"/>
          </w:tcPr>
          <w:p w14:paraId="3314DA55" w14:textId="77777777" w:rsidR="005269D3" w:rsidRPr="00712569" w:rsidRDefault="005269D3" w:rsidP="005D7A22">
            <w:pPr>
              <w:pStyle w:val="3TableText"/>
              <w:jc w:val="center"/>
              <w:rPr>
                <w:szCs w:val="20"/>
              </w:rPr>
            </w:pPr>
            <w:r w:rsidRPr="00712569">
              <w:t>Medium</w:t>
            </w:r>
          </w:p>
        </w:tc>
        <w:tc>
          <w:tcPr>
            <w:tcW w:w="1710" w:type="dxa"/>
          </w:tcPr>
          <w:p w14:paraId="4208C007" w14:textId="77777777" w:rsidR="005269D3" w:rsidRPr="00712569" w:rsidRDefault="005269D3" w:rsidP="005D7A22">
            <w:pPr>
              <w:pStyle w:val="3TableText"/>
              <w:jc w:val="center"/>
              <w:rPr>
                <w:szCs w:val="20"/>
              </w:rPr>
            </w:pPr>
            <w:r w:rsidRPr="00712569">
              <w:t>98.0 cm / 145 cm</w:t>
            </w:r>
          </w:p>
        </w:tc>
        <w:tc>
          <w:tcPr>
            <w:tcW w:w="2018" w:type="dxa"/>
          </w:tcPr>
          <w:p w14:paraId="64BB9B84" w14:textId="77777777" w:rsidR="005269D3" w:rsidRPr="00712569" w:rsidRDefault="005269D3" w:rsidP="005D7A22">
            <w:pPr>
              <w:pStyle w:val="3TableText"/>
              <w:jc w:val="center"/>
            </w:pPr>
            <w:r w:rsidRPr="00712569">
              <w:t>≤ 3.5 meters</w:t>
            </w:r>
          </w:p>
        </w:tc>
      </w:tr>
      <w:tr w:rsidR="005269D3" w:rsidRPr="00712569" w14:paraId="64CC1F98"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0E3C8FAD" w14:textId="77777777" w:rsidR="005269D3" w:rsidRPr="00712569" w:rsidRDefault="005269D3" w:rsidP="005D7A22">
            <w:pPr>
              <w:pStyle w:val="3TableText"/>
              <w:rPr>
                <w:szCs w:val="20"/>
                <w:vertAlign w:val="superscript"/>
              </w:rPr>
            </w:pPr>
            <w:r w:rsidRPr="00712569">
              <w:t>Medium (Deciles 3,4,5,6,7)</w:t>
            </w:r>
          </w:p>
        </w:tc>
        <w:tc>
          <w:tcPr>
            <w:tcW w:w="1710" w:type="dxa"/>
          </w:tcPr>
          <w:p w14:paraId="44609E1D" w14:textId="77777777" w:rsidR="005269D3" w:rsidRPr="00712569" w:rsidRDefault="005269D3" w:rsidP="005D7A22">
            <w:pPr>
              <w:pStyle w:val="3TableText"/>
              <w:rPr>
                <w:szCs w:val="20"/>
              </w:rPr>
            </w:pPr>
            <w:r w:rsidRPr="00712569">
              <w:t>Hilly</w:t>
            </w:r>
          </w:p>
        </w:tc>
        <w:tc>
          <w:tcPr>
            <w:tcW w:w="1440" w:type="dxa"/>
            <w:vAlign w:val="top"/>
          </w:tcPr>
          <w:p w14:paraId="499E9633" w14:textId="77777777" w:rsidR="005269D3" w:rsidRPr="00712569" w:rsidRDefault="005269D3" w:rsidP="005D7A22">
            <w:pPr>
              <w:pStyle w:val="3TableText"/>
              <w:jc w:val="center"/>
              <w:rPr>
                <w:szCs w:val="20"/>
              </w:rPr>
            </w:pPr>
            <w:r w:rsidRPr="00712569">
              <w:t>Low</w:t>
            </w:r>
          </w:p>
        </w:tc>
        <w:tc>
          <w:tcPr>
            <w:tcW w:w="1710" w:type="dxa"/>
          </w:tcPr>
          <w:p w14:paraId="63F5104C" w14:textId="77777777" w:rsidR="005269D3" w:rsidRPr="00712569" w:rsidRDefault="005269D3" w:rsidP="005D7A22">
            <w:pPr>
              <w:pStyle w:val="3TableText"/>
              <w:jc w:val="center"/>
              <w:rPr>
                <w:szCs w:val="20"/>
              </w:rPr>
            </w:pPr>
            <w:r w:rsidRPr="00712569">
              <w:t>147 cm / 218 cm</w:t>
            </w:r>
          </w:p>
        </w:tc>
        <w:tc>
          <w:tcPr>
            <w:tcW w:w="2018" w:type="dxa"/>
          </w:tcPr>
          <w:p w14:paraId="4B7F116B" w14:textId="77777777" w:rsidR="005269D3" w:rsidRPr="00712569" w:rsidRDefault="005269D3" w:rsidP="005D7A22">
            <w:pPr>
              <w:pStyle w:val="3TableText"/>
              <w:jc w:val="center"/>
            </w:pPr>
            <w:r w:rsidRPr="00712569">
              <w:t>≤ 5 meters</w:t>
            </w:r>
          </w:p>
        </w:tc>
      </w:tr>
      <w:tr w:rsidR="005269D3" w:rsidRPr="00712569" w14:paraId="6F4471A2"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05E4EF60" w14:textId="77777777" w:rsidR="005269D3" w:rsidRPr="00712569" w:rsidRDefault="005269D3" w:rsidP="005D7A22">
            <w:pPr>
              <w:pStyle w:val="3TableText"/>
              <w:rPr>
                <w:szCs w:val="20"/>
                <w:vertAlign w:val="superscript"/>
              </w:rPr>
            </w:pPr>
            <w:r w:rsidRPr="00712569">
              <w:t>Low (Deciles 7,8,9,10)</w:t>
            </w:r>
          </w:p>
        </w:tc>
        <w:tc>
          <w:tcPr>
            <w:tcW w:w="1710" w:type="dxa"/>
          </w:tcPr>
          <w:p w14:paraId="3ABFF198" w14:textId="77777777" w:rsidR="005269D3" w:rsidRPr="00712569" w:rsidRDefault="005269D3" w:rsidP="005D7A22">
            <w:pPr>
              <w:pStyle w:val="3TableText"/>
              <w:rPr>
                <w:szCs w:val="20"/>
              </w:rPr>
            </w:pPr>
            <w:r w:rsidRPr="00712569">
              <w:t>All</w:t>
            </w:r>
          </w:p>
        </w:tc>
        <w:tc>
          <w:tcPr>
            <w:tcW w:w="1440" w:type="dxa"/>
            <w:vAlign w:val="top"/>
          </w:tcPr>
          <w:p w14:paraId="70A42523" w14:textId="77777777" w:rsidR="005269D3" w:rsidRPr="00712569" w:rsidRDefault="005269D3" w:rsidP="005D7A22">
            <w:pPr>
              <w:pStyle w:val="3TableText"/>
              <w:jc w:val="center"/>
              <w:rPr>
                <w:szCs w:val="20"/>
              </w:rPr>
            </w:pPr>
            <w:r w:rsidRPr="00712569">
              <w:t>Low</w:t>
            </w:r>
          </w:p>
        </w:tc>
        <w:tc>
          <w:tcPr>
            <w:tcW w:w="1710" w:type="dxa"/>
          </w:tcPr>
          <w:p w14:paraId="6431B682" w14:textId="77777777" w:rsidR="005269D3" w:rsidRPr="00712569" w:rsidRDefault="005269D3" w:rsidP="005D7A22">
            <w:pPr>
              <w:pStyle w:val="3TableText"/>
              <w:jc w:val="center"/>
              <w:rPr>
                <w:szCs w:val="20"/>
              </w:rPr>
            </w:pPr>
            <w:r w:rsidRPr="00712569">
              <w:t>147 cm / 218 cm</w:t>
            </w:r>
          </w:p>
        </w:tc>
        <w:tc>
          <w:tcPr>
            <w:tcW w:w="2018" w:type="dxa"/>
          </w:tcPr>
          <w:p w14:paraId="623390BC" w14:textId="77777777" w:rsidR="005269D3" w:rsidRPr="00712569" w:rsidRDefault="005269D3" w:rsidP="005D7A22">
            <w:pPr>
              <w:pStyle w:val="3TableText"/>
              <w:jc w:val="center"/>
            </w:pPr>
            <w:r w:rsidRPr="00712569">
              <w:t>≤ 5 meters</w:t>
            </w:r>
          </w:p>
        </w:tc>
      </w:tr>
    </w:tbl>
    <w:p w14:paraId="2FC83EED" w14:textId="77777777" w:rsidR="001531A9" w:rsidRDefault="005269D3" w:rsidP="005269D3">
      <w:pPr>
        <w:pStyle w:val="BodyText"/>
      </w:pPr>
      <w:r>
        <w:t>*Vertical Accuracy at 95% Confidence Level (FVA or NVA)/(CVA or VVA)</w:t>
      </w:r>
    </w:p>
    <w:bookmarkStart w:id="32" w:name="_Toc432412967"/>
    <w:p w14:paraId="3022D34E" w14:textId="0871F64A" w:rsidR="001531A9" w:rsidRDefault="007A5D8E" w:rsidP="001531A9">
      <w:pPr>
        <w:pStyle w:val="BodyText"/>
      </w:pPr>
      <w:r>
        <w:fldChar w:fldCharType="begin"/>
      </w:r>
      <w:r>
        <w:instrText xml:space="preserve"> REF _Ref101278994 \h </w:instrText>
      </w:r>
      <w:r>
        <w:fldChar w:fldCharType="separate"/>
      </w:r>
      <w:r w:rsidR="00743D9F">
        <w:t xml:space="preserve">Table </w:t>
      </w:r>
      <w:r w:rsidR="00743D9F">
        <w:rPr>
          <w:noProof/>
        </w:rPr>
        <w:t>2</w:t>
      </w:r>
      <w:r>
        <w:fldChar w:fldCharType="end"/>
      </w:r>
      <w:r w:rsidR="00BA24A7">
        <w:t xml:space="preserve"> depicts the complete list of source elevation data and attributes leveraged for the </w:t>
      </w:r>
      <w:r w:rsidR="00196A72">
        <w:t>San Bernard</w:t>
      </w:r>
      <w:r w:rsidR="00BA24A7">
        <w:t xml:space="preserve"> </w:t>
      </w:r>
      <w:r w:rsidR="009F3DB9">
        <w:t>w</w:t>
      </w:r>
      <w:r w:rsidR="00BA24A7">
        <w:t>atershed</w:t>
      </w:r>
      <w:r w:rsidR="001531A9" w:rsidRPr="001531A9">
        <w:t xml:space="preserve">. </w:t>
      </w:r>
      <w:r w:rsidR="00BA24A7">
        <w:t xml:space="preserve"> </w:t>
      </w:r>
      <w:r w:rsidR="006B4EA6" w:rsidRPr="004D0A69">
        <w:t xml:space="preserve">All datasets used for hydraulic analyses and mapping meet the highest specification level defined in </w:t>
      </w:r>
      <w:r w:rsidR="00782D9E">
        <w:fldChar w:fldCharType="begin"/>
      </w:r>
      <w:r w:rsidR="00782D9E">
        <w:instrText xml:space="preserve"> REF _Ref81923729 \h </w:instrText>
      </w:r>
      <w:r w:rsidR="00782D9E">
        <w:fldChar w:fldCharType="separate"/>
      </w:r>
      <w:r w:rsidR="00743D9F">
        <w:t xml:space="preserve">Table </w:t>
      </w:r>
      <w:r w:rsidR="00743D9F">
        <w:rPr>
          <w:noProof/>
        </w:rPr>
        <w:t>1</w:t>
      </w:r>
      <w:r w:rsidR="00782D9E">
        <w:fldChar w:fldCharType="end"/>
      </w:r>
      <w:r w:rsidR="006B4EA6" w:rsidRPr="004D0A69">
        <w:t>.</w:t>
      </w:r>
      <w:r w:rsidR="006B4EA6">
        <w:t xml:space="preserve"> </w:t>
      </w:r>
      <w:r w:rsidR="006B4EA6" w:rsidRPr="004D0A69">
        <w:t xml:space="preserve"> </w:t>
      </w:r>
      <w:r w:rsidR="001531A9" w:rsidRPr="001531A9">
        <w:t>The following datasets were evaluated and prioritized as best available:</w:t>
      </w:r>
    </w:p>
    <w:p w14:paraId="79C8928D" w14:textId="1E2CBC26" w:rsidR="00BA24A7" w:rsidRDefault="00BA24A7" w:rsidP="00BA24A7">
      <w:pPr>
        <w:pStyle w:val="Caption"/>
        <w:jc w:val="center"/>
      </w:pPr>
      <w:bookmarkStart w:id="33" w:name="_Ref101278994"/>
      <w:bookmarkStart w:id="34" w:name="_Toc106973601"/>
      <w:r>
        <w:t xml:space="preserve">Table </w:t>
      </w:r>
      <w:r>
        <w:fldChar w:fldCharType="begin"/>
      </w:r>
      <w:r>
        <w:instrText xml:space="preserve"> SEQ Table \* ARABIC </w:instrText>
      </w:r>
      <w:r>
        <w:fldChar w:fldCharType="separate"/>
      </w:r>
      <w:r w:rsidR="00743D9F">
        <w:rPr>
          <w:noProof/>
        </w:rPr>
        <w:t>2</w:t>
      </w:r>
      <w:r>
        <w:fldChar w:fldCharType="end"/>
      </w:r>
      <w:bookmarkEnd w:id="33"/>
      <w:r>
        <w:t xml:space="preserve">: LiDAR Topographic Data Available for the </w:t>
      </w:r>
      <w:r w:rsidR="00196A72">
        <w:t>San Bernard</w:t>
      </w:r>
      <w:r>
        <w:t xml:space="preserve"> Watershed</w:t>
      </w:r>
      <w:bookmarkEnd w:id="34"/>
    </w:p>
    <w:tbl>
      <w:tblPr>
        <w:tblStyle w:val="CompassTable"/>
        <w:tblW w:w="9323" w:type="dxa"/>
        <w:tblLook w:val="04A0" w:firstRow="1" w:lastRow="0" w:firstColumn="1" w:lastColumn="0" w:noHBand="0" w:noVBand="1"/>
      </w:tblPr>
      <w:tblGrid>
        <w:gridCol w:w="647"/>
        <w:gridCol w:w="4078"/>
        <w:gridCol w:w="1431"/>
        <w:gridCol w:w="1164"/>
        <w:gridCol w:w="2003"/>
      </w:tblGrid>
      <w:tr w:rsidR="00BA24A7" w:rsidRPr="00712569" w14:paraId="5D739806" w14:textId="77777777" w:rsidTr="00BC6495">
        <w:trPr>
          <w:cnfStyle w:val="100000000000" w:firstRow="1" w:lastRow="0" w:firstColumn="0" w:lastColumn="0" w:oddVBand="0" w:evenVBand="0" w:oddHBand="0" w:evenHBand="0" w:firstRowFirstColumn="0" w:firstRowLastColumn="0" w:lastRowFirstColumn="0" w:lastRowLastColumn="0"/>
        </w:trPr>
        <w:tc>
          <w:tcPr>
            <w:tcW w:w="648" w:type="dxa"/>
            <w:shd w:val="clear" w:color="auto" w:fill="00B5E2" w:themeFill="accent1"/>
          </w:tcPr>
          <w:p w14:paraId="1EAB286E" w14:textId="77777777" w:rsidR="00BA24A7" w:rsidRPr="00712569" w:rsidRDefault="00BA24A7" w:rsidP="001F4E43">
            <w:pPr>
              <w:pStyle w:val="3TableHeading"/>
              <w:keepNext/>
              <w:keepLines/>
              <w:rPr>
                <w:b/>
                <w:szCs w:val="20"/>
              </w:rPr>
            </w:pPr>
            <w:r>
              <w:rPr>
                <w:b/>
                <w:szCs w:val="20"/>
              </w:rPr>
              <w:t>Year</w:t>
            </w:r>
          </w:p>
        </w:tc>
        <w:tc>
          <w:tcPr>
            <w:tcW w:w="4140" w:type="dxa"/>
            <w:shd w:val="clear" w:color="auto" w:fill="00B5E2" w:themeFill="accent1"/>
          </w:tcPr>
          <w:p w14:paraId="273ACB85" w14:textId="77777777" w:rsidR="00BA24A7" w:rsidRPr="00712569" w:rsidRDefault="00BA24A7" w:rsidP="001F4E43">
            <w:pPr>
              <w:pStyle w:val="3TableHeading"/>
              <w:keepNext/>
              <w:keepLines/>
              <w:rPr>
                <w:b/>
                <w:szCs w:val="20"/>
              </w:rPr>
            </w:pPr>
            <w:r>
              <w:rPr>
                <w:b/>
                <w:szCs w:val="20"/>
              </w:rPr>
              <w:t>Description</w:t>
            </w:r>
          </w:p>
        </w:tc>
        <w:tc>
          <w:tcPr>
            <w:tcW w:w="1350" w:type="dxa"/>
            <w:shd w:val="clear" w:color="auto" w:fill="00B5E2" w:themeFill="accent1"/>
          </w:tcPr>
          <w:p w14:paraId="159E72B4" w14:textId="77777777" w:rsidR="00BA24A7" w:rsidRPr="00712569" w:rsidRDefault="00BA24A7" w:rsidP="001F4E43">
            <w:pPr>
              <w:pStyle w:val="3TableHeading"/>
              <w:keepNext/>
              <w:keepLines/>
              <w:rPr>
                <w:b/>
                <w:szCs w:val="20"/>
              </w:rPr>
            </w:pPr>
            <w:r>
              <w:rPr>
                <w:b/>
                <w:szCs w:val="20"/>
              </w:rPr>
              <w:t>Source/Owner</w:t>
            </w:r>
          </w:p>
        </w:tc>
        <w:tc>
          <w:tcPr>
            <w:tcW w:w="1167" w:type="dxa"/>
            <w:shd w:val="clear" w:color="auto" w:fill="00B5E2" w:themeFill="accent1"/>
          </w:tcPr>
          <w:p w14:paraId="7AA31E81" w14:textId="77777777" w:rsidR="00BA24A7" w:rsidRPr="00712569" w:rsidRDefault="00BA24A7" w:rsidP="001F4E43">
            <w:pPr>
              <w:pStyle w:val="3TableHeading"/>
              <w:keepNext/>
              <w:keepLines/>
              <w:rPr>
                <w:b/>
                <w:szCs w:val="20"/>
              </w:rPr>
            </w:pPr>
            <w:r>
              <w:rPr>
                <w:b/>
                <w:szCs w:val="20"/>
              </w:rPr>
              <w:t>Accuracy</w:t>
            </w:r>
            <w:r w:rsidRPr="00D35186">
              <w:rPr>
                <w:szCs w:val="20"/>
                <w:vertAlign w:val="superscript"/>
              </w:rPr>
              <w:t>1</w:t>
            </w:r>
          </w:p>
        </w:tc>
        <w:tc>
          <w:tcPr>
            <w:tcW w:w="2018" w:type="dxa"/>
            <w:shd w:val="clear" w:color="auto" w:fill="00B5E2" w:themeFill="accent1"/>
          </w:tcPr>
          <w:p w14:paraId="5ED64721" w14:textId="030D3164" w:rsidR="00BA24A7" w:rsidRPr="00712569" w:rsidRDefault="00BA24A7" w:rsidP="001D39CA">
            <w:pPr>
              <w:pStyle w:val="3TableHeading"/>
              <w:keepNext/>
              <w:keepLines/>
              <w:rPr>
                <w:b/>
                <w:szCs w:val="20"/>
              </w:rPr>
            </w:pPr>
            <w:r>
              <w:rPr>
                <w:b/>
                <w:szCs w:val="20"/>
              </w:rPr>
              <w:t>Approximate Footprint (</w:t>
            </w:r>
            <w:r w:rsidR="001D39CA">
              <w:rPr>
                <w:b/>
                <w:szCs w:val="20"/>
              </w:rPr>
              <w:t>m</w:t>
            </w:r>
            <w:r>
              <w:rPr>
                <w:b/>
                <w:szCs w:val="20"/>
              </w:rPr>
              <w:t>i</w:t>
            </w:r>
            <w:r w:rsidR="002A7A9B" w:rsidRPr="002A7A9B">
              <w:rPr>
                <w:b/>
                <w:szCs w:val="20"/>
                <w:vertAlign w:val="superscript"/>
              </w:rPr>
              <w:t>2</w:t>
            </w:r>
            <w:r>
              <w:rPr>
                <w:b/>
                <w:szCs w:val="20"/>
              </w:rPr>
              <w:t>)</w:t>
            </w:r>
            <w:r w:rsidRPr="00D35186">
              <w:rPr>
                <w:szCs w:val="20"/>
                <w:vertAlign w:val="superscript"/>
              </w:rPr>
              <w:t>2</w:t>
            </w:r>
          </w:p>
        </w:tc>
      </w:tr>
      <w:tr w:rsidR="00BA24A7" w:rsidRPr="00712569" w14:paraId="341BE55E" w14:textId="77777777" w:rsidTr="001F4E43">
        <w:trPr>
          <w:cnfStyle w:val="000000100000" w:firstRow="0" w:lastRow="0" w:firstColumn="0" w:lastColumn="0" w:oddVBand="0" w:evenVBand="0" w:oddHBand="1" w:evenHBand="0" w:firstRowFirstColumn="0" w:firstRowLastColumn="0" w:lastRowFirstColumn="0" w:lastRowLastColumn="0"/>
          <w:trHeight w:val="288"/>
        </w:trPr>
        <w:tc>
          <w:tcPr>
            <w:tcW w:w="648" w:type="dxa"/>
          </w:tcPr>
          <w:p w14:paraId="369C129F" w14:textId="39CCDB60" w:rsidR="00BA24A7" w:rsidRPr="00BA24A7" w:rsidRDefault="00BA24A7" w:rsidP="007A5D8E">
            <w:pPr>
              <w:pStyle w:val="3TableText"/>
              <w:rPr>
                <w:rFonts w:cs="Calibri"/>
                <w:sz w:val="18"/>
                <w:szCs w:val="18"/>
              </w:rPr>
            </w:pPr>
            <w:r w:rsidRPr="00BA24A7">
              <w:rPr>
                <w:rFonts w:cs="Calibri"/>
                <w:sz w:val="18"/>
                <w:szCs w:val="18"/>
              </w:rPr>
              <w:t>201</w:t>
            </w:r>
            <w:r w:rsidR="007A5D8E">
              <w:rPr>
                <w:rFonts w:cs="Calibri"/>
                <w:sz w:val="18"/>
                <w:szCs w:val="18"/>
              </w:rPr>
              <w:t>8</w:t>
            </w:r>
          </w:p>
        </w:tc>
        <w:tc>
          <w:tcPr>
            <w:tcW w:w="4140" w:type="dxa"/>
          </w:tcPr>
          <w:p w14:paraId="1C831B94" w14:textId="7D647AE4" w:rsidR="00BA24A7" w:rsidRPr="00BA24A7" w:rsidRDefault="000F428F" w:rsidP="001F4E43">
            <w:pPr>
              <w:pStyle w:val="3TableText"/>
              <w:rPr>
                <w:rFonts w:cs="Calibri"/>
                <w:sz w:val="18"/>
                <w:szCs w:val="18"/>
              </w:rPr>
            </w:pPr>
            <w:r w:rsidRPr="000F428F">
              <w:rPr>
                <w:rFonts w:cs="Calibri"/>
                <w:sz w:val="18"/>
                <w:szCs w:val="18"/>
              </w:rPr>
              <w:t xml:space="preserve">2018 TNRIS LiDAR: Upper Coastal </w:t>
            </w:r>
          </w:p>
        </w:tc>
        <w:tc>
          <w:tcPr>
            <w:tcW w:w="1350" w:type="dxa"/>
            <w:vAlign w:val="top"/>
          </w:tcPr>
          <w:p w14:paraId="6CC5D0FC" w14:textId="77777777" w:rsidR="00BA24A7" w:rsidRPr="00BA24A7" w:rsidRDefault="00BA24A7" w:rsidP="001F4E43">
            <w:pPr>
              <w:pStyle w:val="3TableText"/>
              <w:jc w:val="center"/>
              <w:rPr>
                <w:rFonts w:cs="Calibri"/>
                <w:sz w:val="18"/>
                <w:szCs w:val="18"/>
              </w:rPr>
            </w:pPr>
            <w:r w:rsidRPr="00BA24A7">
              <w:rPr>
                <w:rFonts w:cs="Calibri"/>
                <w:sz w:val="18"/>
                <w:szCs w:val="18"/>
              </w:rPr>
              <w:t>TNRIS/TWDB</w:t>
            </w:r>
          </w:p>
        </w:tc>
        <w:tc>
          <w:tcPr>
            <w:tcW w:w="1167" w:type="dxa"/>
          </w:tcPr>
          <w:p w14:paraId="7BEF33AD" w14:textId="679ED343" w:rsidR="00BA24A7" w:rsidRPr="00BA24A7" w:rsidRDefault="000F428F" w:rsidP="001F4E43">
            <w:pPr>
              <w:pStyle w:val="3TableText"/>
              <w:jc w:val="center"/>
              <w:rPr>
                <w:rFonts w:cs="Calibri"/>
                <w:sz w:val="18"/>
                <w:szCs w:val="18"/>
              </w:rPr>
            </w:pPr>
            <w:r w:rsidRPr="00BA24A7">
              <w:rPr>
                <w:rFonts w:cs="Calibri"/>
                <w:sz w:val="18"/>
                <w:szCs w:val="18"/>
              </w:rPr>
              <w:t>9.4 cm</w:t>
            </w:r>
          </w:p>
        </w:tc>
        <w:tc>
          <w:tcPr>
            <w:tcW w:w="2018" w:type="dxa"/>
          </w:tcPr>
          <w:p w14:paraId="229E75DA" w14:textId="78ECDA77" w:rsidR="00BA24A7" w:rsidRPr="00BA24A7" w:rsidRDefault="00ED7E7A" w:rsidP="001F4E43">
            <w:pPr>
              <w:pStyle w:val="3TableText"/>
              <w:jc w:val="center"/>
              <w:rPr>
                <w:rFonts w:cs="Calibri"/>
                <w:sz w:val="18"/>
                <w:szCs w:val="18"/>
              </w:rPr>
            </w:pPr>
            <w:r>
              <w:rPr>
                <w:rFonts w:cs="Calibri"/>
                <w:sz w:val="18"/>
                <w:szCs w:val="18"/>
              </w:rPr>
              <w:t>594</w:t>
            </w:r>
          </w:p>
        </w:tc>
      </w:tr>
      <w:tr w:rsidR="00BA24A7" w:rsidRPr="00712569" w14:paraId="36CCABC8" w14:textId="77777777" w:rsidTr="001F4E43">
        <w:trPr>
          <w:cnfStyle w:val="000000010000" w:firstRow="0" w:lastRow="0" w:firstColumn="0" w:lastColumn="0" w:oddVBand="0" w:evenVBand="0" w:oddHBand="0" w:evenHBand="1" w:firstRowFirstColumn="0" w:firstRowLastColumn="0" w:lastRowFirstColumn="0" w:lastRowLastColumn="0"/>
          <w:trHeight w:val="288"/>
        </w:trPr>
        <w:tc>
          <w:tcPr>
            <w:tcW w:w="648" w:type="dxa"/>
          </w:tcPr>
          <w:p w14:paraId="2D3B1154" w14:textId="23434447" w:rsidR="00BA24A7" w:rsidRPr="00BA24A7" w:rsidRDefault="00BA24A7" w:rsidP="001F4E43">
            <w:pPr>
              <w:pStyle w:val="3TableText"/>
              <w:rPr>
                <w:rFonts w:cs="Calibri"/>
                <w:sz w:val="18"/>
                <w:szCs w:val="18"/>
              </w:rPr>
            </w:pPr>
            <w:r w:rsidRPr="00BA24A7">
              <w:rPr>
                <w:rFonts w:cs="Calibri"/>
                <w:sz w:val="18"/>
                <w:szCs w:val="18"/>
              </w:rPr>
              <w:t>2018</w:t>
            </w:r>
          </w:p>
        </w:tc>
        <w:tc>
          <w:tcPr>
            <w:tcW w:w="4140" w:type="dxa"/>
          </w:tcPr>
          <w:p w14:paraId="4E14969C" w14:textId="7FC1A816" w:rsidR="00BA24A7" w:rsidRPr="00BA24A7" w:rsidRDefault="000F428F" w:rsidP="007A5D8E">
            <w:pPr>
              <w:pStyle w:val="3TableText"/>
              <w:rPr>
                <w:rFonts w:cs="Calibri"/>
                <w:sz w:val="18"/>
                <w:szCs w:val="18"/>
              </w:rPr>
            </w:pPr>
            <w:r w:rsidRPr="000F428F">
              <w:rPr>
                <w:rFonts w:cs="Calibri"/>
                <w:sz w:val="18"/>
                <w:szCs w:val="18"/>
              </w:rPr>
              <w:t xml:space="preserve">2018 Lavaca </w:t>
            </w:r>
            <w:r w:rsidR="007A5D8E">
              <w:rPr>
                <w:rFonts w:cs="Calibri"/>
                <w:sz w:val="18"/>
                <w:szCs w:val="18"/>
              </w:rPr>
              <w:t>and</w:t>
            </w:r>
            <w:r w:rsidRPr="000F428F">
              <w:rPr>
                <w:rFonts w:cs="Calibri"/>
                <w:sz w:val="18"/>
                <w:szCs w:val="18"/>
              </w:rPr>
              <w:t xml:space="preserve"> Wharton Counties LiDAR</w:t>
            </w:r>
          </w:p>
        </w:tc>
        <w:tc>
          <w:tcPr>
            <w:tcW w:w="1350" w:type="dxa"/>
            <w:vAlign w:val="top"/>
          </w:tcPr>
          <w:p w14:paraId="06E2C960" w14:textId="77777777" w:rsidR="00BA24A7" w:rsidRPr="00BA24A7" w:rsidRDefault="00BA24A7" w:rsidP="001F4E43">
            <w:pPr>
              <w:pStyle w:val="3TableText"/>
              <w:jc w:val="center"/>
              <w:rPr>
                <w:rFonts w:cs="Calibri"/>
                <w:sz w:val="18"/>
                <w:szCs w:val="18"/>
              </w:rPr>
            </w:pPr>
            <w:r w:rsidRPr="00BA24A7">
              <w:rPr>
                <w:rFonts w:cs="Calibri"/>
                <w:sz w:val="18"/>
                <w:szCs w:val="18"/>
              </w:rPr>
              <w:t>TNRIS/TWDB</w:t>
            </w:r>
          </w:p>
        </w:tc>
        <w:tc>
          <w:tcPr>
            <w:tcW w:w="1167" w:type="dxa"/>
          </w:tcPr>
          <w:p w14:paraId="45540E2A" w14:textId="733F7054" w:rsidR="00BA24A7" w:rsidRPr="00BA24A7" w:rsidRDefault="00726831" w:rsidP="001F4E43">
            <w:pPr>
              <w:pStyle w:val="3TableText"/>
              <w:jc w:val="center"/>
              <w:rPr>
                <w:rFonts w:cs="Calibri"/>
                <w:sz w:val="18"/>
                <w:szCs w:val="18"/>
              </w:rPr>
            </w:pPr>
            <w:r w:rsidRPr="00726831">
              <w:rPr>
                <w:rFonts w:cs="Calibri"/>
                <w:sz w:val="18"/>
                <w:szCs w:val="18"/>
              </w:rPr>
              <w:t>16.3 cm</w:t>
            </w:r>
          </w:p>
        </w:tc>
        <w:tc>
          <w:tcPr>
            <w:tcW w:w="2018" w:type="dxa"/>
          </w:tcPr>
          <w:p w14:paraId="44B03421" w14:textId="7B9638FD" w:rsidR="00BA24A7" w:rsidRPr="00BA24A7" w:rsidRDefault="00ED7E7A" w:rsidP="001F4E43">
            <w:pPr>
              <w:pStyle w:val="3TableText"/>
              <w:jc w:val="center"/>
              <w:rPr>
                <w:rFonts w:cs="Calibri"/>
                <w:sz w:val="18"/>
                <w:szCs w:val="18"/>
              </w:rPr>
            </w:pPr>
            <w:r>
              <w:rPr>
                <w:rFonts w:cs="Calibri"/>
                <w:sz w:val="18"/>
                <w:szCs w:val="18"/>
              </w:rPr>
              <w:t>456</w:t>
            </w:r>
          </w:p>
        </w:tc>
      </w:tr>
      <w:tr w:rsidR="00BA24A7" w:rsidRPr="00712569" w14:paraId="2772CB7B" w14:textId="77777777" w:rsidTr="001F4E43">
        <w:trPr>
          <w:cnfStyle w:val="000000100000" w:firstRow="0" w:lastRow="0" w:firstColumn="0" w:lastColumn="0" w:oddVBand="0" w:evenVBand="0" w:oddHBand="1" w:evenHBand="0" w:firstRowFirstColumn="0" w:firstRowLastColumn="0" w:lastRowFirstColumn="0" w:lastRowLastColumn="0"/>
          <w:trHeight w:val="288"/>
        </w:trPr>
        <w:tc>
          <w:tcPr>
            <w:tcW w:w="648" w:type="dxa"/>
          </w:tcPr>
          <w:p w14:paraId="64E6F0AB" w14:textId="5CBE1B73" w:rsidR="00BA24A7" w:rsidRPr="00BA24A7" w:rsidRDefault="00BA24A7" w:rsidP="001F4E43">
            <w:pPr>
              <w:pStyle w:val="3TableText"/>
              <w:rPr>
                <w:rFonts w:cs="Calibri"/>
                <w:sz w:val="18"/>
                <w:szCs w:val="18"/>
                <w:vertAlign w:val="superscript"/>
              </w:rPr>
            </w:pPr>
            <w:r w:rsidRPr="00BA24A7">
              <w:rPr>
                <w:rFonts w:cs="Calibri"/>
                <w:sz w:val="18"/>
                <w:szCs w:val="18"/>
              </w:rPr>
              <w:t>201</w:t>
            </w:r>
            <w:r w:rsidR="000F428F">
              <w:rPr>
                <w:rFonts w:cs="Calibri"/>
                <w:sz w:val="18"/>
                <w:szCs w:val="18"/>
              </w:rPr>
              <w:t>7</w:t>
            </w:r>
          </w:p>
        </w:tc>
        <w:tc>
          <w:tcPr>
            <w:tcW w:w="4140" w:type="dxa"/>
          </w:tcPr>
          <w:p w14:paraId="0AABC83C" w14:textId="3AD2F0AA" w:rsidR="00BA24A7" w:rsidRPr="00BA24A7" w:rsidRDefault="000F428F" w:rsidP="001F4E43">
            <w:pPr>
              <w:pStyle w:val="3TableText"/>
              <w:rPr>
                <w:rFonts w:cs="Calibri"/>
                <w:sz w:val="18"/>
                <w:szCs w:val="18"/>
              </w:rPr>
            </w:pPr>
            <w:r w:rsidRPr="000F428F">
              <w:rPr>
                <w:rFonts w:cs="Calibri"/>
                <w:sz w:val="18"/>
                <w:szCs w:val="18"/>
              </w:rPr>
              <w:t>2017 TNRIS LiDAR: Central Texas</w:t>
            </w:r>
          </w:p>
        </w:tc>
        <w:tc>
          <w:tcPr>
            <w:tcW w:w="1350" w:type="dxa"/>
            <w:vAlign w:val="top"/>
          </w:tcPr>
          <w:p w14:paraId="7B2D5FCA" w14:textId="08101422" w:rsidR="00BA24A7" w:rsidRPr="00BA24A7" w:rsidRDefault="00595F0B" w:rsidP="001F4E43">
            <w:pPr>
              <w:pStyle w:val="3TableText"/>
              <w:jc w:val="center"/>
              <w:rPr>
                <w:rFonts w:cs="Calibri"/>
                <w:sz w:val="18"/>
                <w:szCs w:val="18"/>
              </w:rPr>
            </w:pPr>
            <w:r>
              <w:rPr>
                <w:rFonts w:cs="Calibri"/>
                <w:sz w:val="18"/>
                <w:szCs w:val="18"/>
              </w:rPr>
              <w:t>TNRIS/TWDB</w:t>
            </w:r>
          </w:p>
        </w:tc>
        <w:tc>
          <w:tcPr>
            <w:tcW w:w="1167" w:type="dxa"/>
          </w:tcPr>
          <w:p w14:paraId="16C0B8DA" w14:textId="7C9D0ABB" w:rsidR="00BA24A7" w:rsidRPr="00BA24A7" w:rsidRDefault="001363AC" w:rsidP="001F4E43">
            <w:pPr>
              <w:pStyle w:val="3TableText"/>
              <w:jc w:val="center"/>
              <w:rPr>
                <w:rFonts w:cs="Calibri"/>
                <w:sz w:val="18"/>
                <w:szCs w:val="18"/>
              </w:rPr>
            </w:pPr>
            <w:r w:rsidRPr="001363AC">
              <w:rPr>
                <w:rFonts w:cs="Calibri"/>
                <w:sz w:val="18"/>
                <w:szCs w:val="18"/>
              </w:rPr>
              <w:t>6.175 cm</w:t>
            </w:r>
          </w:p>
        </w:tc>
        <w:tc>
          <w:tcPr>
            <w:tcW w:w="2018" w:type="dxa"/>
          </w:tcPr>
          <w:p w14:paraId="7A804F65" w14:textId="412C2003" w:rsidR="00BA24A7" w:rsidRPr="00BA24A7" w:rsidRDefault="00ED7E7A" w:rsidP="001F4E43">
            <w:pPr>
              <w:pStyle w:val="3TableText"/>
              <w:jc w:val="center"/>
              <w:rPr>
                <w:rFonts w:cs="Calibri"/>
                <w:sz w:val="18"/>
                <w:szCs w:val="18"/>
              </w:rPr>
            </w:pPr>
            <w:r>
              <w:rPr>
                <w:rFonts w:cs="Calibri"/>
                <w:sz w:val="18"/>
                <w:szCs w:val="18"/>
              </w:rPr>
              <w:t>174</w:t>
            </w:r>
          </w:p>
        </w:tc>
      </w:tr>
      <w:tr w:rsidR="00BA24A7" w:rsidRPr="00712569" w14:paraId="2221468C" w14:textId="77777777" w:rsidTr="001F4E43">
        <w:trPr>
          <w:cnfStyle w:val="000000010000" w:firstRow="0" w:lastRow="0" w:firstColumn="0" w:lastColumn="0" w:oddVBand="0" w:evenVBand="0" w:oddHBand="0" w:evenHBand="1" w:firstRowFirstColumn="0" w:firstRowLastColumn="0" w:lastRowFirstColumn="0" w:lastRowLastColumn="0"/>
          <w:trHeight w:val="288"/>
        </w:trPr>
        <w:tc>
          <w:tcPr>
            <w:tcW w:w="648" w:type="dxa"/>
          </w:tcPr>
          <w:p w14:paraId="79F4F5D6" w14:textId="5E093DE3" w:rsidR="00BA24A7" w:rsidRPr="00BA24A7" w:rsidRDefault="000F428F" w:rsidP="001F4E43">
            <w:pPr>
              <w:pStyle w:val="3TableText"/>
              <w:rPr>
                <w:rFonts w:cs="Calibri"/>
                <w:sz w:val="18"/>
                <w:szCs w:val="18"/>
                <w:vertAlign w:val="superscript"/>
              </w:rPr>
            </w:pPr>
            <w:r>
              <w:rPr>
                <w:rFonts w:cs="Calibri"/>
                <w:sz w:val="18"/>
                <w:szCs w:val="18"/>
              </w:rPr>
              <w:t>2014</w:t>
            </w:r>
          </w:p>
        </w:tc>
        <w:tc>
          <w:tcPr>
            <w:tcW w:w="4140" w:type="dxa"/>
          </w:tcPr>
          <w:p w14:paraId="45880FDF" w14:textId="1965C79C" w:rsidR="00BA24A7" w:rsidRPr="00BA24A7" w:rsidRDefault="000F428F" w:rsidP="001F4E43">
            <w:pPr>
              <w:pStyle w:val="3TableText"/>
              <w:rPr>
                <w:rFonts w:cs="Calibri"/>
                <w:sz w:val="18"/>
                <w:szCs w:val="18"/>
              </w:rPr>
            </w:pPr>
            <w:r w:rsidRPr="000F428F">
              <w:rPr>
                <w:rFonts w:cs="Calibri"/>
                <w:sz w:val="18"/>
                <w:szCs w:val="18"/>
              </w:rPr>
              <w:t>2014 TNRIS LiDAR: Fort Bend</w:t>
            </w:r>
          </w:p>
        </w:tc>
        <w:tc>
          <w:tcPr>
            <w:tcW w:w="1350" w:type="dxa"/>
            <w:vAlign w:val="top"/>
          </w:tcPr>
          <w:p w14:paraId="0FD5C50B" w14:textId="473D0353" w:rsidR="00595F0B" w:rsidRPr="00BA24A7" w:rsidRDefault="000F428F" w:rsidP="001F4E43">
            <w:pPr>
              <w:pStyle w:val="3TableText"/>
              <w:jc w:val="center"/>
              <w:rPr>
                <w:rFonts w:cs="Calibri"/>
                <w:sz w:val="18"/>
                <w:szCs w:val="18"/>
              </w:rPr>
            </w:pPr>
            <w:r>
              <w:rPr>
                <w:rFonts w:cs="Calibri"/>
                <w:sz w:val="18"/>
                <w:szCs w:val="18"/>
              </w:rPr>
              <w:t>TNRIS/TWDB</w:t>
            </w:r>
          </w:p>
        </w:tc>
        <w:tc>
          <w:tcPr>
            <w:tcW w:w="1167" w:type="dxa"/>
          </w:tcPr>
          <w:p w14:paraId="16F4E11C" w14:textId="2D99EAE0" w:rsidR="00BA24A7" w:rsidRPr="00BA24A7" w:rsidRDefault="001363AC" w:rsidP="001F4E43">
            <w:pPr>
              <w:pStyle w:val="3TableText"/>
              <w:jc w:val="center"/>
              <w:rPr>
                <w:rFonts w:cs="Calibri"/>
                <w:sz w:val="18"/>
                <w:szCs w:val="18"/>
              </w:rPr>
            </w:pPr>
            <w:r w:rsidRPr="001363AC">
              <w:rPr>
                <w:rFonts w:cs="Calibri"/>
                <w:sz w:val="18"/>
                <w:szCs w:val="18"/>
              </w:rPr>
              <w:t>8.577 cm</w:t>
            </w:r>
          </w:p>
        </w:tc>
        <w:tc>
          <w:tcPr>
            <w:tcW w:w="2018" w:type="dxa"/>
          </w:tcPr>
          <w:p w14:paraId="4B6CA5CB" w14:textId="080DD293" w:rsidR="00BA24A7" w:rsidRPr="00BA24A7" w:rsidRDefault="00ED7E7A" w:rsidP="001F4E43">
            <w:pPr>
              <w:pStyle w:val="3TableText"/>
              <w:jc w:val="center"/>
              <w:rPr>
                <w:rFonts w:cs="Calibri"/>
                <w:sz w:val="18"/>
                <w:szCs w:val="18"/>
              </w:rPr>
            </w:pPr>
            <w:r>
              <w:rPr>
                <w:rFonts w:cs="Calibri"/>
                <w:sz w:val="18"/>
                <w:szCs w:val="18"/>
              </w:rPr>
              <w:t>222</w:t>
            </w:r>
          </w:p>
        </w:tc>
      </w:tr>
    </w:tbl>
    <w:p w14:paraId="719C2E9D" w14:textId="77777777" w:rsidR="00BA24A7" w:rsidRPr="002A7A9B" w:rsidRDefault="00BA24A7" w:rsidP="00BA24A7">
      <w:pPr>
        <w:pStyle w:val="BodyText"/>
        <w:spacing w:after="0" w:line="240" w:lineRule="auto"/>
      </w:pPr>
      <w:r w:rsidRPr="002A7A9B">
        <w:rPr>
          <w:vertAlign w:val="superscript"/>
        </w:rPr>
        <w:t>1</w:t>
      </w:r>
      <w:r w:rsidRPr="002A7A9B">
        <w:t>RMSEz reported at the 95% confidence level</w:t>
      </w:r>
    </w:p>
    <w:p w14:paraId="0FB5415D" w14:textId="77777777" w:rsidR="00BA24A7" w:rsidRPr="002A7A9B" w:rsidRDefault="00BA24A7" w:rsidP="00BA24A7">
      <w:pPr>
        <w:pStyle w:val="BodyText"/>
      </w:pPr>
      <w:r w:rsidRPr="002A7A9B">
        <w:rPr>
          <w:vertAlign w:val="superscript"/>
        </w:rPr>
        <w:t>2</w:t>
      </w:r>
      <w:r w:rsidRPr="002A7A9B">
        <w:t>Size of LiDAR DEM footprint utilized for BLE study</w:t>
      </w:r>
    </w:p>
    <w:p w14:paraId="2B9220B1" w14:textId="2AB2462C" w:rsidR="005269D3" w:rsidRDefault="00196A72" w:rsidP="005269D3">
      <w:pPr>
        <w:pStyle w:val="Heading4"/>
      </w:pPr>
      <w:bookmarkStart w:id="35" w:name="_Toc106973548"/>
      <w:bookmarkEnd w:id="32"/>
      <w:r>
        <w:t>San Bernard</w:t>
      </w:r>
      <w:r w:rsidR="00595F0B">
        <w:t xml:space="preserve"> Watershed Source Terrain </w:t>
      </w:r>
      <w:r w:rsidR="006B4EA6">
        <w:t>Data</w:t>
      </w:r>
      <w:bookmarkEnd w:id="35"/>
    </w:p>
    <w:p w14:paraId="34D56CFE" w14:textId="4BB5E1DB" w:rsidR="00595F0B" w:rsidRDefault="00595F0B" w:rsidP="00ED7E7A">
      <w:pPr>
        <w:pStyle w:val="BodyText"/>
      </w:pPr>
      <w:r w:rsidRPr="00D35186">
        <w:t xml:space="preserve">The source elevation data for the </w:t>
      </w:r>
      <w:r w:rsidR="00196A72">
        <w:t>San Bernard</w:t>
      </w:r>
      <w:r w:rsidRPr="00D35186">
        <w:t xml:space="preserve"> </w:t>
      </w:r>
      <w:r w:rsidR="009F3DB9">
        <w:t>w</w:t>
      </w:r>
      <w:r w:rsidRPr="00D35186">
        <w:t>atershed are DEMs derived from the 201</w:t>
      </w:r>
      <w:r>
        <w:t>8</w:t>
      </w:r>
      <w:r w:rsidRPr="00D35186">
        <w:t xml:space="preserve"> </w:t>
      </w:r>
      <w:r>
        <w:t>TNRIS Upper Coastal LiDAR;</w:t>
      </w:r>
      <w:r w:rsidR="00BE3022">
        <w:t xml:space="preserve"> the </w:t>
      </w:r>
      <w:r w:rsidR="008733EF" w:rsidRPr="008733EF">
        <w:t>2018 Lavaca &amp; Wharton Counties LiDAR</w:t>
      </w:r>
      <w:r w:rsidR="008733EF">
        <w:t xml:space="preserve">; the </w:t>
      </w:r>
      <w:r w:rsidR="008733EF" w:rsidRPr="008733EF">
        <w:t>2017 TNRIS LiDAR: Central Texas</w:t>
      </w:r>
      <w:r w:rsidR="008733EF">
        <w:t>; and the 2014 TNRIS Fort Bend LiDAR</w:t>
      </w:r>
      <w:r w:rsidRPr="00D35186">
        <w:t>. Only points</w:t>
      </w:r>
      <w:r>
        <w:t xml:space="preserve"> </w:t>
      </w:r>
      <w:r w:rsidRPr="00D35186">
        <w:t>classified as “ground” points (i.e., bare earth) were imported from the LiDAR and used for development</w:t>
      </w:r>
      <w:r>
        <w:t xml:space="preserve"> </w:t>
      </w:r>
      <w:r w:rsidRPr="00D35186">
        <w:t>of the project DEMs. Bare-earth LiDAR data are typically made by filtering non-ground returns (e.g.</w:t>
      </w:r>
      <w:r>
        <w:t xml:space="preserve"> </w:t>
      </w:r>
      <w:r w:rsidRPr="00D35186">
        <w:t>buildings, vegetation, etc.) from the raw laser returns. Figure 2 depicts the extent of the data defined in</w:t>
      </w:r>
      <w:r>
        <w:t xml:space="preserve"> </w:t>
      </w:r>
      <w:r w:rsidRPr="00D35186">
        <w:t>Table 2.</w:t>
      </w:r>
    </w:p>
    <w:p w14:paraId="7CCC300D" w14:textId="07B39107" w:rsidR="008733EF" w:rsidRPr="007A5D8E" w:rsidRDefault="001D39CA" w:rsidP="007A5D8E">
      <w:pPr>
        <w:pStyle w:val="Heading5"/>
      </w:pPr>
      <w:r>
        <w:t>2018 TNRIS LiDAR: Upper Coastal</w:t>
      </w:r>
    </w:p>
    <w:p w14:paraId="7FAAEF9C" w14:textId="25681C47" w:rsidR="007A5D8E" w:rsidRDefault="001D39CA" w:rsidP="008733EF">
      <w:pPr>
        <w:pStyle w:val="BodyText"/>
        <w:jc w:val="both"/>
        <w:rPr>
          <w:szCs w:val="22"/>
        </w:rPr>
      </w:pPr>
      <w:r w:rsidRPr="00585EF5">
        <w:rPr>
          <w:rFonts w:cs="Arial"/>
        </w:rPr>
        <w:t xml:space="preserve">TWDB in cooperation with their project partners tasked Fugro Geospatial, Inc. (Fugro) under the Department of Information Resources (DIR) GIS Hardware, Software and Services contract also known as the Texas Strategic Mapping (StratMap) Contract to acquire high resolution elevation data and associated products from airborne LiDAR systems during the 2017-2018 leaf-off season. The StratMap Program promotes inter-governmental collaboration and partnerships to purchase geospatial data products that provide cost savings and project efficiencies. Both the StratMap Program and the StratMap Contract are administered by the Texas Natural Resources Information System (TNRIS), a division of TWDB. Project partners include: Houston-Galveston Area Council (H-GAC), Harris County Flood Control District (HCFCD), and the USGS. This Coastal Texas project consists of approximately 9,758 DO4Q </w:t>
      </w:r>
      <w:r w:rsidRPr="00B97B41">
        <w:rPr>
          <w:rFonts w:cs="Arial"/>
        </w:rPr>
        <w:t xml:space="preserve">(1/64th of a digital orthophoto USGS quad) </w:t>
      </w:r>
      <w:r w:rsidRPr="00585EF5">
        <w:rPr>
          <w:rFonts w:cs="Arial"/>
        </w:rPr>
        <w:t xml:space="preserve">tiles and is located on the Texas Coast covering much of Orange to Matagorda County along with Harris County and the surrounding area. The project includes large metropolitan areas as well as coastal areas. The Urban and Coastal </w:t>
      </w:r>
      <w:r>
        <w:rPr>
          <w:rFonts w:cs="Arial"/>
        </w:rPr>
        <w:t>area of interests (</w:t>
      </w:r>
      <w:r w:rsidRPr="00585EF5">
        <w:rPr>
          <w:rFonts w:cs="Arial"/>
        </w:rPr>
        <w:t>AOIs</w:t>
      </w:r>
      <w:r>
        <w:rPr>
          <w:rFonts w:cs="Arial"/>
        </w:rPr>
        <w:t>)</w:t>
      </w:r>
      <w:r w:rsidRPr="00585EF5">
        <w:rPr>
          <w:rFonts w:cs="Arial"/>
        </w:rPr>
        <w:t xml:space="preserve"> consist of approximately </w:t>
      </w:r>
      <w:r>
        <w:rPr>
          <w:rFonts w:cs="Arial"/>
        </w:rPr>
        <w:t>9,163</w:t>
      </w:r>
      <w:r w:rsidRPr="00585EF5">
        <w:rPr>
          <w:rFonts w:cs="Arial"/>
        </w:rPr>
        <w:t xml:space="preserve"> square miles and were acquired between January 12 and March 22, 2018 utilizing both Riegl LMS-Q680i and Riegl LMS-Q780 sensors; collecting multiple return x, y, and z as well as intensity data. Specialized in-house and commercial software processes the native LiDAR data into 3-dimensional positions that can be imported into GIS software for visualization and further analysis. The horizontal datum for the data is the North American Datum of 1983 (NAD83, 2011) in meters and the vertical datum is the North American Vertical Datum of 1988 (NAVD88) in meters realized with GEOID12B. The </w:t>
      </w:r>
      <w:r>
        <w:rPr>
          <w:rFonts w:cs="Arial"/>
        </w:rPr>
        <w:t>root mean square error in the z direction (</w:t>
      </w:r>
      <w:r w:rsidRPr="00585EF5">
        <w:rPr>
          <w:rFonts w:cs="Arial"/>
        </w:rPr>
        <w:t>RMSEz</w:t>
      </w:r>
      <w:r>
        <w:rPr>
          <w:rFonts w:cs="Arial"/>
        </w:rPr>
        <w:t>)</w:t>
      </w:r>
      <w:r w:rsidRPr="00585EF5">
        <w:rPr>
          <w:rFonts w:cs="Arial"/>
        </w:rPr>
        <w:t xml:space="preserve"> </w:t>
      </w:r>
      <w:r>
        <w:rPr>
          <w:rFonts w:cs="Arial"/>
        </w:rPr>
        <w:t>reported for the dataset was 4.8</w:t>
      </w:r>
      <w:r w:rsidRPr="00585EF5">
        <w:rPr>
          <w:rFonts w:cs="Arial"/>
        </w:rPr>
        <w:t xml:space="preserve"> cm which meets project accuracy specifications of the </w:t>
      </w:r>
      <w:r w:rsidR="0030322F" w:rsidRPr="008541E1">
        <w:rPr>
          <w:rFonts w:cs="Arial"/>
        </w:rPr>
        <w:t>National Standard for Spatial Data Accuracy (</w:t>
      </w:r>
      <w:r w:rsidRPr="00585EF5">
        <w:rPr>
          <w:rFonts w:cs="Arial"/>
        </w:rPr>
        <w:t>NSSDA</w:t>
      </w:r>
      <w:r w:rsidR="0030322F">
        <w:rPr>
          <w:rFonts w:cs="Arial"/>
        </w:rPr>
        <w:t>)</w:t>
      </w:r>
      <w:r w:rsidRPr="00585EF5">
        <w:rPr>
          <w:rFonts w:cs="Arial"/>
        </w:rPr>
        <w:t>.</w:t>
      </w:r>
    </w:p>
    <w:p w14:paraId="10CE2BAD" w14:textId="506E3F66" w:rsidR="007A5D8E" w:rsidRDefault="007A5D8E" w:rsidP="007A5D8E">
      <w:pPr>
        <w:pStyle w:val="BodyText"/>
        <w:jc w:val="center"/>
        <w:rPr>
          <w:szCs w:val="22"/>
        </w:rPr>
      </w:pPr>
      <w:r>
        <w:rPr>
          <w:noProof/>
          <w:szCs w:val="22"/>
        </w:rPr>
        <w:lastRenderedPageBreak/>
        <w:drawing>
          <wp:inline distT="0" distB="0" distL="0" distR="0" wp14:anchorId="308304B2" wp14:editId="07C8A809">
            <wp:extent cx="4762195" cy="4762195"/>
            <wp:effectExtent l="19050" t="19050" r="19685" b="1968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64336" cy="4764336"/>
                    </a:xfrm>
                    <a:prstGeom prst="rect">
                      <a:avLst/>
                    </a:prstGeom>
                    <a:noFill/>
                    <a:ln>
                      <a:solidFill>
                        <a:schemeClr val="tx1"/>
                      </a:solidFill>
                    </a:ln>
                  </pic:spPr>
                </pic:pic>
              </a:graphicData>
            </a:graphic>
          </wp:inline>
        </w:drawing>
      </w:r>
    </w:p>
    <w:p w14:paraId="455CBE48" w14:textId="12CB8041" w:rsidR="007A5D8E" w:rsidRDefault="007A5D8E" w:rsidP="007A5D8E">
      <w:pPr>
        <w:pStyle w:val="Caption"/>
        <w:jc w:val="center"/>
        <w:rPr>
          <w:szCs w:val="22"/>
        </w:rPr>
      </w:pPr>
      <w:bookmarkStart w:id="36" w:name="_Toc106973586"/>
      <w:r>
        <w:t xml:space="preserve">Figure </w:t>
      </w:r>
      <w:r>
        <w:fldChar w:fldCharType="begin"/>
      </w:r>
      <w:r>
        <w:instrText xml:space="preserve"> SEQ Figure \* ARABIC </w:instrText>
      </w:r>
      <w:r>
        <w:fldChar w:fldCharType="separate"/>
      </w:r>
      <w:r w:rsidR="00743D9F">
        <w:rPr>
          <w:noProof/>
        </w:rPr>
        <w:t>3</w:t>
      </w:r>
      <w:r>
        <w:fldChar w:fldCharType="end"/>
      </w:r>
      <w:r>
        <w:t xml:space="preserve">: </w:t>
      </w:r>
      <w:r w:rsidRPr="003E3815">
        <w:t>2018 TNRIS LiDAR: Upper Coastal</w:t>
      </w:r>
      <w:bookmarkEnd w:id="36"/>
      <w:r w:rsidRPr="003E3815">
        <w:t xml:space="preserve"> </w:t>
      </w:r>
    </w:p>
    <w:p w14:paraId="7E28EB7B" w14:textId="77777777" w:rsidR="007A5D8E" w:rsidRDefault="007A5D8E" w:rsidP="007A5D8E">
      <w:pPr>
        <w:pStyle w:val="BodyText"/>
        <w:rPr>
          <w:szCs w:val="22"/>
        </w:rPr>
      </w:pPr>
    </w:p>
    <w:p w14:paraId="47A5DBDF" w14:textId="584A378E" w:rsidR="007A5D8E" w:rsidRPr="00C009F8" w:rsidRDefault="007A5D8E" w:rsidP="007A5D8E">
      <w:pPr>
        <w:pStyle w:val="Heading5"/>
      </w:pPr>
      <w:r w:rsidRPr="006B4EA6">
        <w:t>201</w:t>
      </w:r>
      <w:r>
        <w:t>8</w:t>
      </w:r>
      <w:r w:rsidRPr="006B4EA6">
        <w:t xml:space="preserve"> </w:t>
      </w:r>
      <w:r w:rsidRPr="00BF10C6">
        <w:t xml:space="preserve">Lavaca </w:t>
      </w:r>
      <w:r w:rsidR="001D39CA">
        <w:t>and</w:t>
      </w:r>
      <w:r w:rsidRPr="00BF10C6">
        <w:t xml:space="preserve"> Wharton Counties LiDAR</w:t>
      </w:r>
    </w:p>
    <w:p w14:paraId="40F0D546" w14:textId="77777777" w:rsidR="007A5D8E" w:rsidRDefault="007A5D8E" w:rsidP="007A5D8E">
      <w:pPr>
        <w:pStyle w:val="BodyText"/>
        <w:keepNext/>
        <w:rPr>
          <w:szCs w:val="22"/>
        </w:rPr>
      </w:pPr>
      <w:r w:rsidRPr="00C009F8">
        <w:rPr>
          <w:szCs w:val="22"/>
        </w:rPr>
        <w:t>Dewberry served as the prime contractor for the project. Dewberry elected to subcontract the LiDAR acquisition and calibration activities to Digital Aerial Solutions, LLC. Digital Aerial Solutions, LLC was responsible for providing LiDAR acquisition, calibration and delivery of LiDAR data files to Dewberry. The LAS classification was sub-contracted to E-terra. Digital Aerial Solutions, LLC operated a Cessna 421 (Tail # N112MJ) outfitted with a LEICA ALS80-HP LiDAR system during the collection of the study area. The project was funded by FEMA to assist with hydrologic studies and hydraulic analysis to determine the risk of flood hazards. The RMSEz reported for the dataset was 16.3 cm at the</w:t>
      </w:r>
      <w:r>
        <w:rPr>
          <w:szCs w:val="22"/>
        </w:rPr>
        <w:t xml:space="preserve"> </w:t>
      </w:r>
      <w:r w:rsidRPr="00C009F8">
        <w:rPr>
          <w:szCs w:val="22"/>
        </w:rPr>
        <w:t xml:space="preserve">95% confidence level which meets project accuracy specifications of the NSSDA. </w:t>
      </w:r>
    </w:p>
    <w:p w14:paraId="761A2053" w14:textId="77777777" w:rsidR="007A5D8E" w:rsidRDefault="007A5D8E" w:rsidP="007A5D8E">
      <w:pPr>
        <w:pStyle w:val="BodyText"/>
        <w:rPr>
          <w:szCs w:val="22"/>
        </w:rPr>
      </w:pPr>
    </w:p>
    <w:p w14:paraId="35097BBA" w14:textId="39A9E256" w:rsidR="008733EF" w:rsidRDefault="008733EF" w:rsidP="007A5D8E">
      <w:pPr>
        <w:pStyle w:val="BodyText"/>
        <w:keepNext/>
      </w:pPr>
    </w:p>
    <w:p w14:paraId="0B8A18EB" w14:textId="7232C168" w:rsidR="008733EF" w:rsidRDefault="008733EF" w:rsidP="007A5D8E">
      <w:pPr>
        <w:pStyle w:val="BodyText"/>
        <w:keepNext/>
        <w:spacing w:before="240"/>
        <w:jc w:val="center"/>
      </w:pPr>
      <w:r>
        <w:rPr>
          <w:noProof/>
          <w:szCs w:val="22"/>
        </w:rPr>
        <w:drawing>
          <wp:inline distT="0" distB="0" distL="0" distR="0" wp14:anchorId="17072332" wp14:editId="1FAADD86">
            <wp:extent cx="5067300" cy="5067300"/>
            <wp:effectExtent l="19050" t="19050" r="19050" b="190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67300" cy="5067300"/>
                    </a:xfrm>
                    <a:prstGeom prst="rect">
                      <a:avLst/>
                    </a:prstGeom>
                    <a:noFill/>
                    <a:ln>
                      <a:solidFill>
                        <a:schemeClr val="tx1"/>
                      </a:solidFill>
                    </a:ln>
                  </pic:spPr>
                </pic:pic>
              </a:graphicData>
            </a:graphic>
          </wp:inline>
        </w:drawing>
      </w:r>
    </w:p>
    <w:p w14:paraId="4BEA9955" w14:textId="77777777" w:rsidR="008733EF" w:rsidRDefault="008733EF" w:rsidP="008733EF">
      <w:pPr>
        <w:pStyle w:val="Caption"/>
        <w:jc w:val="center"/>
      </w:pPr>
      <w:bookmarkStart w:id="37" w:name="_Toc64448965"/>
      <w:bookmarkStart w:id="38" w:name="_Toc106973587"/>
      <w:r>
        <w:t xml:space="preserve">Figure </w:t>
      </w:r>
      <w:r>
        <w:fldChar w:fldCharType="begin"/>
      </w:r>
      <w:r>
        <w:instrText xml:space="preserve"> SEQ Figure \* ARABIC </w:instrText>
      </w:r>
      <w:r>
        <w:fldChar w:fldCharType="separate"/>
      </w:r>
      <w:r w:rsidR="00743D9F">
        <w:rPr>
          <w:noProof/>
        </w:rPr>
        <w:t>4</w:t>
      </w:r>
      <w:r>
        <w:fldChar w:fldCharType="end"/>
      </w:r>
      <w:r>
        <w:t xml:space="preserve">: </w:t>
      </w:r>
      <w:r w:rsidRPr="00CF0CE4">
        <w:t xml:space="preserve">2018 TNRIS LiDAR: </w:t>
      </w:r>
      <w:r w:rsidRPr="00C009F8">
        <w:t>Lavaca &amp; Wharton Counties LiDAR</w:t>
      </w:r>
      <w:bookmarkEnd w:id="37"/>
      <w:bookmarkEnd w:id="38"/>
    </w:p>
    <w:p w14:paraId="020920EF" w14:textId="3090AD82" w:rsidR="008733EF" w:rsidRDefault="008733EF" w:rsidP="008733EF">
      <w:pPr>
        <w:pStyle w:val="Heading5"/>
      </w:pPr>
      <w:bookmarkStart w:id="39" w:name="_Toc50108769"/>
      <w:r w:rsidRPr="00C009F8">
        <w:t>201</w:t>
      </w:r>
      <w:r w:rsidR="001D39CA">
        <w:t>7</w:t>
      </w:r>
      <w:r w:rsidRPr="00C009F8">
        <w:t xml:space="preserve"> TNRIS LiDAR: </w:t>
      </w:r>
      <w:r>
        <w:t>Central Texas</w:t>
      </w:r>
    </w:p>
    <w:p w14:paraId="33411624" w14:textId="44281E75" w:rsidR="008733EF" w:rsidRPr="006011AE" w:rsidRDefault="008733EF" w:rsidP="008733EF">
      <w:pPr>
        <w:pStyle w:val="BodyText"/>
        <w:jc w:val="both"/>
        <w:rPr>
          <w:szCs w:val="22"/>
        </w:rPr>
      </w:pPr>
      <w:r w:rsidRPr="00C5223E">
        <w:rPr>
          <w:szCs w:val="22"/>
        </w:rPr>
        <w:t xml:space="preserve">TWDB in cooperation with their project partners tasked Fugro under the Department of Information Resources (DIR) GIS Hardware, Software and Services contract also known as the StratMap contract to acquire high resolution elevation data and associated products from airborne </w:t>
      </w:r>
      <w:r>
        <w:rPr>
          <w:szCs w:val="22"/>
        </w:rPr>
        <w:t>LiDAR</w:t>
      </w:r>
      <w:r w:rsidRPr="00C5223E">
        <w:rPr>
          <w:szCs w:val="22"/>
        </w:rPr>
        <w:t xml:space="preserve"> systems during the 2016-2017 leaf-off season. </w:t>
      </w:r>
      <w:r>
        <w:rPr>
          <w:szCs w:val="22"/>
        </w:rPr>
        <w:t>The collection took place from January 28</w:t>
      </w:r>
      <w:r w:rsidRPr="00C5223E">
        <w:rPr>
          <w:szCs w:val="22"/>
          <w:vertAlign w:val="superscript"/>
        </w:rPr>
        <w:t>th</w:t>
      </w:r>
      <w:r>
        <w:rPr>
          <w:szCs w:val="22"/>
        </w:rPr>
        <w:t xml:space="preserve"> through March 22</w:t>
      </w:r>
      <w:r w:rsidRPr="00C5223E">
        <w:rPr>
          <w:szCs w:val="22"/>
          <w:vertAlign w:val="superscript"/>
        </w:rPr>
        <w:t>nd</w:t>
      </w:r>
      <w:r>
        <w:rPr>
          <w:szCs w:val="22"/>
        </w:rPr>
        <w:t xml:space="preserve">, 2017. </w:t>
      </w:r>
      <w:r w:rsidRPr="00C5223E">
        <w:rPr>
          <w:szCs w:val="22"/>
        </w:rPr>
        <w:t xml:space="preserve">The StratMap Program promotes inter-governmental collaboration and partnerships to purchase geospatial data products that provide cost savings and project efficiencies. Both the StratMap Program and the StratMap Contract are administered by TNRIS, a division of TWDB. Project partners include: Williamson County (Wilco), City of San Marcos (COSM), City of Round Rock (CORR), United States Fish and Wildlife Service (USFWS), USGS, (NRCS), and the River Authority. This Central Texas project consists of approximately 6,570 square miles and is located in Central Texas around the I-35 corridor from Williamson County to Bexar County. The project includes large metropolitan areas as well as various vegetation classifications spanning farmland to dense forest. The San Antonio AOI consists of approximately 887 square miles and was acquired utilizing a Riegl LMS-Q680i sensor; collecting multiple return x, y, and z as well as intensity data. Specialized in-house and commercial software processes the native </w:t>
      </w:r>
      <w:r>
        <w:rPr>
          <w:szCs w:val="22"/>
        </w:rPr>
        <w:t>LiDAR</w:t>
      </w:r>
      <w:r w:rsidRPr="00C5223E">
        <w:rPr>
          <w:szCs w:val="22"/>
        </w:rPr>
        <w:t xml:space="preserve"> data into 3-dimensional positions that can be imported into GIS software for visualization and further analysis. The horizontal datum for the data is the NAD83, 2011 in meters and the vertical datum is the NAVD88 in meters realized with GEOID12B.</w:t>
      </w:r>
      <w:r>
        <w:rPr>
          <w:szCs w:val="22"/>
        </w:rPr>
        <w:t xml:space="preserve"> </w:t>
      </w:r>
      <w:r w:rsidRPr="0015649A">
        <w:rPr>
          <w:szCs w:val="22"/>
        </w:rPr>
        <w:t xml:space="preserve">The RMSEz reported for the dataset was </w:t>
      </w:r>
      <w:r>
        <w:rPr>
          <w:szCs w:val="22"/>
        </w:rPr>
        <w:t>6.175</w:t>
      </w:r>
      <w:r w:rsidRPr="0015649A">
        <w:rPr>
          <w:szCs w:val="22"/>
        </w:rPr>
        <w:t xml:space="preserve"> cm </w:t>
      </w:r>
      <w:r>
        <w:t>at the 95% confidence level</w:t>
      </w:r>
      <w:r w:rsidRPr="00584B58">
        <w:t xml:space="preserve"> </w:t>
      </w:r>
      <w:r w:rsidRPr="0015649A">
        <w:rPr>
          <w:szCs w:val="22"/>
        </w:rPr>
        <w:t>which meets project accuracy specifications of the</w:t>
      </w:r>
      <w:r>
        <w:rPr>
          <w:szCs w:val="22"/>
        </w:rPr>
        <w:t xml:space="preserve"> NSSDA.</w:t>
      </w:r>
      <w:r>
        <w:rPr>
          <w:szCs w:val="22"/>
          <w:highlight w:val="yellow"/>
        </w:rPr>
        <w:t xml:space="preserve"> </w:t>
      </w:r>
    </w:p>
    <w:p w14:paraId="62FB2816" w14:textId="77777777" w:rsidR="008733EF" w:rsidRDefault="008733EF" w:rsidP="008733EF">
      <w:pPr>
        <w:pStyle w:val="BodyText"/>
      </w:pPr>
      <w:r>
        <w:rPr>
          <w:noProof/>
        </w:rPr>
        <w:lastRenderedPageBreak/>
        <w:drawing>
          <wp:inline distT="0" distB="0" distL="0" distR="0" wp14:anchorId="66DF5100" wp14:editId="3B7FE03C">
            <wp:extent cx="5727700" cy="5727700"/>
            <wp:effectExtent l="19050" t="19050" r="25400" b="2540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27700" cy="5727700"/>
                    </a:xfrm>
                    <a:prstGeom prst="rect">
                      <a:avLst/>
                    </a:prstGeom>
                    <a:noFill/>
                    <a:ln>
                      <a:solidFill>
                        <a:schemeClr val="tx1"/>
                      </a:solidFill>
                    </a:ln>
                  </pic:spPr>
                </pic:pic>
              </a:graphicData>
            </a:graphic>
          </wp:inline>
        </w:drawing>
      </w:r>
    </w:p>
    <w:p w14:paraId="583DCFFF" w14:textId="77777777" w:rsidR="008733EF" w:rsidRDefault="008733EF" w:rsidP="008733EF">
      <w:pPr>
        <w:pStyle w:val="Caption"/>
        <w:jc w:val="center"/>
      </w:pPr>
      <w:bookmarkStart w:id="40" w:name="_Toc64448966"/>
      <w:bookmarkStart w:id="41" w:name="_Toc106973588"/>
      <w:r>
        <w:t xml:space="preserve">Figure </w:t>
      </w:r>
      <w:r>
        <w:fldChar w:fldCharType="begin"/>
      </w:r>
      <w:r>
        <w:instrText xml:space="preserve"> SEQ Figure \* ARABIC </w:instrText>
      </w:r>
      <w:r>
        <w:fldChar w:fldCharType="separate"/>
      </w:r>
      <w:r w:rsidR="00743D9F">
        <w:rPr>
          <w:noProof/>
        </w:rPr>
        <w:t>5</w:t>
      </w:r>
      <w:r>
        <w:fldChar w:fldCharType="end"/>
      </w:r>
      <w:r>
        <w:t xml:space="preserve">: </w:t>
      </w:r>
      <w:r w:rsidRPr="00C009F8">
        <w:t xml:space="preserve">2014 TNRIS LiDAR: </w:t>
      </w:r>
      <w:r>
        <w:t>Central Texas</w:t>
      </w:r>
      <w:bookmarkEnd w:id="40"/>
      <w:bookmarkEnd w:id="41"/>
    </w:p>
    <w:p w14:paraId="42CAC8E3" w14:textId="77777777" w:rsidR="007A5D8E" w:rsidRPr="007A5D8E" w:rsidRDefault="007A5D8E" w:rsidP="007A5D8E">
      <w:pPr>
        <w:pStyle w:val="BodyText"/>
      </w:pPr>
    </w:p>
    <w:p w14:paraId="6FEFE840" w14:textId="77777777" w:rsidR="008733EF" w:rsidRPr="00291176" w:rsidRDefault="008733EF" w:rsidP="008733EF">
      <w:pPr>
        <w:pStyle w:val="Heading5"/>
      </w:pPr>
      <w:r w:rsidRPr="00291176">
        <w:t xml:space="preserve">2014 TNRIS </w:t>
      </w:r>
      <w:r>
        <w:t>LiDAR</w:t>
      </w:r>
      <w:r w:rsidRPr="00291176">
        <w:t>: Fort Bend</w:t>
      </w:r>
      <w:bookmarkEnd w:id="39"/>
    </w:p>
    <w:p w14:paraId="61ADE538" w14:textId="77777777" w:rsidR="008733EF" w:rsidRDefault="008733EF" w:rsidP="008733EF">
      <w:pPr>
        <w:pStyle w:val="BodyText"/>
        <w:jc w:val="both"/>
        <w:rPr>
          <w:szCs w:val="22"/>
        </w:rPr>
      </w:pPr>
      <w:r w:rsidRPr="00291176">
        <w:rPr>
          <w:szCs w:val="22"/>
        </w:rPr>
        <w:t xml:space="preserve">This StratMap LiDAR project encompasses Fort Bend County, Texas. Fugro EarthData, Inc. captured the data from February 12-27, 2014. The data products became part of ongoing data collection by the state of Texas to support mapping and modeling of floodplains, hydrography, and terrain. This project was procured through the Council on Competitive Government’s High Priority Imagery and Datasets (HPIDS) contract. The RMSEz reported for the dataset was </w:t>
      </w:r>
      <w:r>
        <w:rPr>
          <w:szCs w:val="22"/>
        </w:rPr>
        <w:t>8.577</w:t>
      </w:r>
      <w:r w:rsidRPr="00291176">
        <w:rPr>
          <w:szCs w:val="22"/>
        </w:rPr>
        <w:t xml:space="preserve"> cm </w:t>
      </w:r>
      <w:r>
        <w:t xml:space="preserve">at the 95% confidence level </w:t>
      </w:r>
      <w:r w:rsidRPr="00291176">
        <w:rPr>
          <w:szCs w:val="22"/>
        </w:rPr>
        <w:t>which meets project accuracy specifications of the NSSDA</w:t>
      </w:r>
      <w:r w:rsidRPr="007102F9">
        <w:rPr>
          <w:szCs w:val="22"/>
        </w:rPr>
        <w:t>.</w:t>
      </w:r>
    </w:p>
    <w:p w14:paraId="673F8CDA" w14:textId="77777777" w:rsidR="008733EF" w:rsidRDefault="008733EF" w:rsidP="008733EF">
      <w:pPr>
        <w:pStyle w:val="BodyText"/>
        <w:keepNext/>
        <w:jc w:val="center"/>
      </w:pPr>
      <w:r>
        <w:rPr>
          <w:noProof/>
          <w:szCs w:val="22"/>
        </w:rPr>
        <w:lastRenderedPageBreak/>
        <w:drawing>
          <wp:inline distT="0" distB="0" distL="0" distR="0" wp14:anchorId="6AC9D0EC" wp14:editId="6F57FECC">
            <wp:extent cx="6078932" cy="6078932"/>
            <wp:effectExtent l="19050" t="19050" r="17145" b="171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72928" cy="6072928"/>
                    </a:xfrm>
                    <a:prstGeom prst="rect">
                      <a:avLst/>
                    </a:prstGeom>
                    <a:noFill/>
                    <a:ln>
                      <a:solidFill>
                        <a:schemeClr val="tx1"/>
                      </a:solidFill>
                    </a:ln>
                  </pic:spPr>
                </pic:pic>
              </a:graphicData>
            </a:graphic>
          </wp:inline>
        </w:drawing>
      </w:r>
    </w:p>
    <w:p w14:paraId="5C11FC1D" w14:textId="0C0B7C89" w:rsidR="00663126" w:rsidRPr="00663126" w:rsidRDefault="008733EF" w:rsidP="008733EF">
      <w:pPr>
        <w:pStyle w:val="Caption"/>
        <w:jc w:val="center"/>
      </w:pPr>
      <w:bookmarkStart w:id="42" w:name="_Toc64448967"/>
      <w:bookmarkStart w:id="43" w:name="_Toc106973589"/>
      <w:r>
        <w:t xml:space="preserve">Figure </w:t>
      </w:r>
      <w:r>
        <w:fldChar w:fldCharType="begin"/>
      </w:r>
      <w:r>
        <w:instrText xml:space="preserve"> SEQ Figure \* ARABIC </w:instrText>
      </w:r>
      <w:r>
        <w:fldChar w:fldCharType="separate"/>
      </w:r>
      <w:r w:rsidR="00743D9F">
        <w:rPr>
          <w:noProof/>
        </w:rPr>
        <w:t>6</w:t>
      </w:r>
      <w:r>
        <w:fldChar w:fldCharType="end"/>
      </w:r>
      <w:r>
        <w:t xml:space="preserve">: </w:t>
      </w:r>
      <w:r w:rsidRPr="00664CF6">
        <w:t>2014 TNRIS LiDAR: Fort Bend</w:t>
      </w:r>
      <w:bookmarkEnd w:id="42"/>
      <w:bookmarkEnd w:id="43"/>
    </w:p>
    <w:p w14:paraId="3901DDEB" w14:textId="77777777" w:rsidR="006B4EA6" w:rsidRPr="006B4EA6" w:rsidRDefault="006B4EA6" w:rsidP="006B4EA6">
      <w:pPr>
        <w:rPr>
          <w:rFonts w:asciiTheme="majorHAnsi" w:eastAsiaTheme="majorEastAsia" w:hAnsiTheme="majorHAnsi" w:cstheme="majorBidi"/>
          <w:b/>
          <w:color w:val="00B5E2" w:themeColor="accent1"/>
        </w:rPr>
      </w:pPr>
    </w:p>
    <w:p w14:paraId="17AB641A" w14:textId="77777777" w:rsidR="00E413BF" w:rsidRDefault="00E413BF" w:rsidP="00E413BF">
      <w:pPr>
        <w:pStyle w:val="Heading3"/>
      </w:pPr>
      <w:bookmarkStart w:id="44" w:name="_Toc106973549"/>
      <w:r>
        <w:t xml:space="preserve">Data </w:t>
      </w:r>
      <w:r w:rsidR="00663126">
        <w:t>Processing</w:t>
      </w:r>
      <w:bookmarkEnd w:id="44"/>
    </w:p>
    <w:p w14:paraId="252C0A38" w14:textId="6F084204" w:rsidR="00663126" w:rsidRPr="0063201D" w:rsidRDefault="00663126" w:rsidP="00663126">
      <w:pPr>
        <w:pStyle w:val="BodyText"/>
        <w:jc w:val="both"/>
        <w:rPr>
          <w:szCs w:val="22"/>
        </w:rPr>
      </w:pPr>
      <w:r>
        <w:rPr>
          <w:szCs w:val="22"/>
        </w:rPr>
        <w:t>ArcGIS</w:t>
      </w:r>
      <w:r w:rsidRPr="0063201D">
        <w:rPr>
          <w:szCs w:val="22"/>
        </w:rPr>
        <w:t xml:space="preserve"> software was utilized in order to create a digital surface model for the </w:t>
      </w:r>
      <w:r w:rsidR="00196A72">
        <w:rPr>
          <w:szCs w:val="22"/>
        </w:rPr>
        <w:t>San Bernard</w:t>
      </w:r>
      <w:r w:rsidRPr="0063201D">
        <w:rPr>
          <w:szCs w:val="22"/>
        </w:rPr>
        <w:t xml:space="preserve"> HUC</w:t>
      </w:r>
      <w:r w:rsidR="00E07907">
        <w:rPr>
          <w:szCs w:val="22"/>
        </w:rPr>
        <w:t>-</w:t>
      </w:r>
      <w:r w:rsidRPr="0063201D">
        <w:rPr>
          <w:szCs w:val="22"/>
        </w:rPr>
        <w:t xml:space="preserve">8 </w:t>
      </w:r>
      <w:r w:rsidR="005B072B">
        <w:rPr>
          <w:szCs w:val="22"/>
        </w:rPr>
        <w:t>w</w:t>
      </w:r>
      <w:r w:rsidRPr="0063201D">
        <w:rPr>
          <w:szCs w:val="22"/>
        </w:rPr>
        <w:t xml:space="preserve">atershed project area.  </w:t>
      </w:r>
      <w:r>
        <w:rPr>
          <w:szCs w:val="22"/>
        </w:rPr>
        <w:t>The LiDAR datasets were added to a mosaic dataset and prioritized by date with the most recent dataset taking the first priority.  If two datasets are from the same year or flown at similar dates, the accuracy was reviewed to determine the priority. The mosaic dataset was exported to make a seamless bare earth DEM.</w:t>
      </w:r>
      <w:r w:rsidRPr="0063201D">
        <w:rPr>
          <w:szCs w:val="22"/>
        </w:rPr>
        <w:t xml:space="preserve"> </w:t>
      </w:r>
    </w:p>
    <w:p w14:paraId="2590D8D7" w14:textId="18E2C222" w:rsidR="00663126" w:rsidRDefault="00663126" w:rsidP="00663126">
      <w:pPr>
        <w:pStyle w:val="BodyText"/>
        <w:jc w:val="both"/>
        <w:rPr>
          <w:szCs w:val="22"/>
        </w:rPr>
      </w:pPr>
      <w:r>
        <w:rPr>
          <w:szCs w:val="22"/>
        </w:rPr>
        <w:t xml:space="preserve">The exported DEM was reviewed through automated </w:t>
      </w:r>
      <w:r w:rsidR="00524437">
        <w:rPr>
          <w:szCs w:val="22"/>
        </w:rPr>
        <w:t>quality control (</w:t>
      </w:r>
      <w:r>
        <w:rPr>
          <w:szCs w:val="22"/>
        </w:rPr>
        <w:t>QC</w:t>
      </w:r>
      <w:r w:rsidR="00524437">
        <w:rPr>
          <w:szCs w:val="22"/>
        </w:rPr>
        <w:t>)</w:t>
      </w:r>
      <w:r>
        <w:rPr>
          <w:szCs w:val="22"/>
        </w:rPr>
        <w:t xml:space="preserve"> to check for anomalies and outlier locations based on slope and cells that exceed z value differences from surrounding cells.  Visual review was also performed to check for ground differences at the extents of the datasets for differences in ground values. </w:t>
      </w:r>
    </w:p>
    <w:p w14:paraId="4E3E502B" w14:textId="77777777" w:rsidR="00C812A1" w:rsidRDefault="00C812A1" w:rsidP="00663126">
      <w:pPr>
        <w:pStyle w:val="BodyText"/>
        <w:jc w:val="both"/>
        <w:rPr>
          <w:szCs w:val="22"/>
        </w:rPr>
      </w:pPr>
    </w:p>
    <w:p w14:paraId="38728B00" w14:textId="77777777" w:rsidR="008733EF" w:rsidRDefault="008733EF" w:rsidP="00663126">
      <w:pPr>
        <w:pStyle w:val="BodyText"/>
        <w:jc w:val="both"/>
        <w:rPr>
          <w:szCs w:val="22"/>
        </w:rPr>
      </w:pPr>
    </w:p>
    <w:p w14:paraId="40DB896C" w14:textId="77777777" w:rsidR="00E413BF" w:rsidRDefault="00E413BF" w:rsidP="00E413BF">
      <w:pPr>
        <w:pStyle w:val="Heading3"/>
      </w:pPr>
      <w:bookmarkStart w:id="45" w:name="_Toc106973550"/>
      <w:r>
        <w:lastRenderedPageBreak/>
        <w:t>DEM QA/QC</w:t>
      </w:r>
      <w:bookmarkEnd w:id="45"/>
    </w:p>
    <w:p w14:paraId="4133BB7E" w14:textId="402C8469" w:rsidR="009D25EB" w:rsidRPr="000B5E8E" w:rsidRDefault="009D25EB" w:rsidP="009D25EB">
      <w:pPr>
        <w:pStyle w:val="BodyText"/>
      </w:pPr>
      <w:r w:rsidRPr="000B5E8E">
        <w:t xml:space="preserve">DEMs developed for use in </w:t>
      </w:r>
      <w:r w:rsidRPr="00723CB7">
        <w:t xml:space="preserve">the </w:t>
      </w:r>
      <w:r w:rsidR="00196A72">
        <w:t>San Bernard</w:t>
      </w:r>
      <w:r w:rsidRPr="00723CB7">
        <w:t xml:space="preserve"> </w:t>
      </w:r>
      <w:r w:rsidR="009F3DB9">
        <w:t>w</w:t>
      </w:r>
      <w:r w:rsidRPr="00723CB7">
        <w:t xml:space="preserve">atershed </w:t>
      </w:r>
      <w:r w:rsidRPr="000B5E8E">
        <w:t xml:space="preserve">BLE analysis were developed and independently assured to meet quality standards of the project.  The data were developed using a controlled process, were evaluated and assured by a topographic data development team, and were evaluated and assured by the engineering team. Quality assurance </w:t>
      </w:r>
      <w:r w:rsidR="00524437">
        <w:t xml:space="preserve">(QA) </w:t>
      </w:r>
      <w:r w:rsidRPr="000B5E8E">
        <w:t>during the data development process includes, but is not limited to the following QC checks:</w:t>
      </w:r>
    </w:p>
    <w:p w14:paraId="78ACA0A5" w14:textId="77777777" w:rsidR="009D25EB" w:rsidRPr="000B5E8E" w:rsidRDefault="009D25EB" w:rsidP="006C0F38">
      <w:pPr>
        <w:pStyle w:val="BodyText"/>
        <w:numPr>
          <w:ilvl w:val="0"/>
          <w:numId w:val="25"/>
        </w:numPr>
      </w:pPr>
      <w:r w:rsidRPr="000B5E8E">
        <w:t>Horizontal Projection Check</w:t>
      </w:r>
    </w:p>
    <w:p w14:paraId="119BCBE9" w14:textId="77777777" w:rsidR="009D25EB" w:rsidRPr="000B5E8E" w:rsidRDefault="009D25EB" w:rsidP="006C0F38">
      <w:pPr>
        <w:pStyle w:val="BodyText"/>
        <w:numPr>
          <w:ilvl w:val="0"/>
          <w:numId w:val="25"/>
        </w:numPr>
      </w:pPr>
      <w:r w:rsidRPr="000B5E8E">
        <w:t>Vertical Datum Check</w:t>
      </w:r>
    </w:p>
    <w:p w14:paraId="20EA67C3" w14:textId="77777777" w:rsidR="009D25EB" w:rsidRPr="000B5E8E" w:rsidRDefault="009D25EB" w:rsidP="006C0F38">
      <w:pPr>
        <w:pStyle w:val="BodyText"/>
        <w:numPr>
          <w:ilvl w:val="0"/>
          <w:numId w:val="25"/>
        </w:numPr>
      </w:pPr>
      <w:r w:rsidRPr="000B5E8E">
        <w:t>Resolution Check</w:t>
      </w:r>
    </w:p>
    <w:p w14:paraId="5B9B6D91" w14:textId="77777777" w:rsidR="009D25EB" w:rsidRPr="000B5E8E" w:rsidRDefault="009D25EB" w:rsidP="006C0F38">
      <w:pPr>
        <w:pStyle w:val="BodyText"/>
        <w:numPr>
          <w:ilvl w:val="0"/>
          <w:numId w:val="25"/>
        </w:numPr>
      </w:pPr>
      <w:r w:rsidRPr="000B5E8E">
        <w:t>Format Check</w:t>
      </w:r>
    </w:p>
    <w:p w14:paraId="74C749AF" w14:textId="77777777" w:rsidR="009D25EB" w:rsidRPr="000B5E8E" w:rsidRDefault="009D25EB" w:rsidP="006C0F38">
      <w:pPr>
        <w:pStyle w:val="BodyText"/>
        <w:numPr>
          <w:ilvl w:val="0"/>
          <w:numId w:val="25"/>
        </w:numPr>
      </w:pPr>
      <w:r w:rsidRPr="000B5E8E">
        <w:t>Seamless Data Check to ensure the DEM files are consistent and seamless along source data edges</w:t>
      </w:r>
    </w:p>
    <w:p w14:paraId="1C62C200" w14:textId="6CE9D36F" w:rsidR="009D25EB" w:rsidRPr="000B5E8E" w:rsidRDefault="009D25EB" w:rsidP="009D25EB">
      <w:pPr>
        <w:pStyle w:val="BodyText"/>
      </w:pPr>
      <w:r w:rsidRPr="000B5E8E">
        <w:t xml:space="preserve">The </w:t>
      </w:r>
      <w:r w:rsidR="00524437">
        <w:t>QC</w:t>
      </w:r>
      <w:r w:rsidRPr="000B5E8E">
        <w:t xml:space="preserve"> after the development process by the DEM development team included visual observations using hillshade, contouring, color rendering, and/or other visual aids to review and identify potential impactful anomalies within the DEM surface.  This QC step included, but w</w:t>
      </w:r>
      <w:r w:rsidR="00F9501B">
        <w:t>as</w:t>
      </w:r>
      <w:r w:rsidRPr="000B5E8E">
        <w:t xml:space="preserve"> not limited to the following QC checks:</w:t>
      </w:r>
    </w:p>
    <w:p w14:paraId="13B9448F" w14:textId="77777777" w:rsidR="009D25EB" w:rsidRPr="000B5E8E" w:rsidRDefault="009D25EB" w:rsidP="006C0F38">
      <w:pPr>
        <w:pStyle w:val="BodyText"/>
        <w:numPr>
          <w:ilvl w:val="0"/>
          <w:numId w:val="26"/>
        </w:numPr>
      </w:pPr>
      <w:r w:rsidRPr="000B5E8E">
        <w:t>Seamless Data Check to ensure no voids along the edges and between the prioritized datasets</w:t>
      </w:r>
    </w:p>
    <w:p w14:paraId="4587CB29" w14:textId="77777777" w:rsidR="009D25EB" w:rsidRPr="000B5E8E" w:rsidRDefault="009D25EB" w:rsidP="006C0F38">
      <w:pPr>
        <w:pStyle w:val="BodyText"/>
        <w:numPr>
          <w:ilvl w:val="0"/>
          <w:numId w:val="26"/>
        </w:numPr>
      </w:pPr>
      <w:r w:rsidRPr="000B5E8E">
        <w:t>NoData Value Check to ensure no null values</w:t>
      </w:r>
    </w:p>
    <w:p w14:paraId="0589B9FE" w14:textId="77777777" w:rsidR="009D25EB" w:rsidRPr="000B5E8E" w:rsidRDefault="009D25EB" w:rsidP="006C0F38">
      <w:pPr>
        <w:pStyle w:val="BodyText"/>
        <w:numPr>
          <w:ilvl w:val="0"/>
          <w:numId w:val="26"/>
        </w:numPr>
      </w:pPr>
      <w:r w:rsidRPr="000B5E8E">
        <w:t>Manual Elevation Check using hillshade rasters to find erroneous elevation issues</w:t>
      </w:r>
    </w:p>
    <w:p w14:paraId="0FB0ED70" w14:textId="77777777" w:rsidR="009D25EB" w:rsidRPr="000B5E8E" w:rsidRDefault="009D25EB" w:rsidP="006C0F38">
      <w:pPr>
        <w:pStyle w:val="BodyText"/>
        <w:numPr>
          <w:ilvl w:val="0"/>
          <w:numId w:val="26"/>
        </w:numPr>
      </w:pPr>
      <w:r w:rsidRPr="000B5E8E">
        <w:t>Unit Consistency Check</w:t>
      </w:r>
    </w:p>
    <w:p w14:paraId="1191A2F4" w14:textId="77777777" w:rsidR="009D25EB" w:rsidRPr="000B5E8E" w:rsidRDefault="009D25EB" w:rsidP="006C0F38">
      <w:pPr>
        <w:pStyle w:val="BodyText"/>
        <w:numPr>
          <w:ilvl w:val="0"/>
          <w:numId w:val="26"/>
        </w:numPr>
      </w:pPr>
      <w:r w:rsidRPr="000B5E8E">
        <w:t>Legacy Cell Value Anomalies</w:t>
      </w:r>
    </w:p>
    <w:p w14:paraId="1B252623" w14:textId="6BEFB5FB" w:rsidR="009D25EB" w:rsidRPr="000B5E8E" w:rsidRDefault="00524437" w:rsidP="009D25EB">
      <w:pPr>
        <w:pStyle w:val="BodyText"/>
      </w:pPr>
      <w:r>
        <w:t>QA</w:t>
      </w:r>
      <w:r w:rsidR="009D25EB" w:rsidRPr="000B5E8E">
        <w:t xml:space="preserve"> conducted after the seamless DEM development conducted by the engineering team included visual or automated assessments to identify potentially impactful anomalies or slope changes that may adversely impact hydraulic</w:t>
      </w:r>
      <w:r w:rsidR="00746F17">
        <w:t xml:space="preserve"> analysis</w:t>
      </w:r>
      <w:r w:rsidR="009D25EB" w:rsidRPr="000B5E8E">
        <w:t>.</w:t>
      </w:r>
    </w:p>
    <w:p w14:paraId="7B34C8BB" w14:textId="39300D22" w:rsidR="00E413BF" w:rsidRPr="00E413BF" w:rsidRDefault="009D25EB" w:rsidP="00E413BF">
      <w:pPr>
        <w:pStyle w:val="BodyText"/>
      </w:pPr>
      <w:r w:rsidRPr="000B5E8E">
        <w:t xml:space="preserve">The final DEM data developed </w:t>
      </w:r>
      <w:r w:rsidRPr="00723CB7">
        <w:t xml:space="preserve">for the </w:t>
      </w:r>
      <w:r w:rsidR="00196A72">
        <w:t>San Bernard</w:t>
      </w:r>
      <w:r w:rsidRPr="00723CB7">
        <w:t xml:space="preserve"> </w:t>
      </w:r>
      <w:r w:rsidR="009F3DB9">
        <w:t>w</w:t>
      </w:r>
      <w:r w:rsidRPr="00723CB7">
        <w:t xml:space="preserve">atershed </w:t>
      </w:r>
      <w:r>
        <w:t>is</w:t>
      </w:r>
      <w:r w:rsidRPr="000B5E8E">
        <w:t xml:space="preserve"> assured to meet FEMA standards and present a representative surface developed from leverage</w:t>
      </w:r>
      <w:r>
        <w:t>d</w:t>
      </w:r>
      <w:r w:rsidRPr="000B5E8E">
        <w:t xml:space="preserve"> elevation data for th</w:t>
      </w:r>
      <w:r w:rsidR="00A6648D">
        <w:t>e purposes of this BLE project.</w:t>
      </w:r>
    </w:p>
    <w:p w14:paraId="33059ABB" w14:textId="77777777" w:rsidR="00420CC8" w:rsidRDefault="00420CC8" w:rsidP="00265A9E">
      <w:pPr>
        <w:pStyle w:val="Heading2"/>
      </w:pPr>
      <w:bookmarkStart w:id="46" w:name="_Toc106973551"/>
      <w:r>
        <w:t>2D BLE</w:t>
      </w:r>
      <w:r w:rsidR="00E413BF">
        <w:t xml:space="preserve"> Methods</w:t>
      </w:r>
      <w:bookmarkEnd w:id="46"/>
    </w:p>
    <w:p w14:paraId="790DC7E1" w14:textId="23872156" w:rsidR="0048315A" w:rsidRPr="0048315A" w:rsidRDefault="0048315A" w:rsidP="001C6876">
      <w:pPr>
        <w:pStyle w:val="BodyText"/>
      </w:pPr>
      <w:r>
        <w:t>HEC-RAS 5.0.</w:t>
      </w:r>
      <w:r w:rsidR="0018672C">
        <w:t>7</w:t>
      </w:r>
      <w:r>
        <w:t xml:space="preserve"> (RAS5) rain-on-grid utility was applied in the </w:t>
      </w:r>
      <w:r w:rsidR="001C6876">
        <w:t>Texas</w:t>
      </w:r>
      <w:r>
        <w:t xml:space="preserve"> 2D </w:t>
      </w:r>
      <w:r w:rsidR="00524437">
        <w:t xml:space="preserve">BLE </w:t>
      </w:r>
      <w:r>
        <w:t>products workflow. The following sections describe the engineering</w:t>
      </w:r>
      <w:r w:rsidR="001C6876">
        <w:t xml:space="preserve"> methods and model inputs used.</w:t>
      </w:r>
    </w:p>
    <w:p w14:paraId="20B9FBAD" w14:textId="77777777" w:rsidR="00976A14" w:rsidRPr="00265A9E" w:rsidRDefault="00976A14" w:rsidP="00E413BF">
      <w:pPr>
        <w:pStyle w:val="Heading3"/>
      </w:pPr>
      <w:bookmarkStart w:id="47" w:name="_Toc106973552"/>
      <w:r w:rsidRPr="00265A9E">
        <w:t>2D Computational Mesh and Settings</w:t>
      </w:r>
      <w:bookmarkEnd w:id="47"/>
    </w:p>
    <w:p w14:paraId="455266BC" w14:textId="58DCEE89" w:rsidR="008733EF" w:rsidRDefault="008733EF" w:rsidP="008733EF">
      <w:pPr>
        <w:pStyle w:val="BodyText"/>
      </w:pPr>
      <w:r w:rsidRPr="00BA3A24">
        <w:t xml:space="preserve">The RAS5 2D computational mesh was created for </w:t>
      </w:r>
      <w:r>
        <w:t xml:space="preserve">the </w:t>
      </w:r>
      <w:r w:rsidRPr="000C2758">
        <w:t xml:space="preserve">San Bernard </w:t>
      </w:r>
      <w:r>
        <w:t xml:space="preserve">model area were </w:t>
      </w:r>
      <w:r w:rsidRPr="004828B3">
        <w:t xml:space="preserve">created using ArcGIS toolsets, which reduce the need for manual edits to mesh cells within RAS5 that result in error generation. </w:t>
      </w:r>
      <w:r>
        <w:t xml:space="preserve">The </w:t>
      </w:r>
      <w:r w:rsidRPr="004828B3">
        <w:t xml:space="preserve">model’s 2D mesh </w:t>
      </w:r>
      <w:r>
        <w:t xml:space="preserve">contains </w:t>
      </w:r>
      <w:r w:rsidRPr="000C2758">
        <w:t xml:space="preserve">1,229,599 </w:t>
      </w:r>
      <w:r>
        <w:t>cells consisting</w:t>
      </w:r>
      <w:r w:rsidRPr="004828B3">
        <w:t xml:space="preserve"> of 200 foot cells, with the exception of 100 foot </w:t>
      </w:r>
      <w:r>
        <w:t>along the 1 square mile streams</w:t>
      </w:r>
      <w:r w:rsidRPr="004828B3">
        <w:t xml:space="preserve"> and 50 foot cells within community boundaries</w:t>
      </w:r>
      <w:r>
        <w:t xml:space="preserve"> using refinement regions</w:t>
      </w:r>
      <w:r w:rsidRPr="004828B3">
        <w:t xml:space="preserve">. Internal connections were used to extract flow readings </w:t>
      </w:r>
      <w:r>
        <w:t xml:space="preserve">for gage locations throughout the model, while profile lines were used for all other flow extractions. </w:t>
      </w:r>
      <w:r w:rsidRPr="004828B3">
        <w:t xml:space="preserve">An adaptive </w:t>
      </w:r>
      <w:r w:rsidRPr="000C2758">
        <w:t>30</w:t>
      </w:r>
      <w:r w:rsidR="002007D1">
        <w:t xml:space="preserve"> </w:t>
      </w:r>
      <w:r w:rsidRPr="000C2758">
        <w:t xml:space="preserve">second </w:t>
      </w:r>
      <w:r w:rsidRPr="004828B3">
        <w:t xml:space="preserve">time step was used to allow the model to lower the time step, as necessary, to keep the maximum courant </w:t>
      </w:r>
      <w:r w:rsidRPr="00E421D7">
        <w:t xml:space="preserve">number under </w:t>
      </w:r>
      <w:r w:rsidRPr="000C2758">
        <w:t>3</w:t>
      </w:r>
      <w:r w:rsidRPr="00E421D7">
        <w:t xml:space="preserve"> for the</w:t>
      </w:r>
      <w:r>
        <w:t xml:space="preserve"> duration of the simulation. The time step was allowed </w:t>
      </w:r>
      <w:r w:rsidRPr="00E421D7">
        <w:t xml:space="preserve">to reach </w:t>
      </w:r>
      <w:r w:rsidRPr="000C2758">
        <w:t>60</w:t>
      </w:r>
      <w:r w:rsidRPr="00E421D7">
        <w:t xml:space="preserve"> seconds for a maximum and </w:t>
      </w:r>
      <w:r w:rsidRPr="000C2758">
        <w:t xml:space="preserve">1.88 </w:t>
      </w:r>
      <w:r>
        <w:t xml:space="preserve">seconds for the minimum. </w:t>
      </w:r>
      <w:r w:rsidRPr="000C2758">
        <w:t>A theta value of 0.6 was used due to the models alignment with the coast.</w:t>
      </w:r>
      <w:r w:rsidRPr="00E421D7">
        <w:rPr>
          <w:color w:val="FF0000"/>
        </w:rPr>
        <w:t xml:space="preserve"> </w:t>
      </w:r>
      <w:r>
        <w:t>The</w:t>
      </w:r>
      <w:r w:rsidRPr="00BA1D0D">
        <w:t xml:space="preserve"> RAS5</w:t>
      </w:r>
      <w:r>
        <w:t xml:space="preserve"> model was r</w:t>
      </w:r>
      <w:r w:rsidR="005B072B">
        <w:t>u</w:t>
      </w:r>
      <w:r>
        <w:t>n with Diffusion Wave (simplified Full Momentum) equations.</w:t>
      </w:r>
    </w:p>
    <w:p w14:paraId="2161026C" w14:textId="77777777" w:rsidR="00976A14" w:rsidRDefault="00976A14" w:rsidP="00E413BF">
      <w:pPr>
        <w:pStyle w:val="Heading3"/>
      </w:pPr>
      <w:bookmarkStart w:id="48" w:name="_Toc106973553"/>
      <w:r>
        <w:t>Model and Boundary Condition Setup</w:t>
      </w:r>
      <w:bookmarkEnd w:id="48"/>
    </w:p>
    <w:p w14:paraId="21A6B224" w14:textId="5B3A3709" w:rsidR="0048315A" w:rsidRDefault="0048315A" w:rsidP="0048315A">
      <w:pPr>
        <w:pStyle w:val="BodyText"/>
      </w:pPr>
      <w:r w:rsidRPr="0048315A">
        <w:t xml:space="preserve">Using RAS5 rain-on-grid modeling requires a 2D computational mesh boundary and often requires defining inflow boundary conditions and application of excess precipitation. </w:t>
      </w:r>
      <w:r w:rsidR="00512148">
        <w:t xml:space="preserve">Excess precipitation was applied to </w:t>
      </w:r>
      <w:r w:rsidR="00CC6933">
        <w:t>the</w:t>
      </w:r>
      <w:r w:rsidR="00512148">
        <w:t xml:space="preserve"> 2D mesh as a precipitation boundary condition</w:t>
      </w:r>
      <w:r w:rsidRPr="0048315A">
        <w:t>.</w:t>
      </w:r>
      <w:r w:rsidR="00512148">
        <w:t xml:space="preserve"> The process to determine the excess precipitation to be applied is outlined in the </w:t>
      </w:r>
      <w:r w:rsidR="00512148">
        <w:lastRenderedPageBreak/>
        <w:t xml:space="preserve">hydrology section. </w:t>
      </w:r>
      <w:r w:rsidRPr="0048315A">
        <w:t xml:space="preserve"> The figure below depicts the </w:t>
      </w:r>
      <w:r w:rsidR="00196A72">
        <w:t>San Bernard</w:t>
      </w:r>
      <w:r w:rsidR="00512148" w:rsidRPr="0077426B">
        <w:t xml:space="preserve"> </w:t>
      </w:r>
      <w:r w:rsidR="00512148">
        <w:t xml:space="preserve">model boundaries, </w:t>
      </w:r>
      <w:r w:rsidR="00010D85">
        <w:t xml:space="preserve">tide stations </w:t>
      </w:r>
      <w:r w:rsidR="00512148">
        <w:t>and USGS stream gages used in the study</w:t>
      </w:r>
      <w:r>
        <w:t>.</w:t>
      </w:r>
    </w:p>
    <w:p w14:paraId="5B53B224" w14:textId="77777777" w:rsidR="002007D1" w:rsidRPr="002007D1" w:rsidRDefault="0048315A" w:rsidP="002007D1">
      <w:pPr>
        <w:pStyle w:val="BodyText"/>
      </w:pPr>
      <w:r w:rsidRPr="0048315A">
        <w:t xml:space="preserve">Outflow boundary conditions (from the computational 2D mesh) were used along </w:t>
      </w:r>
      <w:r w:rsidR="000462A0">
        <w:t>model</w:t>
      </w:r>
      <w:r w:rsidRPr="0048315A">
        <w:t xml:space="preserve"> boundaries without an inflow boundary condition. </w:t>
      </w:r>
      <w:r w:rsidR="002007D1" w:rsidRPr="002007D1">
        <w:t xml:space="preserve">Outflow boundaries were established as normal depth using approximate energy grade-line slope estimated from the LiDAR data. This allowed the boundary conditions defined as continuous boundaries to allow drainage to leave the model area freely to adjacent basins. </w:t>
      </w:r>
    </w:p>
    <w:p w14:paraId="0A201526" w14:textId="5EC5158F" w:rsidR="00FD3756" w:rsidRDefault="002007D1" w:rsidP="008733EF">
      <w:pPr>
        <w:pStyle w:val="BodyText"/>
      </w:pPr>
      <w:r w:rsidRPr="002007D1">
        <w:t>A stage hydrograph was used as the unique outflow boundary condition along the coast</w:t>
      </w:r>
      <w:r>
        <w:t xml:space="preserve">. </w:t>
      </w:r>
      <w:r w:rsidR="008733EF" w:rsidRPr="00083CFC">
        <w:t xml:space="preserve">The water elevation was determined by the Mean Higher High Water (MHHW) of the nearby tide station. The tide stations referenced for these boundary conditions </w:t>
      </w:r>
      <w:r w:rsidR="008733EF" w:rsidRPr="00D26A66">
        <w:t xml:space="preserve">are Freeport Harbor (8772471) and Sargent (8772985).  </w:t>
      </w:r>
      <w:r w:rsidR="008733EF" w:rsidRPr="00083CFC">
        <w:t xml:space="preserve">On the day it was accessed, the </w:t>
      </w:r>
      <w:r w:rsidR="0030322F" w:rsidRPr="00083CFC">
        <w:t>MH</w:t>
      </w:r>
      <w:r w:rsidR="0030322F">
        <w:t>H</w:t>
      </w:r>
      <w:r w:rsidR="0030322F" w:rsidRPr="00083CFC">
        <w:t xml:space="preserve">W </w:t>
      </w:r>
      <w:r w:rsidR="008733EF" w:rsidRPr="00083CFC">
        <w:t xml:space="preserve">was </w:t>
      </w:r>
      <w:r w:rsidR="008733EF" w:rsidRPr="00D26A66">
        <w:t xml:space="preserve">0.98 </w:t>
      </w:r>
      <w:r w:rsidR="001D39CA">
        <w:t xml:space="preserve">feet </w:t>
      </w:r>
      <w:r w:rsidR="008733EF" w:rsidRPr="00D26A66">
        <w:t>and 0.796</w:t>
      </w:r>
      <w:r w:rsidR="001D39CA">
        <w:t xml:space="preserve"> feet</w:t>
      </w:r>
      <w:r w:rsidR="008733EF" w:rsidRPr="00083CFC">
        <w:t>, respectively</w:t>
      </w:r>
      <w:r w:rsidR="008733EF">
        <w:t xml:space="preserve">. These two MHHWs were averaged to determine the stage condition. </w:t>
      </w:r>
    </w:p>
    <w:p w14:paraId="0BD814F8" w14:textId="77777777" w:rsidR="000E758C" w:rsidRDefault="00E40918" w:rsidP="00E40918">
      <w:pPr>
        <w:pStyle w:val="BodyText"/>
        <w:keepNext/>
        <w:jc w:val="center"/>
      </w:pPr>
      <w:r>
        <w:rPr>
          <w:noProof/>
        </w:rPr>
        <w:drawing>
          <wp:inline distT="0" distB="0" distL="0" distR="0" wp14:anchorId="32CA1277" wp14:editId="1C0179D5">
            <wp:extent cx="4528108" cy="5859905"/>
            <wp:effectExtent l="0" t="0" r="635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exas_2d\60631191_TWDB_AustinOyster_BLE\400_PRODUCTION\Engineering\AustinOyster\_Workspace\EV\Report\Figures\Fig3_MeshBCgages_AustinOyster.jpg"/>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4528108" cy="5859905"/>
                    </a:xfrm>
                    <a:prstGeom prst="rect">
                      <a:avLst/>
                    </a:prstGeom>
                    <a:noFill/>
                    <a:ln>
                      <a:noFill/>
                    </a:ln>
                  </pic:spPr>
                </pic:pic>
              </a:graphicData>
            </a:graphic>
          </wp:inline>
        </w:drawing>
      </w:r>
    </w:p>
    <w:p w14:paraId="3399861D" w14:textId="23BAE120" w:rsidR="00010D85" w:rsidRDefault="000E758C" w:rsidP="00010D85">
      <w:pPr>
        <w:pStyle w:val="Caption"/>
        <w:jc w:val="center"/>
      </w:pPr>
      <w:bookmarkStart w:id="49" w:name="_Ref61261356"/>
      <w:bookmarkStart w:id="50" w:name="_Toc106973590"/>
      <w:r>
        <w:t xml:space="preserve">Figure </w:t>
      </w:r>
      <w:r w:rsidR="00CA2514">
        <w:fldChar w:fldCharType="begin"/>
      </w:r>
      <w:r w:rsidR="00CA2514">
        <w:instrText xml:space="preserve"> SEQ Figure \* ARABIC </w:instrText>
      </w:r>
      <w:r w:rsidR="00CA2514">
        <w:fldChar w:fldCharType="separate"/>
      </w:r>
      <w:r w:rsidR="00743D9F">
        <w:rPr>
          <w:noProof/>
        </w:rPr>
        <w:t>7</w:t>
      </w:r>
      <w:r w:rsidR="00CA2514">
        <w:fldChar w:fldCharType="end"/>
      </w:r>
      <w:bookmarkEnd w:id="49"/>
      <w:r>
        <w:t xml:space="preserve">: </w:t>
      </w:r>
      <w:r w:rsidRPr="00645BE9">
        <w:t>RAS5 2D Computational Mesh and Boundary Conditions and USGS Peak Streamflow Gages</w:t>
      </w:r>
      <w:bookmarkEnd w:id="50"/>
    </w:p>
    <w:p w14:paraId="484CE061" w14:textId="77777777" w:rsidR="00010D85" w:rsidRDefault="00010D85" w:rsidP="00010D85">
      <w:pPr>
        <w:pStyle w:val="BodyText"/>
      </w:pPr>
    </w:p>
    <w:p w14:paraId="4ED315B8" w14:textId="77777777" w:rsidR="002007D1" w:rsidRPr="00010D85" w:rsidRDefault="002007D1" w:rsidP="00010D85">
      <w:pPr>
        <w:pStyle w:val="BodyText"/>
      </w:pPr>
    </w:p>
    <w:p w14:paraId="76602BAB" w14:textId="77777777" w:rsidR="00976A14" w:rsidRDefault="00976A14" w:rsidP="00E413BF">
      <w:pPr>
        <w:pStyle w:val="Heading3"/>
      </w:pPr>
      <w:bookmarkStart w:id="51" w:name="_Toc106973554"/>
      <w:r>
        <w:lastRenderedPageBreak/>
        <w:t>Hydrology</w:t>
      </w:r>
      <w:bookmarkEnd w:id="51"/>
    </w:p>
    <w:p w14:paraId="273D057B" w14:textId="2FA9CACA" w:rsidR="0082068C" w:rsidRDefault="0048315A" w:rsidP="00E907BC">
      <w:pPr>
        <w:pStyle w:val="BodyText"/>
      </w:pPr>
      <w:r w:rsidRPr="0048315A">
        <w:t>Precipitation frequency data (NOAA</w:t>
      </w:r>
      <w:r w:rsidR="007753C4">
        <w:t xml:space="preserve">  Atlas 14</w:t>
      </w:r>
      <w:r w:rsidRPr="0048315A">
        <w:t>, 201</w:t>
      </w:r>
      <w:r w:rsidR="007753C4">
        <w:t>8</w:t>
      </w:r>
      <w:r w:rsidRPr="0048315A">
        <w:t>) was used for this study. These data were obtained from NOAA’s Precipitation Frequency Data Server (PFDS) (</w:t>
      </w:r>
      <w:hyperlink r:id="rId20" w:history="1">
        <w:r w:rsidR="000E392F" w:rsidRPr="000E55C1">
          <w:rPr>
            <w:rStyle w:val="Hyperlink"/>
          </w:rPr>
          <w:t>http://hdsc.nws.noaa.gov/hdsc/pfds/index.html</w:t>
        </w:r>
      </w:hyperlink>
      <w:r w:rsidRPr="0048315A">
        <w:t>)</w:t>
      </w:r>
      <w:r w:rsidR="000E392F">
        <w:t xml:space="preserve">, </w:t>
      </w:r>
      <w:r w:rsidR="000E392F" w:rsidRPr="004D0A69">
        <w:t xml:space="preserve">and appropriate values for all sub-basin elements were determined considering spatial variation and a representative total </w:t>
      </w:r>
      <w:r w:rsidR="000E392F" w:rsidRPr="00E907BC">
        <w:t xml:space="preserve">for </w:t>
      </w:r>
      <w:r w:rsidR="00196A72">
        <w:t>San Bernard</w:t>
      </w:r>
      <w:r w:rsidR="000E392F" w:rsidRPr="00E907BC">
        <w:t xml:space="preserve">. </w:t>
      </w:r>
      <w:r w:rsidR="000E392F" w:rsidRPr="004D0A69">
        <w:t>Excess precipitation for the 2D mesh was d</w:t>
      </w:r>
      <w:r w:rsidR="00C55775">
        <w:t xml:space="preserve">eveloped as described in Section </w:t>
      </w:r>
      <w:r w:rsidR="00C55775">
        <w:fldChar w:fldCharType="begin"/>
      </w:r>
      <w:r w:rsidR="00C55775">
        <w:instrText xml:space="preserve"> REF _Ref81923609 \r \h </w:instrText>
      </w:r>
      <w:r w:rsidR="00C55775">
        <w:fldChar w:fldCharType="separate"/>
      </w:r>
      <w:r w:rsidR="00743D9F">
        <w:t>2.2.3.1</w:t>
      </w:r>
      <w:r w:rsidR="00C55775">
        <w:fldChar w:fldCharType="end"/>
      </w:r>
      <w:r w:rsidR="00C55775">
        <w:t xml:space="preserve">. </w:t>
      </w:r>
      <w:r w:rsidRPr="0048315A">
        <w:t xml:space="preserve">The 10-, 4-, 2-, 1-, and 0.2-percent annual chance 24-hour precipitation depths for all sub-basin elements were determined by area-weighted intersection of gridded PFDS data with sub-basins. </w:t>
      </w:r>
    </w:p>
    <w:p w14:paraId="298E5904" w14:textId="5EA8EB88" w:rsidR="00BD4F85" w:rsidRDefault="00BD4F85" w:rsidP="00BD4F85">
      <w:pPr>
        <w:pStyle w:val="BodyText"/>
        <w:spacing w:after="0"/>
      </w:pPr>
      <w:r>
        <w:t xml:space="preserve">USGS stream gages listed in </w:t>
      </w:r>
      <w:r>
        <w:fldChar w:fldCharType="begin"/>
      </w:r>
      <w:r>
        <w:instrText xml:space="preserve"> REF _Ref61260494 \h </w:instrText>
      </w:r>
      <w:r>
        <w:fldChar w:fldCharType="separate"/>
      </w:r>
      <w:r w:rsidR="00743D9F">
        <w:t xml:space="preserve">Table </w:t>
      </w:r>
      <w:r w:rsidR="00743D9F">
        <w:rPr>
          <w:noProof/>
        </w:rPr>
        <w:t>3</w:t>
      </w:r>
      <w:r>
        <w:fldChar w:fldCharType="end"/>
      </w:r>
      <w:r>
        <w:t xml:space="preserve"> are within the scoped area and were considered for this </w:t>
      </w:r>
      <w:r w:rsidRPr="00E907BC">
        <w:t xml:space="preserve">analysis due </w:t>
      </w:r>
      <w:r>
        <w:t>s</w:t>
      </w:r>
      <w:r w:rsidRPr="00E907BC">
        <w:t xml:space="preserve">ufficient length of record or </w:t>
      </w:r>
      <w:r>
        <w:t xml:space="preserve">acceptable </w:t>
      </w:r>
      <w:r w:rsidRPr="00E907BC">
        <w:t>record.</w:t>
      </w:r>
      <w:r>
        <w:t xml:space="preserve"> Gages with less than 10 years of record or outdated record were not considered for hydrological analysis or for calibration. </w:t>
      </w:r>
    </w:p>
    <w:p w14:paraId="20134708" w14:textId="77777777" w:rsidR="00712222" w:rsidRDefault="00712222" w:rsidP="000A3B6D">
      <w:pPr>
        <w:pStyle w:val="BodyText"/>
        <w:spacing w:after="0"/>
      </w:pPr>
    </w:p>
    <w:p w14:paraId="68D9B449" w14:textId="01DCAA43" w:rsidR="00114B32" w:rsidRDefault="00114B32" w:rsidP="000A3B6D">
      <w:pPr>
        <w:pStyle w:val="Caption"/>
        <w:jc w:val="center"/>
      </w:pPr>
      <w:bookmarkStart w:id="52" w:name="_Ref61260494"/>
      <w:bookmarkStart w:id="53" w:name="_Toc106973602"/>
      <w:r>
        <w:t xml:space="preserve">Table </w:t>
      </w:r>
      <w:r>
        <w:fldChar w:fldCharType="begin"/>
      </w:r>
      <w:r>
        <w:instrText xml:space="preserve"> SEQ Table \* ARABIC </w:instrText>
      </w:r>
      <w:r>
        <w:fldChar w:fldCharType="separate"/>
      </w:r>
      <w:r w:rsidR="00743D9F">
        <w:rPr>
          <w:noProof/>
        </w:rPr>
        <w:t>3</w:t>
      </w:r>
      <w:r>
        <w:fldChar w:fldCharType="end"/>
      </w:r>
      <w:bookmarkEnd w:id="52"/>
      <w:r>
        <w:t>: USGS Peak Streamflow Gage</w:t>
      </w:r>
      <w:r w:rsidR="00C55775">
        <w:t>s</w:t>
      </w:r>
      <w:bookmarkEnd w:id="53"/>
      <w:r w:rsidR="00C55775">
        <w:t xml:space="preserve"> </w:t>
      </w:r>
    </w:p>
    <w:tbl>
      <w:tblPr>
        <w:tblStyle w:val="CompassTable1"/>
        <w:tblW w:w="9054" w:type="dxa"/>
        <w:jc w:val="center"/>
        <w:tblLook w:val="04A0" w:firstRow="1" w:lastRow="0" w:firstColumn="1" w:lastColumn="0" w:noHBand="0" w:noVBand="1"/>
      </w:tblPr>
      <w:tblGrid>
        <w:gridCol w:w="1838"/>
        <w:gridCol w:w="3692"/>
        <w:gridCol w:w="1900"/>
        <w:gridCol w:w="1624"/>
      </w:tblGrid>
      <w:tr w:rsidR="00114B32" w:rsidRPr="0048315A" w14:paraId="76E39C9E" w14:textId="77777777" w:rsidTr="00FD75CF">
        <w:trPr>
          <w:cnfStyle w:val="100000000000" w:firstRow="1" w:lastRow="0" w:firstColumn="0" w:lastColumn="0" w:oddVBand="0" w:evenVBand="0" w:oddHBand="0" w:evenHBand="0" w:firstRowFirstColumn="0" w:firstRowLastColumn="0" w:lastRowFirstColumn="0" w:lastRowLastColumn="0"/>
          <w:jc w:val="center"/>
        </w:trPr>
        <w:tc>
          <w:tcPr>
            <w:tcW w:w="1838" w:type="dxa"/>
            <w:tcBorders>
              <w:bottom w:val="single" w:sz="4" w:space="0" w:color="3379BD"/>
            </w:tcBorders>
            <w:shd w:val="clear" w:color="auto" w:fill="00B5E2" w:themeFill="accent1"/>
          </w:tcPr>
          <w:p w14:paraId="02E63AA7"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Gage ID</w:t>
            </w:r>
          </w:p>
        </w:tc>
        <w:tc>
          <w:tcPr>
            <w:tcW w:w="3692" w:type="dxa"/>
            <w:tcBorders>
              <w:bottom w:val="single" w:sz="4" w:space="0" w:color="3379BD"/>
            </w:tcBorders>
            <w:shd w:val="clear" w:color="auto" w:fill="00B5E2" w:themeFill="accent1"/>
          </w:tcPr>
          <w:p w14:paraId="5564BBE2"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Flooding Source and Location</w:t>
            </w:r>
          </w:p>
        </w:tc>
        <w:tc>
          <w:tcPr>
            <w:tcW w:w="1900" w:type="dxa"/>
            <w:tcBorders>
              <w:bottom w:val="single" w:sz="4" w:space="0" w:color="3379BD"/>
            </w:tcBorders>
            <w:shd w:val="clear" w:color="auto" w:fill="00B5E2" w:themeFill="accent1"/>
          </w:tcPr>
          <w:p w14:paraId="1488B52F"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Published Drainage Area (mi</w:t>
            </w:r>
            <w:r w:rsidRPr="0048315A">
              <w:rPr>
                <w:rFonts w:eastAsia="Times New Roman" w:cs="Times New Roman"/>
                <w:kern w:val="0"/>
                <w:sz w:val="20"/>
                <w:szCs w:val="20"/>
                <w:vertAlign w:val="superscript"/>
              </w:rPr>
              <w:t>2</w:t>
            </w:r>
            <w:r w:rsidRPr="0048315A">
              <w:rPr>
                <w:rFonts w:eastAsia="Times New Roman" w:cs="Times New Roman"/>
                <w:kern w:val="0"/>
                <w:sz w:val="20"/>
                <w:szCs w:val="20"/>
              </w:rPr>
              <w:t>)</w:t>
            </w:r>
          </w:p>
        </w:tc>
        <w:tc>
          <w:tcPr>
            <w:tcW w:w="1624" w:type="dxa"/>
            <w:tcBorders>
              <w:bottom w:val="single" w:sz="4" w:space="0" w:color="3379BD"/>
            </w:tcBorders>
            <w:shd w:val="clear" w:color="auto" w:fill="00B5E2" w:themeFill="accent1"/>
          </w:tcPr>
          <w:p w14:paraId="5B9B7BA7" w14:textId="77777777" w:rsidR="00114B32" w:rsidRPr="0048315A" w:rsidRDefault="00114B32"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Period of Record</w:t>
            </w:r>
          </w:p>
        </w:tc>
      </w:tr>
      <w:tr w:rsidR="00FA02F5" w:rsidRPr="0048315A" w14:paraId="18FB5530" w14:textId="77777777" w:rsidTr="00FD75CF">
        <w:trPr>
          <w:cnfStyle w:val="000000100000" w:firstRow="0" w:lastRow="0" w:firstColumn="0" w:lastColumn="0" w:oddVBand="0" w:evenVBand="0" w:oddHBand="1" w:evenHBand="0" w:firstRowFirstColumn="0" w:firstRowLastColumn="0" w:lastRowFirstColumn="0" w:lastRowLastColumn="0"/>
          <w:trHeight w:val="288"/>
          <w:jc w:val="center"/>
        </w:trPr>
        <w:tc>
          <w:tcPr>
            <w:tcW w:w="1838" w:type="dxa"/>
            <w:shd w:val="clear" w:color="auto" w:fill="auto"/>
            <w:vAlign w:val="top"/>
          </w:tcPr>
          <w:p w14:paraId="14FC4945" w14:textId="795441DE" w:rsidR="00FA02F5" w:rsidRPr="009D2586" w:rsidDel="00D369D3" w:rsidRDefault="00FA02F5" w:rsidP="006A25D1">
            <w:pPr>
              <w:tabs>
                <w:tab w:val="clear" w:pos="284"/>
              </w:tabs>
              <w:spacing w:before="20" w:after="20" w:line="240" w:lineRule="auto"/>
              <w:rPr>
                <w:rFonts w:eastAsia="Times New Roman" w:cs="Times New Roman"/>
                <w:kern w:val="0"/>
                <w:szCs w:val="20"/>
              </w:rPr>
            </w:pPr>
            <w:r w:rsidRPr="00A33B33">
              <w:rPr>
                <w:rFonts w:cs="Calibri"/>
                <w:color w:val="auto"/>
                <w:kern w:val="0"/>
                <w:szCs w:val="20"/>
              </w:rPr>
              <w:t>08117500</w:t>
            </w:r>
          </w:p>
        </w:tc>
        <w:tc>
          <w:tcPr>
            <w:tcW w:w="3692" w:type="dxa"/>
            <w:shd w:val="clear" w:color="auto" w:fill="auto"/>
            <w:vAlign w:val="top"/>
          </w:tcPr>
          <w:p w14:paraId="2D9396E3" w14:textId="4B80C4AC" w:rsidR="00FA02F5" w:rsidRPr="009D2586" w:rsidRDefault="00FA02F5" w:rsidP="006A25D1">
            <w:pPr>
              <w:tabs>
                <w:tab w:val="clear" w:pos="284"/>
              </w:tabs>
              <w:spacing w:before="20" w:after="20" w:line="240" w:lineRule="auto"/>
              <w:rPr>
                <w:rFonts w:eastAsia="Times New Roman" w:cs="Times New Roman"/>
                <w:kern w:val="0"/>
                <w:szCs w:val="20"/>
              </w:rPr>
            </w:pPr>
            <w:r w:rsidRPr="00A33B33">
              <w:rPr>
                <w:rFonts w:cs="Calibri"/>
                <w:color w:val="auto"/>
                <w:kern w:val="0"/>
                <w:szCs w:val="20"/>
              </w:rPr>
              <w:t>San Bernard Rv nr Boling, TX</w:t>
            </w:r>
          </w:p>
        </w:tc>
        <w:tc>
          <w:tcPr>
            <w:tcW w:w="1900" w:type="dxa"/>
            <w:shd w:val="clear" w:color="auto" w:fill="auto"/>
            <w:vAlign w:val="top"/>
          </w:tcPr>
          <w:p w14:paraId="12104C7F" w14:textId="4BD141BE" w:rsidR="00FA02F5" w:rsidRPr="009D2586" w:rsidRDefault="00FA02F5" w:rsidP="006A25D1">
            <w:pPr>
              <w:tabs>
                <w:tab w:val="clear" w:pos="284"/>
              </w:tabs>
              <w:spacing w:before="20" w:after="20" w:line="240" w:lineRule="auto"/>
              <w:jc w:val="center"/>
              <w:rPr>
                <w:rFonts w:eastAsia="Times New Roman" w:cs="Times New Roman"/>
                <w:kern w:val="0"/>
                <w:szCs w:val="20"/>
              </w:rPr>
            </w:pPr>
            <w:r w:rsidRPr="00A33B33">
              <w:rPr>
                <w:rFonts w:cs="Calibri"/>
                <w:color w:val="auto"/>
                <w:kern w:val="0"/>
                <w:szCs w:val="20"/>
              </w:rPr>
              <w:t>727</w:t>
            </w:r>
          </w:p>
        </w:tc>
        <w:tc>
          <w:tcPr>
            <w:tcW w:w="1624" w:type="dxa"/>
            <w:shd w:val="clear" w:color="auto" w:fill="auto"/>
            <w:vAlign w:val="top"/>
          </w:tcPr>
          <w:p w14:paraId="1653694C" w14:textId="1EBFA1CC" w:rsidR="00FA02F5" w:rsidRPr="009D2586" w:rsidRDefault="00FA02F5" w:rsidP="006A25D1">
            <w:pPr>
              <w:tabs>
                <w:tab w:val="clear" w:pos="284"/>
              </w:tabs>
              <w:spacing w:line="240" w:lineRule="auto"/>
              <w:jc w:val="center"/>
              <w:rPr>
                <w:rFonts w:eastAsia="Calibri" w:cs="Times New Roman"/>
                <w:kern w:val="0"/>
                <w:szCs w:val="20"/>
              </w:rPr>
            </w:pPr>
            <w:r w:rsidRPr="00A33B33">
              <w:rPr>
                <w:rFonts w:cs="Calibri"/>
                <w:color w:val="auto"/>
                <w:kern w:val="0"/>
                <w:szCs w:val="20"/>
              </w:rPr>
              <w:t>1955-2019</w:t>
            </w:r>
          </w:p>
        </w:tc>
      </w:tr>
    </w:tbl>
    <w:p w14:paraId="7601C56F" w14:textId="77777777" w:rsidR="001F2D00" w:rsidRPr="00FD75CF" w:rsidRDefault="001F2D00" w:rsidP="0048315A">
      <w:pPr>
        <w:pStyle w:val="BodyText"/>
        <w:rPr>
          <w:strike/>
        </w:rPr>
      </w:pPr>
    </w:p>
    <w:p w14:paraId="3D002F08" w14:textId="77777777" w:rsidR="00E40918" w:rsidRDefault="00976A14" w:rsidP="00E413BF">
      <w:pPr>
        <w:pStyle w:val="Heading4"/>
      </w:pPr>
      <w:bookmarkStart w:id="54" w:name="_Ref81923609"/>
      <w:bookmarkStart w:id="55" w:name="_Toc106973555"/>
      <w:r w:rsidRPr="00E413BF">
        <w:t>Excess Precipitation for 2D Computational Mesh</w:t>
      </w:r>
      <w:bookmarkEnd w:id="54"/>
      <w:bookmarkEnd w:id="55"/>
    </w:p>
    <w:p w14:paraId="30C5A23B" w14:textId="40C77842" w:rsidR="00DB7F14" w:rsidRPr="004D0A69" w:rsidRDefault="00E40918" w:rsidP="00E40918">
      <w:pPr>
        <w:pStyle w:val="BodyText"/>
      </w:pPr>
      <w:r>
        <w:t>HEC-HMS version 4.6</w:t>
      </w:r>
      <w:r w:rsidRPr="004D0A69">
        <w:t xml:space="preserve"> was used to apply the </w:t>
      </w:r>
      <w:r>
        <w:t>Soil Conservation Service (</w:t>
      </w:r>
      <w:r w:rsidRPr="004D0A69">
        <w:t>SCS</w:t>
      </w:r>
      <w:r>
        <w:t>)</w:t>
      </w:r>
      <w:r w:rsidRPr="004D0A69">
        <w:t xml:space="preserve"> Curve Number method to calculate losses and define excess precipitation for </w:t>
      </w:r>
      <w:r>
        <w:t>this</w:t>
      </w:r>
      <w:r w:rsidRPr="004D0A69">
        <w:t xml:space="preserve"> watershed</w:t>
      </w:r>
      <w:r w:rsidRPr="0004147B">
        <w:t>. Temporal distributions of point rainfall totals were defined using 24-</w:t>
      </w:r>
      <w:r w:rsidR="006228F2" w:rsidRPr="0004147B">
        <w:t>hour, frequency-based</w:t>
      </w:r>
      <w:r w:rsidRPr="0004147B">
        <w:t xml:space="preserve"> storm distributions.</w:t>
      </w:r>
      <w:r w:rsidRPr="004D0A69">
        <w:t xml:space="preserve">  The plus and minus standard error for the 1</w:t>
      </w:r>
      <w:r w:rsidR="009F3DB9">
        <w:t>-percent</w:t>
      </w:r>
      <w:r w:rsidRPr="004D0A69">
        <w:t xml:space="preserve"> annual chance precipitation depths were determined as the upper and lower 84% confidence limits on the nominal 1</w:t>
      </w:r>
      <w:r w:rsidR="009F3DB9">
        <w:t>-percent</w:t>
      </w:r>
      <w:r w:rsidRPr="004D0A69">
        <w:t xml:space="preserve"> depth, assuming a normal distribution of the logarithms for the precipitation depths.</w:t>
      </w:r>
      <w:r w:rsidR="0050705B">
        <w:t xml:space="preserve"> </w:t>
      </w:r>
      <w:r w:rsidR="00DB7F14">
        <w:t xml:space="preserve">An areal reduction as per </w:t>
      </w:r>
      <w:r w:rsidR="0050705B">
        <w:t>Technical Paper 40 (</w:t>
      </w:r>
      <w:r w:rsidR="00DB7F14">
        <w:t>TP</w:t>
      </w:r>
      <w:r w:rsidR="0050705B">
        <w:t>-</w:t>
      </w:r>
      <w:r w:rsidR="00DB7F14">
        <w:t>40</w:t>
      </w:r>
      <w:r w:rsidR="0050705B">
        <w:t>)</w:t>
      </w:r>
      <w:r w:rsidR="00681A1C">
        <w:t xml:space="preserve"> </w:t>
      </w:r>
      <w:r w:rsidR="00DB7F14">
        <w:t>was used in HEC-HMS on all recurrence interval total precipitation depths in order to determine the effective precipitation for the sub-basin representing 2D mesh.</w:t>
      </w:r>
      <w:r w:rsidR="0050705B">
        <w:t xml:space="preserve"> </w:t>
      </w:r>
    </w:p>
    <w:p w14:paraId="1D42BB4E" w14:textId="039E850E" w:rsidR="00E40918" w:rsidRPr="004D0A69" w:rsidRDefault="00E40918" w:rsidP="00E40918">
      <w:pPr>
        <w:pStyle w:val="BodyText"/>
      </w:pPr>
      <w:r w:rsidRPr="004D0A69">
        <w:t xml:space="preserve">In addition to recurrence interval precipitation estimates, NOAA Atlas 14 provides 90% confidence intervals of reported precipitation values. </w:t>
      </w:r>
      <w:r>
        <w:t xml:space="preserve"> </w:t>
      </w:r>
      <w:r w:rsidRPr="004D0A69">
        <w:t>On a normal distribution curve, 90% confidence intervals (i.e. the upper and lower 95% confidence limits) correspond to +/- 1.645 standard deviations. The 1</w:t>
      </w:r>
      <w:r w:rsidR="009F3DB9">
        <w:t>-percent</w:t>
      </w:r>
      <w:r w:rsidRPr="004D0A69">
        <w:t xml:space="preserve"> plus and minus events are defined to be one standard deviation above and below the 1</w:t>
      </w:r>
      <w:r w:rsidR="009F3DB9">
        <w:t>-percent</w:t>
      </w:r>
      <w:r w:rsidRPr="004D0A69">
        <w:t xml:space="preserve"> event.</w:t>
      </w:r>
      <w:r>
        <w:t xml:space="preserve"> </w:t>
      </w:r>
      <w:r w:rsidRPr="004D0A69">
        <w:t xml:space="preserve"> It should be noted that the standard errors for the 1</w:t>
      </w:r>
      <w:r w:rsidR="009F3DB9">
        <w:t>-percent</w:t>
      </w:r>
      <w:r w:rsidRPr="004D0A69">
        <w:t xml:space="preserve"> rainfall depth were based on the depth used post-areal reduction.</w:t>
      </w:r>
      <w:r w:rsidR="0050705B">
        <w:t xml:space="preserve"> </w:t>
      </w:r>
      <w:r w:rsidR="002007D1" w:rsidRPr="002007D1">
        <w:t>The estimated 1-percent plus and minus rainfall depths are shown, alongside the other events, in Table 6 later in this section</w:t>
      </w:r>
      <w:r w:rsidR="002007D1">
        <w:t>.</w:t>
      </w:r>
    </w:p>
    <w:p w14:paraId="241852F7" w14:textId="66A59481" w:rsidR="00976A14" w:rsidRPr="00E413BF" w:rsidRDefault="00E40918" w:rsidP="00F5455A">
      <w:pPr>
        <w:pStyle w:val="BodyText"/>
      </w:pPr>
      <w:r w:rsidRPr="004D0A69">
        <w:t xml:space="preserve">Curve </w:t>
      </w:r>
      <w:r>
        <w:t>n</w:t>
      </w:r>
      <w:r w:rsidRPr="004D0A69">
        <w:t>umbers were computed by intersecting the National Land Cover Dataset (NLCD) 201</w:t>
      </w:r>
      <w:r>
        <w:t>6</w:t>
      </w:r>
      <w:r w:rsidRPr="004D0A69">
        <w:t xml:space="preserve"> coverage and NRCS soils data based on the matrix presented in</w:t>
      </w:r>
      <w:r>
        <w:t xml:space="preserve"> </w:t>
      </w:r>
      <w:r>
        <w:fldChar w:fldCharType="begin"/>
      </w:r>
      <w:r>
        <w:instrText xml:space="preserve"> REF _Ref61506020 \h </w:instrText>
      </w:r>
      <w:r>
        <w:fldChar w:fldCharType="separate"/>
      </w:r>
      <w:r w:rsidR="00743D9F">
        <w:t xml:space="preserve">Table </w:t>
      </w:r>
      <w:r w:rsidR="00743D9F">
        <w:rPr>
          <w:noProof/>
        </w:rPr>
        <w:t>4</w:t>
      </w:r>
      <w:r>
        <w:fldChar w:fldCharType="end"/>
      </w:r>
      <w:r w:rsidRPr="004D0A69">
        <w:t>.</w:t>
      </w:r>
      <w:r w:rsidR="00F5455A" w:rsidRPr="00E413BF">
        <w:t xml:space="preserve"> </w:t>
      </w:r>
    </w:p>
    <w:p w14:paraId="543386FA" w14:textId="11609F32" w:rsidR="00EA2332" w:rsidRDefault="00EA2332" w:rsidP="00EA2332">
      <w:pPr>
        <w:pStyle w:val="Caption"/>
        <w:jc w:val="center"/>
      </w:pPr>
      <w:bookmarkStart w:id="56" w:name="_Ref61506020"/>
      <w:bookmarkStart w:id="57" w:name="_Toc106973603"/>
      <w:r>
        <w:t xml:space="preserve">Table </w:t>
      </w:r>
      <w:r>
        <w:fldChar w:fldCharType="begin"/>
      </w:r>
      <w:r>
        <w:instrText xml:space="preserve"> SEQ Table \* ARABIC </w:instrText>
      </w:r>
      <w:r>
        <w:fldChar w:fldCharType="separate"/>
      </w:r>
      <w:r w:rsidR="00743D9F">
        <w:rPr>
          <w:noProof/>
        </w:rPr>
        <w:t>4</w:t>
      </w:r>
      <w:r>
        <w:fldChar w:fldCharType="end"/>
      </w:r>
      <w:bookmarkEnd w:id="56"/>
      <w:r>
        <w:t xml:space="preserve">: </w:t>
      </w:r>
      <w:r w:rsidRPr="00B83059">
        <w:t>Land Use</w:t>
      </w:r>
      <w:r w:rsidR="00BD4F85">
        <w:t>(LU)</w:t>
      </w:r>
      <w:r w:rsidRPr="00B83059">
        <w:t>-Soils-CN Matrix for Defining Initial Curve Number</w:t>
      </w:r>
      <w:bookmarkEnd w:id="57"/>
    </w:p>
    <w:tbl>
      <w:tblPr>
        <w:tblW w:w="9540" w:type="dxa"/>
        <w:jc w:val="center"/>
        <w:tblLook w:val="04A0" w:firstRow="1" w:lastRow="0" w:firstColumn="1" w:lastColumn="0" w:noHBand="0" w:noVBand="1"/>
      </w:tblPr>
      <w:tblGrid>
        <w:gridCol w:w="1308"/>
        <w:gridCol w:w="3076"/>
        <w:gridCol w:w="1289"/>
        <w:gridCol w:w="1289"/>
        <w:gridCol w:w="1289"/>
        <w:gridCol w:w="1289"/>
      </w:tblGrid>
      <w:tr w:rsidR="0048315A" w:rsidRPr="00DF73E6" w14:paraId="4EDDE561" w14:textId="77777777" w:rsidTr="00C4776C">
        <w:trPr>
          <w:trHeight w:val="525"/>
          <w:tblHeader/>
          <w:jc w:val="center"/>
        </w:trPr>
        <w:tc>
          <w:tcPr>
            <w:tcW w:w="1308" w:type="dxa"/>
            <w:vMerge w:val="restart"/>
            <w:tcBorders>
              <w:top w:val="single" w:sz="8" w:space="0" w:color="3379BD"/>
              <w:left w:val="single" w:sz="8" w:space="0" w:color="3379BD"/>
              <w:bottom w:val="single" w:sz="8" w:space="0" w:color="3379BD"/>
              <w:right w:val="nil"/>
            </w:tcBorders>
            <w:shd w:val="clear" w:color="auto" w:fill="00B5E2" w:themeFill="accent1"/>
            <w:vAlign w:val="center"/>
            <w:hideMark/>
          </w:tcPr>
          <w:p w14:paraId="57CDF5F7"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LU_GridCode</w:t>
            </w:r>
          </w:p>
        </w:tc>
        <w:tc>
          <w:tcPr>
            <w:tcW w:w="3076" w:type="dxa"/>
            <w:vMerge w:val="restart"/>
            <w:tcBorders>
              <w:top w:val="single" w:sz="8" w:space="0" w:color="3379BD"/>
              <w:left w:val="single" w:sz="8" w:space="0" w:color="3379BD"/>
              <w:bottom w:val="single" w:sz="8" w:space="0" w:color="3379BD"/>
              <w:right w:val="single" w:sz="8" w:space="0" w:color="3379BD"/>
            </w:tcBorders>
            <w:shd w:val="clear" w:color="auto" w:fill="00B5E2" w:themeFill="accent1"/>
            <w:vAlign w:val="center"/>
            <w:hideMark/>
          </w:tcPr>
          <w:p w14:paraId="1361FA12"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NLCD LU Description</w:t>
            </w:r>
          </w:p>
        </w:tc>
        <w:tc>
          <w:tcPr>
            <w:tcW w:w="5156" w:type="dxa"/>
            <w:gridSpan w:val="4"/>
            <w:tcBorders>
              <w:top w:val="single" w:sz="8" w:space="0" w:color="3379BD"/>
              <w:left w:val="nil"/>
              <w:bottom w:val="single" w:sz="8" w:space="0" w:color="3379BD"/>
              <w:right w:val="single" w:sz="8" w:space="0" w:color="3379BD"/>
            </w:tcBorders>
            <w:shd w:val="clear" w:color="auto" w:fill="00B5E2" w:themeFill="accent1"/>
            <w:vAlign w:val="center"/>
            <w:hideMark/>
          </w:tcPr>
          <w:p w14:paraId="30C34940"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Times New Roman"/>
                <w:b/>
                <w:bCs/>
                <w:color w:val="FFFFFF"/>
                <w:sz w:val="20"/>
                <w:szCs w:val="20"/>
              </w:rPr>
              <w:t>Hydrologic Soil Group</w:t>
            </w:r>
          </w:p>
        </w:tc>
      </w:tr>
      <w:tr w:rsidR="0048315A" w:rsidRPr="00DF73E6" w14:paraId="28EEEB85" w14:textId="77777777" w:rsidTr="00C4776C">
        <w:trPr>
          <w:trHeight w:val="315"/>
          <w:tblHeader/>
          <w:jc w:val="center"/>
        </w:trPr>
        <w:tc>
          <w:tcPr>
            <w:tcW w:w="1308" w:type="dxa"/>
            <w:vMerge/>
            <w:tcBorders>
              <w:top w:val="single" w:sz="8" w:space="0" w:color="3379BD"/>
              <w:left w:val="single" w:sz="8" w:space="0" w:color="3379BD"/>
              <w:bottom w:val="single" w:sz="8" w:space="0" w:color="3379BD"/>
              <w:right w:val="nil"/>
            </w:tcBorders>
            <w:shd w:val="clear" w:color="auto" w:fill="00B5E2" w:themeFill="accent1"/>
            <w:vAlign w:val="center"/>
            <w:hideMark/>
          </w:tcPr>
          <w:p w14:paraId="31B59EDE" w14:textId="77777777" w:rsidR="0048315A" w:rsidRPr="00DF73E6" w:rsidRDefault="0048315A" w:rsidP="00161A02">
            <w:pPr>
              <w:rPr>
                <w:rFonts w:ascii="Calibri" w:eastAsia="Times New Roman" w:hAnsi="Calibri" w:cs="Times New Roman"/>
                <w:b/>
                <w:bCs/>
                <w:color w:val="FFFFFF"/>
                <w:sz w:val="20"/>
                <w:szCs w:val="20"/>
              </w:rPr>
            </w:pPr>
          </w:p>
        </w:tc>
        <w:tc>
          <w:tcPr>
            <w:tcW w:w="3076" w:type="dxa"/>
            <w:vMerge/>
            <w:tcBorders>
              <w:top w:val="single" w:sz="8" w:space="0" w:color="3379BD"/>
              <w:left w:val="single" w:sz="8" w:space="0" w:color="3379BD"/>
              <w:bottom w:val="single" w:sz="8" w:space="0" w:color="3379BD"/>
              <w:right w:val="single" w:sz="8" w:space="0" w:color="3379BD"/>
            </w:tcBorders>
            <w:shd w:val="clear" w:color="auto" w:fill="00B5E2" w:themeFill="accent1"/>
            <w:vAlign w:val="center"/>
            <w:hideMark/>
          </w:tcPr>
          <w:p w14:paraId="1F9C8251" w14:textId="77777777" w:rsidR="0048315A" w:rsidRPr="00DF73E6" w:rsidRDefault="0048315A" w:rsidP="00161A02">
            <w:pPr>
              <w:rPr>
                <w:rFonts w:ascii="Calibri" w:eastAsia="Times New Roman" w:hAnsi="Calibri" w:cs="Times New Roman"/>
                <w:b/>
                <w:bCs/>
                <w:color w:val="FFFFFF"/>
                <w:sz w:val="20"/>
                <w:szCs w:val="20"/>
              </w:rPr>
            </w:pP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524024D5"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A</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01D1DD31"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B</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6B1F6429"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C</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2E525E0D"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D</w:t>
            </w:r>
          </w:p>
        </w:tc>
      </w:tr>
      <w:tr w:rsidR="0048315A" w:rsidRPr="00DF73E6" w14:paraId="4143DBD1"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70CE1C23"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11</w:t>
            </w:r>
          </w:p>
        </w:tc>
        <w:tc>
          <w:tcPr>
            <w:tcW w:w="3076" w:type="dxa"/>
            <w:tcBorders>
              <w:top w:val="nil"/>
              <w:left w:val="nil"/>
              <w:bottom w:val="single" w:sz="8" w:space="0" w:color="3379BD"/>
              <w:right w:val="single" w:sz="8" w:space="0" w:color="3379BD"/>
            </w:tcBorders>
            <w:shd w:val="clear" w:color="000000" w:fill="DFE3E5"/>
            <w:vAlign w:val="center"/>
            <w:hideMark/>
          </w:tcPr>
          <w:p w14:paraId="2E1A6E37"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Open Water</w:t>
            </w:r>
          </w:p>
        </w:tc>
        <w:tc>
          <w:tcPr>
            <w:tcW w:w="1289" w:type="dxa"/>
            <w:tcBorders>
              <w:top w:val="nil"/>
              <w:left w:val="nil"/>
              <w:bottom w:val="single" w:sz="8" w:space="0" w:color="3379BD"/>
              <w:right w:val="single" w:sz="8" w:space="0" w:color="3379BD"/>
            </w:tcBorders>
            <w:shd w:val="clear" w:color="000000" w:fill="DFE3E5"/>
            <w:vAlign w:val="center"/>
            <w:hideMark/>
          </w:tcPr>
          <w:p w14:paraId="4703056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59F41172"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034E1D02"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66BB79F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r>
      <w:tr w:rsidR="0048315A" w:rsidRPr="00DF73E6" w14:paraId="0D0C2497"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6354C9E6"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21</w:t>
            </w:r>
          </w:p>
        </w:tc>
        <w:tc>
          <w:tcPr>
            <w:tcW w:w="3076" w:type="dxa"/>
            <w:tcBorders>
              <w:top w:val="nil"/>
              <w:left w:val="nil"/>
              <w:bottom w:val="single" w:sz="8" w:space="0" w:color="3379BD"/>
              <w:right w:val="single" w:sz="8" w:space="0" w:color="3379BD"/>
            </w:tcBorders>
            <w:shd w:val="clear" w:color="auto" w:fill="auto"/>
            <w:vAlign w:val="center"/>
            <w:hideMark/>
          </w:tcPr>
          <w:p w14:paraId="46D268C0"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Open Space</w:t>
            </w:r>
          </w:p>
        </w:tc>
        <w:tc>
          <w:tcPr>
            <w:tcW w:w="1289" w:type="dxa"/>
            <w:tcBorders>
              <w:top w:val="nil"/>
              <w:left w:val="nil"/>
              <w:bottom w:val="single" w:sz="8" w:space="0" w:color="3379BD"/>
              <w:right w:val="single" w:sz="8" w:space="0" w:color="3379BD"/>
            </w:tcBorders>
            <w:shd w:val="clear" w:color="auto" w:fill="auto"/>
            <w:vAlign w:val="center"/>
            <w:hideMark/>
          </w:tcPr>
          <w:p w14:paraId="110972A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49</w:t>
            </w:r>
          </w:p>
        </w:tc>
        <w:tc>
          <w:tcPr>
            <w:tcW w:w="1289" w:type="dxa"/>
            <w:tcBorders>
              <w:top w:val="nil"/>
              <w:left w:val="nil"/>
              <w:bottom w:val="single" w:sz="8" w:space="0" w:color="3379BD"/>
              <w:right w:val="single" w:sz="8" w:space="0" w:color="3379BD"/>
            </w:tcBorders>
            <w:shd w:val="clear" w:color="auto" w:fill="auto"/>
            <w:vAlign w:val="center"/>
            <w:hideMark/>
          </w:tcPr>
          <w:p w14:paraId="32814A63"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69</w:t>
            </w:r>
          </w:p>
        </w:tc>
        <w:tc>
          <w:tcPr>
            <w:tcW w:w="1289" w:type="dxa"/>
            <w:tcBorders>
              <w:top w:val="nil"/>
              <w:left w:val="nil"/>
              <w:bottom w:val="single" w:sz="8" w:space="0" w:color="3379BD"/>
              <w:right w:val="single" w:sz="8" w:space="0" w:color="3379BD"/>
            </w:tcBorders>
            <w:shd w:val="clear" w:color="auto" w:fill="auto"/>
            <w:vAlign w:val="center"/>
            <w:hideMark/>
          </w:tcPr>
          <w:p w14:paraId="250F9541"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79</w:t>
            </w:r>
          </w:p>
        </w:tc>
        <w:tc>
          <w:tcPr>
            <w:tcW w:w="1289" w:type="dxa"/>
            <w:tcBorders>
              <w:top w:val="nil"/>
              <w:left w:val="nil"/>
              <w:bottom w:val="single" w:sz="8" w:space="0" w:color="3379BD"/>
              <w:right w:val="single" w:sz="8" w:space="0" w:color="3379BD"/>
            </w:tcBorders>
            <w:shd w:val="clear" w:color="auto" w:fill="auto"/>
            <w:vAlign w:val="center"/>
            <w:hideMark/>
          </w:tcPr>
          <w:p w14:paraId="61DD978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84</w:t>
            </w:r>
          </w:p>
        </w:tc>
      </w:tr>
      <w:tr w:rsidR="0048315A" w:rsidRPr="00DF73E6" w14:paraId="732953DF"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25E46DF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22</w:t>
            </w:r>
          </w:p>
        </w:tc>
        <w:tc>
          <w:tcPr>
            <w:tcW w:w="3076" w:type="dxa"/>
            <w:tcBorders>
              <w:top w:val="nil"/>
              <w:left w:val="nil"/>
              <w:bottom w:val="single" w:sz="8" w:space="0" w:color="3379BD"/>
              <w:right w:val="single" w:sz="8" w:space="0" w:color="3379BD"/>
            </w:tcBorders>
            <w:shd w:val="clear" w:color="000000" w:fill="DFE3E5"/>
            <w:vAlign w:val="center"/>
            <w:hideMark/>
          </w:tcPr>
          <w:p w14:paraId="475AECDA"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Low Intensity</w:t>
            </w:r>
          </w:p>
        </w:tc>
        <w:tc>
          <w:tcPr>
            <w:tcW w:w="1289" w:type="dxa"/>
            <w:tcBorders>
              <w:top w:val="nil"/>
              <w:left w:val="nil"/>
              <w:bottom w:val="single" w:sz="8" w:space="0" w:color="3379BD"/>
              <w:right w:val="single" w:sz="8" w:space="0" w:color="3379BD"/>
            </w:tcBorders>
            <w:shd w:val="clear" w:color="000000" w:fill="DFE3E5"/>
            <w:vAlign w:val="center"/>
            <w:hideMark/>
          </w:tcPr>
          <w:p w14:paraId="063D3E6A"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shd w:val="clear" w:color="000000" w:fill="DFE3E5"/>
            <w:vAlign w:val="center"/>
            <w:hideMark/>
          </w:tcPr>
          <w:p w14:paraId="76902C77"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75</w:t>
            </w:r>
          </w:p>
        </w:tc>
        <w:tc>
          <w:tcPr>
            <w:tcW w:w="1289" w:type="dxa"/>
            <w:tcBorders>
              <w:top w:val="nil"/>
              <w:left w:val="nil"/>
              <w:bottom w:val="single" w:sz="8" w:space="0" w:color="3379BD"/>
              <w:right w:val="single" w:sz="8" w:space="0" w:color="3379BD"/>
            </w:tcBorders>
            <w:shd w:val="clear" w:color="000000" w:fill="DFE3E5"/>
            <w:vAlign w:val="center"/>
            <w:hideMark/>
          </w:tcPr>
          <w:p w14:paraId="1406C7C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83</w:t>
            </w:r>
          </w:p>
        </w:tc>
        <w:tc>
          <w:tcPr>
            <w:tcW w:w="1289" w:type="dxa"/>
            <w:tcBorders>
              <w:top w:val="nil"/>
              <w:left w:val="nil"/>
              <w:bottom w:val="single" w:sz="8" w:space="0" w:color="3379BD"/>
              <w:right w:val="single" w:sz="8" w:space="0" w:color="3379BD"/>
            </w:tcBorders>
            <w:shd w:val="clear" w:color="000000" w:fill="DFE3E5"/>
            <w:vAlign w:val="center"/>
            <w:hideMark/>
          </w:tcPr>
          <w:p w14:paraId="632A91D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87</w:t>
            </w:r>
          </w:p>
        </w:tc>
      </w:tr>
      <w:tr w:rsidR="0048315A" w:rsidRPr="00DF73E6" w14:paraId="332F850D"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1383746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23</w:t>
            </w:r>
          </w:p>
        </w:tc>
        <w:tc>
          <w:tcPr>
            <w:tcW w:w="3076" w:type="dxa"/>
            <w:tcBorders>
              <w:top w:val="nil"/>
              <w:left w:val="nil"/>
              <w:bottom w:val="single" w:sz="8" w:space="0" w:color="3379BD"/>
              <w:right w:val="single" w:sz="8" w:space="0" w:color="3379BD"/>
            </w:tcBorders>
            <w:shd w:val="clear" w:color="auto" w:fill="auto"/>
            <w:vAlign w:val="center"/>
            <w:hideMark/>
          </w:tcPr>
          <w:p w14:paraId="35150D33"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Medium Intensity</w:t>
            </w:r>
          </w:p>
        </w:tc>
        <w:tc>
          <w:tcPr>
            <w:tcW w:w="1289" w:type="dxa"/>
            <w:tcBorders>
              <w:top w:val="nil"/>
              <w:left w:val="nil"/>
              <w:bottom w:val="single" w:sz="8" w:space="0" w:color="3379BD"/>
              <w:right w:val="single" w:sz="8" w:space="0" w:color="3379BD"/>
            </w:tcBorders>
            <w:shd w:val="clear" w:color="auto" w:fill="auto"/>
            <w:vAlign w:val="center"/>
            <w:hideMark/>
          </w:tcPr>
          <w:p w14:paraId="03A83473"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81</w:t>
            </w:r>
          </w:p>
        </w:tc>
        <w:tc>
          <w:tcPr>
            <w:tcW w:w="1289" w:type="dxa"/>
            <w:tcBorders>
              <w:top w:val="nil"/>
              <w:left w:val="nil"/>
              <w:bottom w:val="single" w:sz="8" w:space="0" w:color="3379BD"/>
              <w:right w:val="single" w:sz="8" w:space="0" w:color="3379BD"/>
            </w:tcBorders>
            <w:shd w:val="clear" w:color="auto" w:fill="auto"/>
            <w:vAlign w:val="center"/>
            <w:hideMark/>
          </w:tcPr>
          <w:p w14:paraId="66F0C7D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88</w:t>
            </w:r>
          </w:p>
        </w:tc>
        <w:tc>
          <w:tcPr>
            <w:tcW w:w="1289" w:type="dxa"/>
            <w:tcBorders>
              <w:top w:val="nil"/>
              <w:left w:val="nil"/>
              <w:bottom w:val="single" w:sz="8" w:space="0" w:color="3379BD"/>
              <w:right w:val="single" w:sz="8" w:space="0" w:color="3379BD"/>
            </w:tcBorders>
            <w:shd w:val="clear" w:color="auto" w:fill="auto"/>
            <w:vAlign w:val="center"/>
            <w:hideMark/>
          </w:tcPr>
          <w:p w14:paraId="3E3049F1"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91</w:t>
            </w:r>
          </w:p>
        </w:tc>
        <w:tc>
          <w:tcPr>
            <w:tcW w:w="1289" w:type="dxa"/>
            <w:tcBorders>
              <w:top w:val="nil"/>
              <w:left w:val="nil"/>
              <w:bottom w:val="single" w:sz="8" w:space="0" w:color="3379BD"/>
              <w:right w:val="single" w:sz="8" w:space="0" w:color="3379BD"/>
            </w:tcBorders>
            <w:shd w:val="clear" w:color="auto" w:fill="auto"/>
            <w:vAlign w:val="center"/>
            <w:hideMark/>
          </w:tcPr>
          <w:p w14:paraId="5D918887"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93</w:t>
            </w:r>
          </w:p>
        </w:tc>
      </w:tr>
      <w:tr w:rsidR="0048315A" w:rsidRPr="00DF73E6" w14:paraId="4D0BCA90"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41100DA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24</w:t>
            </w:r>
          </w:p>
        </w:tc>
        <w:tc>
          <w:tcPr>
            <w:tcW w:w="3076" w:type="dxa"/>
            <w:tcBorders>
              <w:top w:val="nil"/>
              <w:left w:val="nil"/>
              <w:bottom w:val="single" w:sz="8" w:space="0" w:color="3379BD"/>
              <w:right w:val="single" w:sz="8" w:space="0" w:color="3379BD"/>
            </w:tcBorders>
            <w:shd w:val="clear" w:color="000000" w:fill="DFE3E5"/>
            <w:vAlign w:val="center"/>
            <w:hideMark/>
          </w:tcPr>
          <w:p w14:paraId="1FE98A67"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High Intensity</w:t>
            </w:r>
          </w:p>
        </w:tc>
        <w:tc>
          <w:tcPr>
            <w:tcW w:w="1289" w:type="dxa"/>
            <w:tcBorders>
              <w:top w:val="nil"/>
              <w:left w:val="nil"/>
              <w:bottom w:val="single" w:sz="8" w:space="0" w:color="3379BD"/>
              <w:right w:val="single" w:sz="8" w:space="0" w:color="3379BD"/>
            </w:tcBorders>
            <w:shd w:val="clear" w:color="000000" w:fill="DFE3E5"/>
            <w:vAlign w:val="center"/>
            <w:hideMark/>
          </w:tcPr>
          <w:p w14:paraId="5D6F621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89</w:t>
            </w:r>
          </w:p>
        </w:tc>
        <w:tc>
          <w:tcPr>
            <w:tcW w:w="1289" w:type="dxa"/>
            <w:tcBorders>
              <w:top w:val="nil"/>
              <w:left w:val="nil"/>
              <w:bottom w:val="single" w:sz="8" w:space="0" w:color="3379BD"/>
              <w:right w:val="single" w:sz="8" w:space="0" w:color="3379BD"/>
            </w:tcBorders>
            <w:shd w:val="clear" w:color="000000" w:fill="DFE3E5"/>
            <w:vAlign w:val="center"/>
            <w:hideMark/>
          </w:tcPr>
          <w:p w14:paraId="1513E46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92</w:t>
            </w:r>
          </w:p>
        </w:tc>
        <w:tc>
          <w:tcPr>
            <w:tcW w:w="1289" w:type="dxa"/>
            <w:tcBorders>
              <w:top w:val="nil"/>
              <w:left w:val="nil"/>
              <w:bottom w:val="single" w:sz="8" w:space="0" w:color="3379BD"/>
              <w:right w:val="single" w:sz="8" w:space="0" w:color="3379BD"/>
            </w:tcBorders>
            <w:shd w:val="clear" w:color="000000" w:fill="DFE3E5"/>
            <w:vAlign w:val="center"/>
            <w:hideMark/>
          </w:tcPr>
          <w:p w14:paraId="372F0709"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94</w:t>
            </w:r>
          </w:p>
        </w:tc>
        <w:tc>
          <w:tcPr>
            <w:tcW w:w="1289" w:type="dxa"/>
            <w:tcBorders>
              <w:top w:val="nil"/>
              <w:left w:val="nil"/>
              <w:bottom w:val="single" w:sz="8" w:space="0" w:color="3379BD"/>
              <w:right w:val="single" w:sz="8" w:space="0" w:color="3379BD"/>
            </w:tcBorders>
            <w:shd w:val="clear" w:color="000000" w:fill="DFE3E5"/>
            <w:vAlign w:val="center"/>
            <w:hideMark/>
          </w:tcPr>
          <w:p w14:paraId="222DAB27"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95</w:t>
            </w:r>
          </w:p>
        </w:tc>
      </w:tr>
      <w:tr w:rsidR="0048315A" w:rsidRPr="00DF73E6" w14:paraId="73BC7996"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5866D68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31</w:t>
            </w:r>
          </w:p>
        </w:tc>
        <w:tc>
          <w:tcPr>
            <w:tcW w:w="3076" w:type="dxa"/>
            <w:tcBorders>
              <w:top w:val="nil"/>
              <w:left w:val="nil"/>
              <w:bottom w:val="single" w:sz="8" w:space="0" w:color="3379BD"/>
              <w:right w:val="single" w:sz="8" w:space="0" w:color="3379BD"/>
            </w:tcBorders>
            <w:shd w:val="clear" w:color="auto" w:fill="auto"/>
            <w:vAlign w:val="center"/>
            <w:hideMark/>
          </w:tcPr>
          <w:p w14:paraId="7C408ED8"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Barren Land</w:t>
            </w:r>
          </w:p>
        </w:tc>
        <w:tc>
          <w:tcPr>
            <w:tcW w:w="1289" w:type="dxa"/>
            <w:tcBorders>
              <w:top w:val="nil"/>
              <w:left w:val="nil"/>
              <w:bottom w:val="single" w:sz="8" w:space="0" w:color="3379BD"/>
              <w:right w:val="single" w:sz="8" w:space="0" w:color="3379BD"/>
            </w:tcBorders>
            <w:shd w:val="clear" w:color="auto" w:fill="auto"/>
            <w:vAlign w:val="center"/>
            <w:hideMark/>
          </w:tcPr>
          <w:p w14:paraId="53B4EF33"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39</w:t>
            </w:r>
          </w:p>
        </w:tc>
        <w:tc>
          <w:tcPr>
            <w:tcW w:w="1289" w:type="dxa"/>
            <w:tcBorders>
              <w:top w:val="nil"/>
              <w:left w:val="nil"/>
              <w:bottom w:val="single" w:sz="8" w:space="0" w:color="3379BD"/>
              <w:right w:val="single" w:sz="8" w:space="0" w:color="3379BD"/>
            </w:tcBorders>
            <w:shd w:val="clear" w:color="auto" w:fill="auto"/>
            <w:vAlign w:val="center"/>
            <w:hideMark/>
          </w:tcPr>
          <w:p w14:paraId="5F4965B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shd w:val="clear" w:color="auto" w:fill="auto"/>
            <w:vAlign w:val="center"/>
            <w:hideMark/>
          </w:tcPr>
          <w:p w14:paraId="1DD131A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shd w:val="clear" w:color="auto" w:fill="auto"/>
            <w:vAlign w:val="center"/>
            <w:hideMark/>
          </w:tcPr>
          <w:p w14:paraId="7D6A57E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r>
      <w:tr w:rsidR="0048315A" w:rsidRPr="00DF73E6" w14:paraId="68FD22DB"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209162C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41</w:t>
            </w:r>
          </w:p>
        </w:tc>
        <w:tc>
          <w:tcPr>
            <w:tcW w:w="3076" w:type="dxa"/>
            <w:tcBorders>
              <w:top w:val="nil"/>
              <w:left w:val="nil"/>
              <w:bottom w:val="single" w:sz="8" w:space="0" w:color="3379BD"/>
              <w:right w:val="single" w:sz="8" w:space="0" w:color="3379BD"/>
            </w:tcBorders>
            <w:shd w:val="clear" w:color="000000" w:fill="DFE3E5"/>
            <w:vAlign w:val="center"/>
            <w:hideMark/>
          </w:tcPr>
          <w:p w14:paraId="048867A9"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Deciduous Forest</w:t>
            </w:r>
          </w:p>
        </w:tc>
        <w:tc>
          <w:tcPr>
            <w:tcW w:w="1289" w:type="dxa"/>
            <w:tcBorders>
              <w:top w:val="nil"/>
              <w:left w:val="nil"/>
              <w:bottom w:val="single" w:sz="8" w:space="0" w:color="3379BD"/>
              <w:right w:val="single" w:sz="8" w:space="0" w:color="3379BD"/>
            </w:tcBorders>
            <w:shd w:val="clear" w:color="000000" w:fill="DFE3E5"/>
            <w:vAlign w:val="center"/>
            <w:hideMark/>
          </w:tcPr>
          <w:p w14:paraId="7FFD644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000000" w:fill="DFE3E5"/>
            <w:vAlign w:val="center"/>
            <w:hideMark/>
          </w:tcPr>
          <w:p w14:paraId="36FE0118"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000000" w:fill="DFE3E5"/>
            <w:vAlign w:val="center"/>
            <w:hideMark/>
          </w:tcPr>
          <w:p w14:paraId="497CB9D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000000" w:fill="DFE3E5"/>
            <w:vAlign w:val="center"/>
            <w:hideMark/>
          </w:tcPr>
          <w:p w14:paraId="50F1D820"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77</w:t>
            </w:r>
          </w:p>
        </w:tc>
      </w:tr>
      <w:tr w:rsidR="0048315A" w:rsidRPr="00DF73E6" w14:paraId="67FA5D85" w14:textId="77777777" w:rsidTr="00C4776C">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522F2697"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42</w:t>
            </w:r>
          </w:p>
        </w:tc>
        <w:tc>
          <w:tcPr>
            <w:tcW w:w="3076" w:type="dxa"/>
            <w:tcBorders>
              <w:top w:val="nil"/>
              <w:left w:val="nil"/>
              <w:bottom w:val="single" w:sz="8" w:space="0" w:color="3379BD"/>
              <w:right w:val="single" w:sz="8" w:space="0" w:color="3379BD"/>
            </w:tcBorders>
            <w:shd w:val="clear" w:color="auto" w:fill="auto"/>
            <w:vAlign w:val="center"/>
            <w:hideMark/>
          </w:tcPr>
          <w:p w14:paraId="75E8526F"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Evergreen Forest</w:t>
            </w:r>
          </w:p>
        </w:tc>
        <w:tc>
          <w:tcPr>
            <w:tcW w:w="1289" w:type="dxa"/>
            <w:tcBorders>
              <w:top w:val="nil"/>
              <w:left w:val="nil"/>
              <w:bottom w:val="single" w:sz="8" w:space="0" w:color="3379BD"/>
              <w:right w:val="single" w:sz="8" w:space="0" w:color="3379BD"/>
            </w:tcBorders>
            <w:shd w:val="clear" w:color="auto" w:fill="auto"/>
            <w:vAlign w:val="center"/>
            <w:hideMark/>
          </w:tcPr>
          <w:p w14:paraId="6CAF558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auto" w:fill="auto"/>
            <w:vAlign w:val="center"/>
            <w:hideMark/>
          </w:tcPr>
          <w:p w14:paraId="1D70D06C"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auto" w:fill="auto"/>
            <w:vAlign w:val="center"/>
            <w:hideMark/>
          </w:tcPr>
          <w:p w14:paraId="0BF8718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auto" w:fill="auto"/>
            <w:vAlign w:val="center"/>
            <w:hideMark/>
          </w:tcPr>
          <w:p w14:paraId="552783DB"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77</w:t>
            </w:r>
          </w:p>
        </w:tc>
      </w:tr>
      <w:tr w:rsidR="0048315A" w:rsidRPr="00DF73E6" w14:paraId="491F9FF0" w14:textId="77777777" w:rsidTr="00956D7D">
        <w:trPr>
          <w:trHeight w:val="315"/>
          <w:jc w:val="center"/>
        </w:trPr>
        <w:tc>
          <w:tcPr>
            <w:tcW w:w="1308" w:type="dxa"/>
            <w:tcBorders>
              <w:top w:val="nil"/>
              <w:left w:val="single" w:sz="8" w:space="0" w:color="3379BD"/>
              <w:bottom w:val="single" w:sz="4" w:space="0" w:color="auto"/>
              <w:right w:val="single" w:sz="8" w:space="0" w:color="3379BD"/>
            </w:tcBorders>
            <w:shd w:val="clear" w:color="000000" w:fill="DFE3E5"/>
            <w:vAlign w:val="center"/>
            <w:hideMark/>
          </w:tcPr>
          <w:p w14:paraId="0AE2A5EA"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43</w:t>
            </w:r>
          </w:p>
        </w:tc>
        <w:tc>
          <w:tcPr>
            <w:tcW w:w="3076" w:type="dxa"/>
            <w:tcBorders>
              <w:top w:val="nil"/>
              <w:left w:val="nil"/>
              <w:bottom w:val="single" w:sz="4" w:space="0" w:color="auto"/>
              <w:right w:val="single" w:sz="8" w:space="0" w:color="3379BD"/>
            </w:tcBorders>
            <w:shd w:val="clear" w:color="000000" w:fill="DFE3E5"/>
            <w:vAlign w:val="center"/>
            <w:hideMark/>
          </w:tcPr>
          <w:p w14:paraId="3403B962"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Mixed Forest</w:t>
            </w:r>
          </w:p>
        </w:tc>
        <w:tc>
          <w:tcPr>
            <w:tcW w:w="1289" w:type="dxa"/>
            <w:tcBorders>
              <w:top w:val="nil"/>
              <w:left w:val="nil"/>
              <w:bottom w:val="single" w:sz="4" w:space="0" w:color="auto"/>
              <w:right w:val="single" w:sz="8" w:space="0" w:color="3379BD"/>
            </w:tcBorders>
            <w:shd w:val="clear" w:color="000000" w:fill="DFE3E5"/>
            <w:vAlign w:val="center"/>
            <w:hideMark/>
          </w:tcPr>
          <w:p w14:paraId="0DEBA0F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30</w:t>
            </w:r>
          </w:p>
        </w:tc>
        <w:tc>
          <w:tcPr>
            <w:tcW w:w="1289" w:type="dxa"/>
            <w:tcBorders>
              <w:top w:val="nil"/>
              <w:left w:val="nil"/>
              <w:bottom w:val="single" w:sz="4" w:space="0" w:color="auto"/>
              <w:right w:val="single" w:sz="8" w:space="0" w:color="3379BD"/>
            </w:tcBorders>
            <w:shd w:val="clear" w:color="000000" w:fill="DFE3E5"/>
            <w:vAlign w:val="center"/>
            <w:hideMark/>
          </w:tcPr>
          <w:p w14:paraId="238C198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55</w:t>
            </w:r>
          </w:p>
        </w:tc>
        <w:tc>
          <w:tcPr>
            <w:tcW w:w="1289" w:type="dxa"/>
            <w:tcBorders>
              <w:top w:val="nil"/>
              <w:left w:val="nil"/>
              <w:bottom w:val="single" w:sz="4" w:space="0" w:color="auto"/>
              <w:right w:val="single" w:sz="8" w:space="0" w:color="3379BD"/>
            </w:tcBorders>
            <w:shd w:val="clear" w:color="000000" w:fill="DFE3E5"/>
            <w:vAlign w:val="center"/>
            <w:hideMark/>
          </w:tcPr>
          <w:p w14:paraId="50BCF191"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70</w:t>
            </w:r>
          </w:p>
        </w:tc>
        <w:tc>
          <w:tcPr>
            <w:tcW w:w="1289" w:type="dxa"/>
            <w:tcBorders>
              <w:top w:val="nil"/>
              <w:left w:val="nil"/>
              <w:bottom w:val="single" w:sz="4" w:space="0" w:color="auto"/>
              <w:right w:val="single" w:sz="8" w:space="0" w:color="3379BD"/>
            </w:tcBorders>
            <w:shd w:val="clear" w:color="000000" w:fill="DFE3E5"/>
            <w:vAlign w:val="center"/>
            <w:hideMark/>
          </w:tcPr>
          <w:p w14:paraId="7B8C1C1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77</w:t>
            </w:r>
          </w:p>
        </w:tc>
      </w:tr>
    </w:tbl>
    <w:p w14:paraId="377FE22E" w14:textId="0AB67820" w:rsidR="003113E5" w:rsidRDefault="003113E5" w:rsidP="003113E5">
      <w:pPr>
        <w:pStyle w:val="Caption"/>
        <w:jc w:val="center"/>
      </w:pPr>
      <w:r>
        <w:lastRenderedPageBreak/>
        <w:t>Table 4</w:t>
      </w:r>
      <w:r w:rsidR="00BD4F85">
        <w:t>,</w:t>
      </w:r>
      <w:r>
        <w:t xml:space="preserve"> continued: </w:t>
      </w:r>
      <w:r w:rsidRPr="00B83059">
        <w:t>Land Use</w:t>
      </w:r>
      <w:r w:rsidR="00BD4F85">
        <w:t>(LU)</w:t>
      </w:r>
      <w:r w:rsidRPr="00B83059">
        <w:t>-Soils-CN Matrix for Defining Initial Curve Number</w:t>
      </w:r>
    </w:p>
    <w:tbl>
      <w:tblPr>
        <w:tblW w:w="9540" w:type="dxa"/>
        <w:jc w:val="center"/>
        <w:tblLook w:val="04A0" w:firstRow="1" w:lastRow="0" w:firstColumn="1" w:lastColumn="0" w:noHBand="0" w:noVBand="1"/>
      </w:tblPr>
      <w:tblGrid>
        <w:gridCol w:w="1308"/>
        <w:gridCol w:w="3076"/>
        <w:gridCol w:w="1289"/>
        <w:gridCol w:w="1289"/>
        <w:gridCol w:w="1289"/>
        <w:gridCol w:w="1289"/>
      </w:tblGrid>
      <w:tr w:rsidR="003113E5" w:rsidRPr="00DF73E6" w14:paraId="36D929A8" w14:textId="77777777" w:rsidTr="002A7A9B">
        <w:trPr>
          <w:trHeight w:val="525"/>
          <w:tblHeader/>
          <w:jc w:val="center"/>
        </w:trPr>
        <w:tc>
          <w:tcPr>
            <w:tcW w:w="1308" w:type="dxa"/>
            <w:vMerge w:val="restart"/>
            <w:tcBorders>
              <w:top w:val="single" w:sz="8" w:space="0" w:color="3379BD"/>
              <w:left w:val="single" w:sz="8" w:space="0" w:color="3379BD"/>
              <w:bottom w:val="single" w:sz="8" w:space="0" w:color="3379BD"/>
              <w:right w:val="nil"/>
            </w:tcBorders>
            <w:shd w:val="clear" w:color="auto" w:fill="00B5E2" w:themeFill="accent1"/>
            <w:vAlign w:val="center"/>
            <w:hideMark/>
          </w:tcPr>
          <w:p w14:paraId="6138C4A2" w14:textId="77777777" w:rsidR="003113E5" w:rsidRPr="00DF73E6" w:rsidRDefault="003113E5" w:rsidP="002A7A9B">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LU_GridCode</w:t>
            </w:r>
          </w:p>
        </w:tc>
        <w:tc>
          <w:tcPr>
            <w:tcW w:w="3076" w:type="dxa"/>
            <w:vMerge w:val="restart"/>
            <w:tcBorders>
              <w:top w:val="single" w:sz="8" w:space="0" w:color="3379BD"/>
              <w:left w:val="single" w:sz="8" w:space="0" w:color="3379BD"/>
              <w:bottom w:val="single" w:sz="8" w:space="0" w:color="3379BD"/>
              <w:right w:val="single" w:sz="8" w:space="0" w:color="3379BD"/>
            </w:tcBorders>
            <w:shd w:val="clear" w:color="auto" w:fill="00B5E2" w:themeFill="accent1"/>
            <w:vAlign w:val="center"/>
            <w:hideMark/>
          </w:tcPr>
          <w:p w14:paraId="59DC68B2" w14:textId="77777777" w:rsidR="003113E5" w:rsidRPr="00DF73E6" w:rsidRDefault="003113E5" w:rsidP="002A7A9B">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NLCD LU Description</w:t>
            </w:r>
          </w:p>
        </w:tc>
        <w:tc>
          <w:tcPr>
            <w:tcW w:w="5156" w:type="dxa"/>
            <w:gridSpan w:val="4"/>
            <w:tcBorders>
              <w:top w:val="single" w:sz="8" w:space="0" w:color="3379BD"/>
              <w:left w:val="nil"/>
              <w:bottom w:val="single" w:sz="8" w:space="0" w:color="3379BD"/>
              <w:right w:val="single" w:sz="8" w:space="0" w:color="3379BD"/>
            </w:tcBorders>
            <w:shd w:val="clear" w:color="auto" w:fill="00B5E2" w:themeFill="accent1"/>
            <w:vAlign w:val="center"/>
            <w:hideMark/>
          </w:tcPr>
          <w:p w14:paraId="77A95971" w14:textId="77777777" w:rsidR="003113E5" w:rsidRPr="00DF73E6" w:rsidRDefault="003113E5" w:rsidP="002A7A9B">
            <w:pPr>
              <w:jc w:val="center"/>
              <w:rPr>
                <w:rFonts w:ascii="Calibri" w:eastAsia="Times New Roman" w:hAnsi="Calibri" w:cs="Times New Roman"/>
                <w:b/>
                <w:bCs/>
                <w:color w:val="FFFFFF"/>
                <w:sz w:val="20"/>
                <w:szCs w:val="20"/>
              </w:rPr>
            </w:pPr>
            <w:r w:rsidRPr="00DF73E6">
              <w:rPr>
                <w:rFonts w:ascii="Calibri" w:eastAsia="Times New Roman" w:hAnsi="Calibri" w:cs="Times New Roman"/>
                <w:b/>
                <w:bCs/>
                <w:color w:val="FFFFFF"/>
                <w:sz w:val="20"/>
                <w:szCs w:val="20"/>
              </w:rPr>
              <w:t>Hydrologic Soil Group</w:t>
            </w:r>
          </w:p>
        </w:tc>
      </w:tr>
      <w:tr w:rsidR="003113E5" w:rsidRPr="00DF73E6" w14:paraId="58960A09" w14:textId="77777777" w:rsidTr="002A7A9B">
        <w:trPr>
          <w:trHeight w:val="315"/>
          <w:tblHeader/>
          <w:jc w:val="center"/>
        </w:trPr>
        <w:tc>
          <w:tcPr>
            <w:tcW w:w="1308" w:type="dxa"/>
            <w:vMerge/>
            <w:tcBorders>
              <w:top w:val="single" w:sz="8" w:space="0" w:color="3379BD"/>
              <w:left w:val="single" w:sz="8" w:space="0" w:color="3379BD"/>
              <w:bottom w:val="single" w:sz="8" w:space="0" w:color="3379BD"/>
              <w:right w:val="nil"/>
            </w:tcBorders>
            <w:shd w:val="clear" w:color="auto" w:fill="00B5E2" w:themeFill="accent1"/>
            <w:vAlign w:val="center"/>
            <w:hideMark/>
          </w:tcPr>
          <w:p w14:paraId="441FD132" w14:textId="77777777" w:rsidR="003113E5" w:rsidRPr="00DF73E6" w:rsidRDefault="003113E5" w:rsidP="002A7A9B">
            <w:pPr>
              <w:rPr>
                <w:rFonts w:ascii="Calibri" w:eastAsia="Times New Roman" w:hAnsi="Calibri" w:cs="Times New Roman"/>
                <w:b/>
                <w:bCs/>
                <w:color w:val="FFFFFF"/>
                <w:sz w:val="20"/>
                <w:szCs w:val="20"/>
              </w:rPr>
            </w:pPr>
          </w:p>
        </w:tc>
        <w:tc>
          <w:tcPr>
            <w:tcW w:w="3076" w:type="dxa"/>
            <w:vMerge/>
            <w:tcBorders>
              <w:top w:val="single" w:sz="8" w:space="0" w:color="3379BD"/>
              <w:left w:val="single" w:sz="8" w:space="0" w:color="3379BD"/>
              <w:bottom w:val="single" w:sz="8" w:space="0" w:color="3379BD"/>
              <w:right w:val="single" w:sz="8" w:space="0" w:color="3379BD"/>
            </w:tcBorders>
            <w:shd w:val="clear" w:color="auto" w:fill="00B5E2" w:themeFill="accent1"/>
            <w:vAlign w:val="center"/>
            <w:hideMark/>
          </w:tcPr>
          <w:p w14:paraId="13A949BA" w14:textId="77777777" w:rsidR="003113E5" w:rsidRPr="00DF73E6" w:rsidRDefault="003113E5" w:rsidP="002A7A9B">
            <w:pPr>
              <w:rPr>
                <w:rFonts w:ascii="Calibri" w:eastAsia="Times New Roman" w:hAnsi="Calibri" w:cs="Times New Roman"/>
                <w:b/>
                <w:bCs/>
                <w:color w:val="FFFFFF"/>
                <w:sz w:val="20"/>
                <w:szCs w:val="20"/>
              </w:rPr>
            </w:pP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607E20E3" w14:textId="77777777" w:rsidR="003113E5" w:rsidRPr="00DF73E6" w:rsidRDefault="003113E5" w:rsidP="002A7A9B">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A</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61C086C5" w14:textId="77777777" w:rsidR="003113E5" w:rsidRPr="00DF73E6" w:rsidRDefault="003113E5" w:rsidP="002A7A9B">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B</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31FF1965" w14:textId="77777777" w:rsidR="003113E5" w:rsidRPr="00DF73E6" w:rsidRDefault="003113E5" w:rsidP="002A7A9B">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C</w:t>
            </w:r>
          </w:p>
        </w:tc>
        <w:tc>
          <w:tcPr>
            <w:tcW w:w="1289" w:type="dxa"/>
            <w:tcBorders>
              <w:top w:val="nil"/>
              <w:left w:val="nil"/>
              <w:bottom w:val="single" w:sz="8" w:space="0" w:color="3379BD"/>
              <w:right w:val="single" w:sz="8" w:space="0" w:color="3379BD"/>
            </w:tcBorders>
            <w:shd w:val="clear" w:color="auto" w:fill="00B5E2" w:themeFill="accent1"/>
            <w:vAlign w:val="center"/>
            <w:hideMark/>
          </w:tcPr>
          <w:p w14:paraId="227E0BC3" w14:textId="77777777" w:rsidR="003113E5" w:rsidRPr="00DF73E6" w:rsidRDefault="003113E5" w:rsidP="002A7A9B">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D</w:t>
            </w:r>
          </w:p>
        </w:tc>
      </w:tr>
      <w:tr w:rsidR="003113E5" w:rsidRPr="00DF73E6" w14:paraId="3A756C99" w14:textId="77777777" w:rsidTr="003113E5">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tcPr>
          <w:p w14:paraId="0F0BDF14" w14:textId="0974C162" w:rsidR="003113E5" w:rsidRPr="00DF73E6" w:rsidRDefault="003113E5" w:rsidP="002A7A9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52</w:t>
            </w:r>
          </w:p>
        </w:tc>
        <w:tc>
          <w:tcPr>
            <w:tcW w:w="3076" w:type="dxa"/>
            <w:tcBorders>
              <w:top w:val="nil"/>
              <w:left w:val="nil"/>
              <w:bottom w:val="single" w:sz="8" w:space="0" w:color="3379BD"/>
              <w:right w:val="single" w:sz="8" w:space="0" w:color="3379BD"/>
            </w:tcBorders>
            <w:shd w:val="clear" w:color="000000" w:fill="DFE3E5"/>
            <w:vAlign w:val="center"/>
          </w:tcPr>
          <w:p w14:paraId="5579B3A4" w14:textId="5F2B7DD4" w:rsidR="003113E5" w:rsidRPr="00DF73E6" w:rsidRDefault="003113E5" w:rsidP="002A7A9B">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Shrub Scrub</w:t>
            </w:r>
          </w:p>
        </w:tc>
        <w:tc>
          <w:tcPr>
            <w:tcW w:w="1289" w:type="dxa"/>
            <w:tcBorders>
              <w:top w:val="nil"/>
              <w:left w:val="nil"/>
              <w:bottom w:val="single" w:sz="8" w:space="0" w:color="3379BD"/>
              <w:right w:val="single" w:sz="8" w:space="0" w:color="3379BD"/>
            </w:tcBorders>
            <w:shd w:val="clear" w:color="000000" w:fill="DFE3E5"/>
            <w:vAlign w:val="center"/>
          </w:tcPr>
          <w:p w14:paraId="38ED8F51" w14:textId="228714D2" w:rsidR="003113E5" w:rsidRPr="00DF73E6" w:rsidRDefault="003113E5" w:rsidP="002A7A9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000000" w:fill="DFE3E5"/>
            <w:vAlign w:val="center"/>
          </w:tcPr>
          <w:p w14:paraId="0C9FF01E" w14:textId="333677DC" w:rsidR="003113E5" w:rsidRPr="00DF73E6" w:rsidRDefault="003113E5" w:rsidP="002A7A9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48</w:t>
            </w:r>
          </w:p>
        </w:tc>
        <w:tc>
          <w:tcPr>
            <w:tcW w:w="1289" w:type="dxa"/>
            <w:tcBorders>
              <w:top w:val="nil"/>
              <w:left w:val="nil"/>
              <w:bottom w:val="single" w:sz="8" w:space="0" w:color="3379BD"/>
              <w:right w:val="single" w:sz="8" w:space="0" w:color="3379BD"/>
            </w:tcBorders>
            <w:shd w:val="clear" w:color="000000" w:fill="DFE3E5"/>
            <w:vAlign w:val="center"/>
          </w:tcPr>
          <w:p w14:paraId="6ECB72A2" w14:textId="4BA0F5E8" w:rsidR="003113E5" w:rsidRPr="00DF73E6" w:rsidRDefault="003113E5" w:rsidP="002A7A9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65</w:t>
            </w:r>
          </w:p>
        </w:tc>
        <w:tc>
          <w:tcPr>
            <w:tcW w:w="1289" w:type="dxa"/>
            <w:tcBorders>
              <w:top w:val="nil"/>
              <w:left w:val="nil"/>
              <w:bottom w:val="single" w:sz="8" w:space="0" w:color="3379BD"/>
              <w:right w:val="single" w:sz="8" w:space="0" w:color="3379BD"/>
            </w:tcBorders>
            <w:shd w:val="clear" w:color="000000" w:fill="DFE3E5"/>
            <w:vAlign w:val="center"/>
          </w:tcPr>
          <w:p w14:paraId="0DF9927D" w14:textId="7906ADF4" w:rsidR="003113E5" w:rsidRPr="00DF73E6" w:rsidRDefault="003113E5" w:rsidP="002A7A9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73</w:t>
            </w:r>
          </w:p>
        </w:tc>
      </w:tr>
      <w:tr w:rsidR="003113E5" w:rsidRPr="00DF73E6" w14:paraId="0A9CC788" w14:textId="77777777" w:rsidTr="003113E5">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tcPr>
          <w:p w14:paraId="45D40359" w14:textId="104C6055" w:rsidR="003113E5" w:rsidRPr="00DF73E6" w:rsidRDefault="003113E5" w:rsidP="002A7A9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71</w:t>
            </w:r>
          </w:p>
        </w:tc>
        <w:tc>
          <w:tcPr>
            <w:tcW w:w="3076" w:type="dxa"/>
            <w:tcBorders>
              <w:top w:val="nil"/>
              <w:left w:val="nil"/>
              <w:bottom w:val="single" w:sz="8" w:space="0" w:color="3379BD"/>
              <w:right w:val="single" w:sz="8" w:space="0" w:color="3379BD"/>
            </w:tcBorders>
            <w:shd w:val="clear" w:color="auto" w:fill="auto"/>
            <w:vAlign w:val="center"/>
          </w:tcPr>
          <w:p w14:paraId="71913808" w14:textId="5D184590" w:rsidR="003113E5" w:rsidRPr="00DF73E6" w:rsidRDefault="003113E5" w:rsidP="002A7A9B">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Herbaceous</w:t>
            </w:r>
          </w:p>
        </w:tc>
        <w:tc>
          <w:tcPr>
            <w:tcW w:w="1289" w:type="dxa"/>
            <w:tcBorders>
              <w:top w:val="nil"/>
              <w:left w:val="nil"/>
              <w:bottom w:val="single" w:sz="8" w:space="0" w:color="3379BD"/>
              <w:right w:val="single" w:sz="8" w:space="0" w:color="3379BD"/>
            </w:tcBorders>
            <w:shd w:val="clear" w:color="auto" w:fill="auto"/>
            <w:vAlign w:val="center"/>
          </w:tcPr>
          <w:p w14:paraId="6B1F8EC7" w14:textId="0731975B" w:rsidR="003113E5" w:rsidRPr="00DF73E6" w:rsidRDefault="003113E5" w:rsidP="002A7A9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49</w:t>
            </w:r>
          </w:p>
        </w:tc>
        <w:tc>
          <w:tcPr>
            <w:tcW w:w="1289" w:type="dxa"/>
            <w:tcBorders>
              <w:top w:val="nil"/>
              <w:left w:val="nil"/>
              <w:bottom w:val="single" w:sz="8" w:space="0" w:color="3379BD"/>
              <w:right w:val="single" w:sz="8" w:space="0" w:color="3379BD"/>
            </w:tcBorders>
            <w:shd w:val="clear" w:color="auto" w:fill="auto"/>
            <w:vAlign w:val="center"/>
          </w:tcPr>
          <w:p w14:paraId="34B55C82" w14:textId="14884312" w:rsidR="003113E5" w:rsidRPr="00DF73E6" w:rsidRDefault="003113E5" w:rsidP="002A7A9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62</w:t>
            </w:r>
          </w:p>
        </w:tc>
        <w:tc>
          <w:tcPr>
            <w:tcW w:w="1289" w:type="dxa"/>
            <w:tcBorders>
              <w:top w:val="nil"/>
              <w:left w:val="nil"/>
              <w:bottom w:val="single" w:sz="8" w:space="0" w:color="3379BD"/>
              <w:right w:val="single" w:sz="8" w:space="0" w:color="3379BD"/>
            </w:tcBorders>
            <w:shd w:val="clear" w:color="auto" w:fill="auto"/>
            <w:vAlign w:val="center"/>
          </w:tcPr>
          <w:p w14:paraId="2CAAB694" w14:textId="4A81C82E" w:rsidR="003113E5" w:rsidRPr="00DF73E6" w:rsidRDefault="003113E5" w:rsidP="002A7A9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shd w:val="clear" w:color="auto" w:fill="auto"/>
            <w:vAlign w:val="center"/>
          </w:tcPr>
          <w:p w14:paraId="2C2B0CF4" w14:textId="6FE960DA" w:rsidR="003113E5" w:rsidRPr="00DF73E6" w:rsidRDefault="003113E5" w:rsidP="002A7A9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85</w:t>
            </w:r>
          </w:p>
        </w:tc>
      </w:tr>
      <w:tr w:rsidR="003113E5" w:rsidRPr="00DF73E6" w14:paraId="2567DF6C" w14:textId="77777777" w:rsidTr="003113E5">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tcPr>
          <w:p w14:paraId="3B9F6C8C" w14:textId="67358AB9" w:rsidR="003113E5" w:rsidRPr="00DF73E6" w:rsidRDefault="003113E5" w:rsidP="002A7A9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81</w:t>
            </w:r>
          </w:p>
        </w:tc>
        <w:tc>
          <w:tcPr>
            <w:tcW w:w="3076" w:type="dxa"/>
            <w:tcBorders>
              <w:top w:val="nil"/>
              <w:left w:val="nil"/>
              <w:bottom w:val="single" w:sz="8" w:space="0" w:color="3379BD"/>
              <w:right w:val="single" w:sz="8" w:space="0" w:color="3379BD"/>
            </w:tcBorders>
            <w:shd w:val="clear" w:color="000000" w:fill="DFE3E5"/>
            <w:vAlign w:val="center"/>
          </w:tcPr>
          <w:p w14:paraId="6E13FCEA" w14:textId="0C17BAE5" w:rsidR="003113E5" w:rsidRPr="00DF73E6" w:rsidRDefault="003113E5" w:rsidP="002A7A9B">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Hay Pasture</w:t>
            </w:r>
          </w:p>
        </w:tc>
        <w:tc>
          <w:tcPr>
            <w:tcW w:w="1289" w:type="dxa"/>
            <w:tcBorders>
              <w:top w:val="nil"/>
              <w:left w:val="nil"/>
              <w:bottom w:val="single" w:sz="8" w:space="0" w:color="3379BD"/>
              <w:right w:val="single" w:sz="8" w:space="0" w:color="3379BD"/>
            </w:tcBorders>
            <w:shd w:val="clear" w:color="000000" w:fill="DFE3E5"/>
            <w:vAlign w:val="center"/>
          </w:tcPr>
          <w:p w14:paraId="0FDA96D8" w14:textId="056994F3" w:rsidR="003113E5" w:rsidRPr="00DF73E6" w:rsidRDefault="003113E5" w:rsidP="002A7A9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39</w:t>
            </w:r>
          </w:p>
        </w:tc>
        <w:tc>
          <w:tcPr>
            <w:tcW w:w="1289" w:type="dxa"/>
            <w:tcBorders>
              <w:top w:val="nil"/>
              <w:left w:val="nil"/>
              <w:bottom w:val="single" w:sz="8" w:space="0" w:color="3379BD"/>
              <w:right w:val="single" w:sz="8" w:space="0" w:color="3379BD"/>
            </w:tcBorders>
            <w:shd w:val="clear" w:color="000000" w:fill="DFE3E5"/>
            <w:vAlign w:val="center"/>
          </w:tcPr>
          <w:p w14:paraId="4FD99D48" w14:textId="3E83D2C5" w:rsidR="003113E5" w:rsidRPr="00DF73E6" w:rsidRDefault="003113E5" w:rsidP="002A7A9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shd w:val="clear" w:color="000000" w:fill="DFE3E5"/>
            <w:vAlign w:val="center"/>
          </w:tcPr>
          <w:p w14:paraId="6A73B190" w14:textId="623994A6" w:rsidR="003113E5" w:rsidRPr="00DF73E6" w:rsidRDefault="003113E5" w:rsidP="002A7A9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shd w:val="clear" w:color="000000" w:fill="DFE3E5"/>
            <w:vAlign w:val="center"/>
          </w:tcPr>
          <w:p w14:paraId="736FDC6B" w14:textId="56089046" w:rsidR="003113E5" w:rsidRPr="00DF73E6" w:rsidRDefault="003113E5" w:rsidP="002A7A9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84</w:t>
            </w:r>
          </w:p>
        </w:tc>
      </w:tr>
      <w:tr w:rsidR="003113E5" w:rsidRPr="00DF73E6" w14:paraId="57E8CE0F" w14:textId="77777777" w:rsidTr="003113E5">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tcPr>
          <w:p w14:paraId="1CF2F0F4" w14:textId="2193C3D2" w:rsidR="003113E5" w:rsidRPr="00DF73E6" w:rsidRDefault="003113E5" w:rsidP="002A7A9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82</w:t>
            </w:r>
          </w:p>
        </w:tc>
        <w:tc>
          <w:tcPr>
            <w:tcW w:w="3076" w:type="dxa"/>
            <w:tcBorders>
              <w:top w:val="nil"/>
              <w:left w:val="nil"/>
              <w:bottom w:val="single" w:sz="8" w:space="0" w:color="3379BD"/>
              <w:right w:val="single" w:sz="8" w:space="0" w:color="3379BD"/>
            </w:tcBorders>
            <w:shd w:val="clear" w:color="auto" w:fill="auto"/>
            <w:vAlign w:val="center"/>
          </w:tcPr>
          <w:p w14:paraId="2F127564" w14:textId="3CCC0277" w:rsidR="003113E5" w:rsidRPr="00DF73E6" w:rsidRDefault="003113E5" w:rsidP="002A7A9B">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Cultivated Crops</w:t>
            </w:r>
          </w:p>
        </w:tc>
        <w:tc>
          <w:tcPr>
            <w:tcW w:w="1289" w:type="dxa"/>
            <w:tcBorders>
              <w:top w:val="nil"/>
              <w:left w:val="nil"/>
              <w:bottom w:val="single" w:sz="8" w:space="0" w:color="3379BD"/>
              <w:right w:val="single" w:sz="8" w:space="0" w:color="3379BD"/>
            </w:tcBorders>
            <w:shd w:val="clear" w:color="auto" w:fill="auto"/>
            <w:vAlign w:val="center"/>
          </w:tcPr>
          <w:p w14:paraId="722E525E" w14:textId="79876B64" w:rsidR="003113E5" w:rsidRPr="00DF73E6" w:rsidRDefault="003113E5" w:rsidP="002A7A9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51</w:t>
            </w:r>
          </w:p>
        </w:tc>
        <w:tc>
          <w:tcPr>
            <w:tcW w:w="1289" w:type="dxa"/>
            <w:tcBorders>
              <w:top w:val="nil"/>
              <w:left w:val="nil"/>
              <w:bottom w:val="single" w:sz="8" w:space="0" w:color="3379BD"/>
              <w:right w:val="single" w:sz="8" w:space="0" w:color="3379BD"/>
            </w:tcBorders>
            <w:shd w:val="clear" w:color="auto" w:fill="auto"/>
            <w:vAlign w:val="center"/>
          </w:tcPr>
          <w:p w14:paraId="761AE691" w14:textId="5B2FC533" w:rsidR="003113E5" w:rsidRPr="00DF73E6" w:rsidRDefault="003113E5" w:rsidP="002A7A9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67</w:t>
            </w:r>
          </w:p>
        </w:tc>
        <w:tc>
          <w:tcPr>
            <w:tcW w:w="1289" w:type="dxa"/>
            <w:tcBorders>
              <w:top w:val="nil"/>
              <w:left w:val="nil"/>
              <w:bottom w:val="single" w:sz="8" w:space="0" w:color="3379BD"/>
              <w:right w:val="single" w:sz="8" w:space="0" w:color="3379BD"/>
            </w:tcBorders>
            <w:shd w:val="clear" w:color="auto" w:fill="auto"/>
            <w:vAlign w:val="center"/>
          </w:tcPr>
          <w:p w14:paraId="010C43A3" w14:textId="52AD28B1" w:rsidR="003113E5" w:rsidRPr="00DF73E6" w:rsidRDefault="003113E5" w:rsidP="002A7A9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76</w:t>
            </w:r>
          </w:p>
        </w:tc>
        <w:tc>
          <w:tcPr>
            <w:tcW w:w="1289" w:type="dxa"/>
            <w:tcBorders>
              <w:top w:val="nil"/>
              <w:left w:val="nil"/>
              <w:bottom w:val="single" w:sz="8" w:space="0" w:color="3379BD"/>
              <w:right w:val="single" w:sz="8" w:space="0" w:color="3379BD"/>
            </w:tcBorders>
            <w:shd w:val="clear" w:color="auto" w:fill="auto"/>
            <w:vAlign w:val="center"/>
          </w:tcPr>
          <w:p w14:paraId="4E8B7A8A" w14:textId="57FEEF1B" w:rsidR="003113E5" w:rsidRPr="00DF73E6" w:rsidRDefault="003113E5" w:rsidP="002A7A9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r>
      <w:tr w:rsidR="003113E5" w:rsidRPr="00DF73E6" w14:paraId="397856B1" w14:textId="77777777" w:rsidTr="003113E5">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tcPr>
          <w:p w14:paraId="1935F729" w14:textId="6A27D2B8" w:rsidR="003113E5" w:rsidRPr="00DF73E6" w:rsidRDefault="003113E5" w:rsidP="002A7A9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90</w:t>
            </w:r>
          </w:p>
        </w:tc>
        <w:tc>
          <w:tcPr>
            <w:tcW w:w="3076" w:type="dxa"/>
            <w:tcBorders>
              <w:top w:val="nil"/>
              <w:left w:val="nil"/>
              <w:bottom w:val="single" w:sz="8" w:space="0" w:color="3379BD"/>
              <w:right w:val="single" w:sz="8" w:space="0" w:color="3379BD"/>
            </w:tcBorders>
            <w:shd w:val="clear" w:color="000000" w:fill="DFE3E5"/>
            <w:vAlign w:val="center"/>
          </w:tcPr>
          <w:p w14:paraId="46578DFA" w14:textId="14CBDCF9" w:rsidR="003113E5" w:rsidRPr="00DF73E6" w:rsidRDefault="003113E5" w:rsidP="002A7A9B">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Woody Wetlands</w:t>
            </w:r>
          </w:p>
        </w:tc>
        <w:tc>
          <w:tcPr>
            <w:tcW w:w="1289" w:type="dxa"/>
            <w:tcBorders>
              <w:top w:val="nil"/>
              <w:left w:val="nil"/>
              <w:bottom w:val="single" w:sz="8" w:space="0" w:color="3379BD"/>
              <w:right w:val="single" w:sz="8" w:space="0" w:color="3379BD"/>
            </w:tcBorders>
            <w:shd w:val="clear" w:color="000000" w:fill="DFE3E5"/>
            <w:vAlign w:val="center"/>
          </w:tcPr>
          <w:p w14:paraId="27EE7E7F" w14:textId="6BE90728" w:rsidR="003113E5" w:rsidRPr="00DF73E6" w:rsidRDefault="003113E5" w:rsidP="002A7A9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72</w:t>
            </w:r>
          </w:p>
        </w:tc>
        <w:tc>
          <w:tcPr>
            <w:tcW w:w="1289" w:type="dxa"/>
            <w:tcBorders>
              <w:top w:val="nil"/>
              <w:left w:val="nil"/>
              <w:bottom w:val="single" w:sz="8" w:space="0" w:color="3379BD"/>
              <w:right w:val="single" w:sz="8" w:space="0" w:color="3379BD"/>
            </w:tcBorders>
            <w:shd w:val="clear" w:color="000000" w:fill="DFE3E5"/>
            <w:vAlign w:val="center"/>
          </w:tcPr>
          <w:p w14:paraId="03779D57" w14:textId="65C48D67" w:rsidR="003113E5" w:rsidRPr="00DF73E6" w:rsidRDefault="003113E5" w:rsidP="002A7A9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c>
          <w:tcPr>
            <w:tcW w:w="1289" w:type="dxa"/>
            <w:tcBorders>
              <w:top w:val="nil"/>
              <w:left w:val="nil"/>
              <w:bottom w:val="single" w:sz="8" w:space="0" w:color="3379BD"/>
              <w:right w:val="single" w:sz="8" w:space="0" w:color="3379BD"/>
            </w:tcBorders>
            <w:shd w:val="clear" w:color="000000" w:fill="DFE3E5"/>
            <w:vAlign w:val="center"/>
          </w:tcPr>
          <w:p w14:paraId="1EDBC5DC" w14:textId="40719CA2" w:rsidR="003113E5" w:rsidRPr="00DF73E6" w:rsidRDefault="003113E5" w:rsidP="002A7A9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87</w:t>
            </w:r>
          </w:p>
        </w:tc>
        <w:tc>
          <w:tcPr>
            <w:tcW w:w="1289" w:type="dxa"/>
            <w:tcBorders>
              <w:top w:val="nil"/>
              <w:left w:val="nil"/>
              <w:bottom w:val="single" w:sz="8" w:space="0" w:color="3379BD"/>
              <w:right w:val="single" w:sz="8" w:space="0" w:color="3379BD"/>
            </w:tcBorders>
            <w:shd w:val="clear" w:color="000000" w:fill="DFE3E5"/>
            <w:vAlign w:val="center"/>
          </w:tcPr>
          <w:p w14:paraId="704245B0" w14:textId="6192C220" w:rsidR="003113E5" w:rsidRPr="00DF73E6" w:rsidRDefault="003113E5" w:rsidP="002A7A9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93</w:t>
            </w:r>
          </w:p>
        </w:tc>
      </w:tr>
      <w:tr w:rsidR="003113E5" w:rsidRPr="00DF73E6" w14:paraId="02B3B979" w14:textId="77777777" w:rsidTr="003113E5">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tcPr>
          <w:p w14:paraId="58A29167" w14:textId="562E2635" w:rsidR="003113E5" w:rsidRPr="00DF73E6" w:rsidRDefault="003113E5" w:rsidP="002A7A9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95</w:t>
            </w:r>
          </w:p>
        </w:tc>
        <w:tc>
          <w:tcPr>
            <w:tcW w:w="3076" w:type="dxa"/>
            <w:tcBorders>
              <w:top w:val="nil"/>
              <w:left w:val="nil"/>
              <w:bottom w:val="single" w:sz="8" w:space="0" w:color="3379BD"/>
              <w:right w:val="single" w:sz="8" w:space="0" w:color="3379BD"/>
            </w:tcBorders>
            <w:shd w:val="clear" w:color="auto" w:fill="auto"/>
            <w:vAlign w:val="center"/>
          </w:tcPr>
          <w:p w14:paraId="6FB0F2BC" w14:textId="437C9E43" w:rsidR="003113E5" w:rsidRPr="00DF73E6" w:rsidRDefault="003113E5" w:rsidP="002A7A9B">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Emergent Herbaceous Wetlands</w:t>
            </w:r>
          </w:p>
        </w:tc>
        <w:tc>
          <w:tcPr>
            <w:tcW w:w="1289" w:type="dxa"/>
            <w:tcBorders>
              <w:top w:val="nil"/>
              <w:left w:val="nil"/>
              <w:bottom w:val="single" w:sz="8" w:space="0" w:color="3379BD"/>
              <w:right w:val="single" w:sz="8" w:space="0" w:color="3379BD"/>
            </w:tcBorders>
            <w:shd w:val="clear" w:color="auto" w:fill="auto"/>
            <w:vAlign w:val="center"/>
          </w:tcPr>
          <w:p w14:paraId="725CF9B9" w14:textId="1ED05678" w:rsidR="003113E5" w:rsidRPr="00DF73E6" w:rsidRDefault="003113E5" w:rsidP="002A7A9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72</w:t>
            </w:r>
          </w:p>
        </w:tc>
        <w:tc>
          <w:tcPr>
            <w:tcW w:w="1289" w:type="dxa"/>
            <w:tcBorders>
              <w:top w:val="nil"/>
              <w:left w:val="nil"/>
              <w:bottom w:val="single" w:sz="8" w:space="0" w:color="3379BD"/>
              <w:right w:val="single" w:sz="8" w:space="0" w:color="3379BD"/>
            </w:tcBorders>
            <w:shd w:val="clear" w:color="auto" w:fill="auto"/>
            <w:vAlign w:val="center"/>
          </w:tcPr>
          <w:p w14:paraId="73E52FE8" w14:textId="3992032D" w:rsidR="003113E5" w:rsidRPr="00DF73E6" w:rsidRDefault="003113E5" w:rsidP="002A7A9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c>
          <w:tcPr>
            <w:tcW w:w="1289" w:type="dxa"/>
            <w:tcBorders>
              <w:top w:val="nil"/>
              <w:left w:val="nil"/>
              <w:bottom w:val="single" w:sz="8" w:space="0" w:color="3379BD"/>
              <w:right w:val="single" w:sz="8" w:space="0" w:color="3379BD"/>
            </w:tcBorders>
            <w:shd w:val="clear" w:color="auto" w:fill="auto"/>
            <w:vAlign w:val="center"/>
          </w:tcPr>
          <w:p w14:paraId="3A6BC14E" w14:textId="31909710" w:rsidR="003113E5" w:rsidRPr="00DF73E6" w:rsidRDefault="003113E5" w:rsidP="002A7A9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87</w:t>
            </w:r>
          </w:p>
        </w:tc>
        <w:tc>
          <w:tcPr>
            <w:tcW w:w="1289" w:type="dxa"/>
            <w:tcBorders>
              <w:top w:val="nil"/>
              <w:left w:val="nil"/>
              <w:bottom w:val="single" w:sz="8" w:space="0" w:color="3379BD"/>
              <w:right w:val="single" w:sz="8" w:space="0" w:color="3379BD"/>
            </w:tcBorders>
            <w:shd w:val="clear" w:color="auto" w:fill="auto"/>
            <w:vAlign w:val="center"/>
          </w:tcPr>
          <w:p w14:paraId="52E3A813" w14:textId="12FFFFC1" w:rsidR="003113E5" w:rsidRPr="00DF73E6" w:rsidRDefault="003113E5" w:rsidP="002A7A9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93</w:t>
            </w:r>
          </w:p>
        </w:tc>
      </w:tr>
      <w:tr w:rsidR="003113E5" w:rsidRPr="00DF73E6" w14:paraId="4D26EBA8" w14:textId="77777777" w:rsidTr="003113E5">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tcPr>
          <w:p w14:paraId="43DEFEE5" w14:textId="020358C6" w:rsidR="003113E5" w:rsidRPr="00DF73E6" w:rsidRDefault="003113E5" w:rsidP="002A7A9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52</w:t>
            </w:r>
          </w:p>
        </w:tc>
        <w:tc>
          <w:tcPr>
            <w:tcW w:w="3076" w:type="dxa"/>
            <w:tcBorders>
              <w:top w:val="nil"/>
              <w:left w:val="nil"/>
              <w:bottom w:val="single" w:sz="8" w:space="0" w:color="3379BD"/>
              <w:right w:val="single" w:sz="8" w:space="0" w:color="3379BD"/>
            </w:tcBorders>
            <w:shd w:val="clear" w:color="000000" w:fill="DFE3E5"/>
            <w:vAlign w:val="center"/>
          </w:tcPr>
          <w:p w14:paraId="5CE569EA" w14:textId="5571463F" w:rsidR="003113E5" w:rsidRPr="00DF73E6" w:rsidRDefault="003113E5" w:rsidP="002A7A9B">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Shrub Scrub</w:t>
            </w:r>
          </w:p>
        </w:tc>
        <w:tc>
          <w:tcPr>
            <w:tcW w:w="1289" w:type="dxa"/>
            <w:tcBorders>
              <w:top w:val="nil"/>
              <w:left w:val="nil"/>
              <w:bottom w:val="single" w:sz="8" w:space="0" w:color="3379BD"/>
              <w:right w:val="single" w:sz="8" w:space="0" w:color="3379BD"/>
            </w:tcBorders>
            <w:shd w:val="clear" w:color="000000" w:fill="DFE3E5"/>
            <w:vAlign w:val="center"/>
          </w:tcPr>
          <w:p w14:paraId="681D14DD" w14:textId="75A0C011" w:rsidR="003113E5" w:rsidRPr="00DF73E6" w:rsidRDefault="003113E5" w:rsidP="002A7A9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000000" w:fill="DFE3E5"/>
            <w:vAlign w:val="center"/>
          </w:tcPr>
          <w:p w14:paraId="3EB660D7" w14:textId="32F55393" w:rsidR="003113E5" w:rsidRPr="00DF73E6" w:rsidRDefault="003113E5" w:rsidP="002A7A9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48</w:t>
            </w:r>
          </w:p>
        </w:tc>
        <w:tc>
          <w:tcPr>
            <w:tcW w:w="1289" w:type="dxa"/>
            <w:tcBorders>
              <w:top w:val="nil"/>
              <w:left w:val="nil"/>
              <w:bottom w:val="single" w:sz="8" w:space="0" w:color="3379BD"/>
              <w:right w:val="single" w:sz="8" w:space="0" w:color="3379BD"/>
            </w:tcBorders>
            <w:shd w:val="clear" w:color="000000" w:fill="DFE3E5"/>
            <w:vAlign w:val="center"/>
          </w:tcPr>
          <w:p w14:paraId="75ADE9ED" w14:textId="0893EA93" w:rsidR="003113E5" w:rsidRPr="00DF73E6" w:rsidRDefault="003113E5" w:rsidP="002A7A9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65</w:t>
            </w:r>
          </w:p>
        </w:tc>
        <w:tc>
          <w:tcPr>
            <w:tcW w:w="1289" w:type="dxa"/>
            <w:tcBorders>
              <w:top w:val="nil"/>
              <w:left w:val="nil"/>
              <w:bottom w:val="single" w:sz="8" w:space="0" w:color="3379BD"/>
              <w:right w:val="single" w:sz="8" w:space="0" w:color="3379BD"/>
            </w:tcBorders>
            <w:shd w:val="clear" w:color="000000" w:fill="DFE3E5"/>
            <w:vAlign w:val="center"/>
          </w:tcPr>
          <w:p w14:paraId="2BF4106D" w14:textId="2D9AB769" w:rsidR="003113E5" w:rsidRPr="00DF73E6" w:rsidRDefault="003113E5" w:rsidP="002A7A9B">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73</w:t>
            </w:r>
          </w:p>
        </w:tc>
      </w:tr>
    </w:tbl>
    <w:p w14:paraId="703D25E4" w14:textId="77777777" w:rsidR="003113E5" w:rsidRDefault="003113E5" w:rsidP="00E40918">
      <w:pPr>
        <w:pStyle w:val="BodyText"/>
      </w:pPr>
    </w:p>
    <w:p w14:paraId="094B5928" w14:textId="081BA796" w:rsidR="00E40918" w:rsidRPr="004D0A69" w:rsidRDefault="002007D1" w:rsidP="00E40918">
      <w:pPr>
        <w:pStyle w:val="BodyText"/>
      </w:pPr>
      <w:r w:rsidRPr="002007D1">
        <w:t>In addition to rainfall, the 1-percent plus and minus event estimates were further refined by adjustment of their respective curve numbers.</w:t>
      </w:r>
      <w:r>
        <w:t xml:space="preserve"> </w:t>
      </w:r>
      <w:r w:rsidR="00E40918" w:rsidRPr="004D0A69">
        <w:t>A Curve Number (CN) can be considered a parameter, exhibiting variability that follows some frequency distribution.</w:t>
      </w:r>
      <w:r w:rsidR="00E40918">
        <w:t xml:space="preserve"> </w:t>
      </w:r>
      <w:r w:rsidR="00E40918" w:rsidRPr="004D0A69">
        <w:t xml:space="preserve"> While Antecedent Runoff Condition (ARC) II CNs were used for a 1</w:t>
      </w:r>
      <w:r w:rsidR="009F3DB9">
        <w:t>-percent</w:t>
      </w:r>
      <w:r w:rsidR="00E40918" w:rsidRPr="004D0A69">
        <w:t xml:space="preserve"> event, the range between ARC I and ARC III for the ARC II CN was assumed to correspond to an 80% confidence interval of the ARC II CN.</w:t>
      </w:r>
      <w:r w:rsidR="00E40918">
        <w:t xml:space="preserve"> </w:t>
      </w:r>
      <w:r w:rsidR="00E40918" w:rsidRPr="004D0A69">
        <w:t xml:space="preserve"> The CN </w:t>
      </w:r>
      <w:r w:rsidR="00E40918">
        <w:t>l</w:t>
      </w:r>
      <w:r w:rsidR="00E40918" w:rsidRPr="004D0A69">
        <w:t xml:space="preserve">oss method assumes a maximum potential retention parameter, S, is inversely related to a CN by S = 1000 / CN – 10; this relationship is based on a median value of S determined from plotting a large number of observations. </w:t>
      </w:r>
    </w:p>
    <w:p w14:paraId="2AA80AFB" w14:textId="4E112999" w:rsidR="00E40918" w:rsidRPr="004D0A69" w:rsidRDefault="00E40918" w:rsidP="00E40918">
      <w:pPr>
        <w:pStyle w:val="BodyText"/>
      </w:pPr>
      <w:r w:rsidRPr="004D0A69">
        <w:t xml:space="preserve">Chapter 5 of the NRCS </w:t>
      </w:r>
      <w:r>
        <w:t>National Engineering Handbook (</w:t>
      </w:r>
      <w:r w:rsidRPr="004D0A69">
        <w:t>NEH</w:t>
      </w:r>
      <w:r>
        <w:t>)</w:t>
      </w:r>
      <w:r w:rsidRPr="004D0A69">
        <w:t xml:space="preserve"> Part 630 provides an example of computing a CN for a watershed based on annual peak gage observations. </w:t>
      </w:r>
      <w:r>
        <w:t xml:space="preserve"> </w:t>
      </w:r>
      <w:r w:rsidRPr="004D0A69">
        <w:t>The example involves computing a CN and corresponding S value for each event, then taking the logarithms of the S values.</w:t>
      </w:r>
      <w:r>
        <w:t xml:space="preserve"> </w:t>
      </w:r>
      <w:r w:rsidRPr="004D0A69">
        <w:t xml:space="preserve"> Further, the logarithm of S is assumed to vary normally, and the mean of the logarithms corresponds to the arithmetic median.</w:t>
      </w:r>
      <w:r>
        <w:t xml:space="preserve"> </w:t>
      </w:r>
      <w:r w:rsidRPr="004D0A69">
        <w:t xml:space="preserve"> Therefore, 10% (S10) and 90% (S90) extremes of lognormally distributed S values can be assumed to correspond to ARC III and ARC I condition CN values, respectively.</w:t>
      </w:r>
      <w:r>
        <w:t xml:space="preserve"> </w:t>
      </w:r>
      <w:r w:rsidRPr="004D0A69">
        <w:t xml:space="preserve"> This range represents an 80% confidence interval, corresponding to +/- 1.282 standard deviations from the mean. </w:t>
      </w:r>
      <w:r>
        <w:t xml:space="preserve"> </w:t>
      </w:r>
      <w:r w:rsidRPr="004D0A69">
        <w:t>The following procedure was used to estimate one standard deviation of a given CN (in fact, one standard deviation of the logarithm of S) for the purposes of modeling 1</w:t>
      </w:r>
      <w:r w:rsidR="009F3DB9">
        <w:t>-percent</w:t>
      </w:r>
      <w:r w:rsidRPr="004D0A69">
        <w:t xml:space="preserve"> plus and minus events.</w:t>
      </w:r>
      <w:r>
        <w:t xml:space="preserve"> </w:t>
      </w:r>
      <w:r w:rsidRPr="004D0A69">
        <w:t xml:space="preserve"> First, ARC III (corresponding to S10) and ARC I (corresponding to S90) CN values can be estimated from a 1</w:t>
      </w:r>
      <w:r w:rsidR="009F3DB9">
        <w:t>-percent</w:t>
      </w:r>
      <w:r w:rsidRPr="004D0A69">
        <w:t xml:space="preserve"> CN (ARC II) by:</w:t>
      </w:r>
    </w:p>
    <w:p w14:paraId="0BBA028C" w14:textId="77777777" w:rsidR="00E40918" w:rsidRPr="004D0A69" w:rsidRDefault="00E40918" w:rsidP="00E40918">
      <w:pPr>
        <w:pStyle w:val="BodyText"/>
        <w:rPr>
          <w:rFonts w:eastAsiaTheme="minorEastAsia"/>
        </w:rPr>
      </w:pPr>
      <m:oMathPara>
        <m:oMath>
          <m:r>
            <m:rPr>
              <m:sty m:val="p"/>
            </m:rPr>
            <w:rPr>
              <w:rFonts w:ascii="Cambria Math" w:hAnsi="Cambria Math"/>
            </w:rPr>
            <m:t>CNI=4.2*</m:t>
          </m:r>
          <m:f>
            <m:fPr>
              <m:type m:val="lin"/>
              <m:ctrlPr>
                <w:rPr>
                  <w:rFonts w:ascii="Cambria Math" w:hAnsi="Cambria Math"/>
                </w:rPr>
              </m:ctrlPr>
            </m:fPr>
            <m:num>
              <m:r>
                <m:rPr>
                  <m:sty m:val="p"/>
                </m:rPr>
                <w:rPr>
                  <w:rFonts w:ascii="Cambria Math" w:hAnsi="Cambria Math"/>
                </w:rPr>
                <m:t xml:space="preserve">CNII </m:t>
              </m:r>
            </m:num>
            <m:den>
              <m:r>
                <m:rPr>
                  <m:sty m:val="p"/>
                </m:rPr>
                <w:rPr>
                  <w:rFonts w:ascii="Cambria Math" w:hAnsi="Cambria Math"/>
                </w:rPr>
                <m:t xml:space="preserve"> (10-0.058*CNII</m:t>
              </m:r>
            </m:den>
          </m:f>
          <m:r>
            <m:rPr>
              <m:sty m:val="p"/>
            </m:rPr>
            <w:rPr>
              <w:rFonts w:ascii="Cambria Math" w:hAnsi="Cambria Math"/>
            </w:rPr>
            <m:t>)</m:t>
          </m:r>
        </m:oMath>
      </m:oMathPara>
    </w:p>
    <w:p w14:paraId="7A0073A5" w14:textId="77777777" w:rsidR="00E40918" w:rsidRPr="00E40918" w:rsidRDefault="00743D9F" w:rsidP="00E40918">
      <w:pPr>
        <w:pStyle w:val="BodyText"/>
        <w:rPr>
          <w:rFonts w:eastAsiaTheme="minorEastAsia"/>
        </w:rPr>
      </w:pPr>
      <m:oMathPara>
        <m:oMath>
          <m:f>
            <m:fPr>
              <m:type m:val="lin"/>
              <m:ctrlPr>
                <w:rPr>
                  <w:rFonts w:ascii="Cambria Math" w:hAnsi="Cambria Math"/>
                </w:rPr>
              </m:ctrlPr>
            </m:fPr>
            <m:num>
              <m:r>
                <m:rPr>
                  <m:sty m:val="p"/>
                </m:rPr>
                <w:rPr>
                  <w:rFonts w:ascii="Cambria Math" w:hAnsi="Cambria Math"/>
                </w:rPr>
                <m:t xml:space="preserve">CNIII = 23 * CNII </m:t>
              </m:r>
            </m:num>
            <m:den>
              <m:r>
                <m:rPr>
                  <m:sty m:val="p"/>
                </m:rPr>
                <w:rPr>
                  <w:rFonts w:ascii="Cambria Math" w:hAnsi="Cambria Math"/>
                </w:rPr>
                <m:t xml:space="preserve"> (10 + 0.13 * CNII)</m:t>
              </m:r>
            </m:den>
          </m:f>
        </m:oMath>
      </m:oMathPara>
    </w:p>
    <w:p w14:paraId="7E618962" w14:textId="77777777" w:rsidR="00E40918" w:rsidRPr="004D0A69" w:rsidRDefault="00E40918" w:rsidP="00E40918">
      <w:pPr>
        <w:pStyle w:val="BodyText"/>
      </w:pPr>
      <w:r w:rsidRPr="004D0A69">
        <w:t>Next, S90 and S10 can be computed by:</w:t>
      </w:r>
    </w:p>
    <w:p w14:paraId="7EE06BF5" w14:textId="77777777" w:rsidR="00E40918" w:rsidRPr="004D0A69" w:rsidRDefault="00E40918" w:rsidP="00E40918">
      <w:pPr>
        <w:pStyle w:val="BodyText"/>
        <w:rPr>
          <w:rFonts w:ascii="Cambria Math" w:hAnsi="Cambria Math"/>
          <w:oMath/>
        </w:rPr>
      </w:pPr>
      <m:oMathPara>
        <m:oMathParaPr>
          <m:jc m:val="center"/>
        </m:oMathParaPr>
        <m:oMath>
          <m:r>
            <m:rPr>
              <m:sty m:val="p"/>
            </m:rPr>
            <w:rPr>
              <w:rFonts w:ascii="Cambria Math" w:hAnsi="Cambria Math"/>
            </w:rPr>
            <m:t>S10 = 1000 / CNIII – 10</m:t>
          </m:r>
        </m:oMath>
      </m:oMathPara>
    </w:p>
    <w:p w14:paraId="029AA3D9" w14:textId="77777777" w:rsidR="00E40918" w:rsidRPr="00E40918" w:rsidRDefault="00E40918" w:rsidP="00E40918">
      <w:pPr>
        <w:pStyle w:val="BodyText"/>
        <w:rPr>
          <w:rFonts w:ascii="Cambria Math" w:hAnsi="Cambria Math"/>
          <w:oMath/>
        </w:rPr>
      </w:pPr>
      <m:oMathPara>
        <m:oMath>
          <m:r>
            <m:rPr>
              <m:sty m:val="p"/>
            </m:rPr>
            <w:rPr>
              <w:rFonts w:ascii="Cambria Math" w:hAnsi="Cambria Math"/>
            </w:rPr>
            <m:t>S90 = 1000 / CNI – 10</m:t>
          </m:r>
        </m:oMath>
      </m:oMathPara>
    </w:p>
    <w:p w14:paraId="018C6978" w14:textId="77777777" w:rsidR="00E40918" w:rsidRPr="004D0A69" w:rsidRDefault="00E40918" w:rsidP="00E40918">
      <w:pPr>
        <w:pStyle w:val="BodyText"/>
      </w:pPr>
      <w:r w:rsidRPr="004D0A69">
        <w:t>The following relationship can then be used to compute one standard deviation of the logarithm of S:</w:t>
      </w:r>
    </w:p>
    <w:p w14:paraId="02B6C577" w14:textId="4BB7EFCD" w:rsidR="00E40918" w:rsidRPr="004D0A69" w:rsidRDefault="00883F2D" w:rsidP="00E40918">
      <w:pPr>
        <w:pStyle w:val="BodyText"/>
      </w:pPr>
      <m:oMathPara>
        <m:oMathParaPr>
          <m:jc m:val="center"/>
        </m:oMathParaPr>
        <m:oMath>
          <m:r>
            <m:rPr>
              <m:sty m:val="p"/>
            </m:rPr>
            <w:rPr>
              <w:rFonts w:ascii="Cambria Math" w:hAnsi="Cambria Math"/>
            </w:rPr>
            <m:t xml:space="preserve">log (S10) = mean </m:t>
          </m:r>
          <m:d>
            <m:dPr>
              <m:ctrlPr>
                <w:rPr>
                  <w:rFonts w:ascii="Cambria Math" w:hAnsi="Cambria Math"/>
                </w:rPr>
              </m:ctrlPr>
            </m:dPr>
            <m:e>
              <m:r>
                <m:rPr>
                  <m:sty m:val="p"/>
                </m:rPr>
                <w:rPr>
                  <w:rFonts w:ascii="Cambria Math" w:hAnsi="Cambria Math"/>
                </w:rPr>
                <m:t>log⁡(S</m:t>
              </m:r>
            </m:e>
          </m:d>
          <m:r>
            <m:rPr>
              <m:sty m:val="p"/>
            </m:rPr>
            <w:rPr>
              <w:rFonts w:ascii="Cambria Math" w:hAnsi="Cambria Math"/>
            </w:rPr>
            <m:t>) + 1.282 std. dev. (log⁡(S))</m:t>
          </m:r>
        </m:oMath>
      </m:oMathPara>
    </w:p>
    <w:p w14:paraId="66E7B39B" w14:textId="77777777" w:rsidR="00883F2D" w:rsidRPr="004D0A69" w:rsidRDefault="00883F2D" w:rsidP="00883F2D">
      <w:pPr>
        <w:pStyle w:val="BodyText"/>
        <w:rPr>
          <w:rFonts w:ascii="Cambria Math" w:hAnsi="Cambria Math"/>
          <w:oMath/>
        </w:rPr>
      </w:pPr>
      <m:oMathPara>
        <m:oMath>
          <m:r>
            <m:rPr>
              <m:sty m:val="p"/>
            </m:rPr>
            <w:rPr>
              <w:rFonts w:ascii="Cambria Math" w:hAnsi="Cambria Math"/>
            </w:rPr>
            <m:t>log (S90) = mean (log⁡(S)) – 1.282 std. dev. (log⁡(S))</m:t>
          </m:r>
        </m:oMath>
      </m:oMathPara>
    </w:p>
    <w:p w14:paraId="092FEF24" w14:textId="77777777" w:rsidR="00E40918" w:rsidRPr="00E40918" w:rsidRDefault="00E40918" w:rsidP="00E40918">
      <w:pPr>
        <w:pStyle w:val="BodyText"/>
        <w:rPr>
          <w:rFonts w:ascii="Cambria Math" w:hAnsi="Cambria Math"/>
          <w:oMath/>
        </w:rPr>
      </w:pPr>
      <m:oMathPara>
        <m:oMath>
          <m:r>
            <m:rPr>
              <m:sty m:val="p"/>
            </m:rPr>
            <w:rPr>
              <w:rFonts w:ascii="Cambria Math" w:hAnsi="Cambria Math"/>
            </w:rPr>
            <m:t>1 std. dev. (logS) = (logS10 – logS90) / 1.282</m:t>
          </m:r>
        </m:oMath>
      </m:oMathPara>
    </w:p>
    <w:p w14:paraId="0EF5F719" w14:textId="55A0AEAE" w:rsidR="00E40918" w:rsidRPr="004D0A69" w:rsidRDefault="00E40918" w:rsidP="00E40918">
      <w:pPr>
        <w:pStyle w:val="BodyText"/>
      </w:pPr>
      <w:r w:rsidRPr="004D0A69">
        <w:t>Therefore, 1</w:t>
      </w:r>
      <w:r w:rsidR="009F3DB9">
        <w:t>-percent</w:t>
      </w:r>
      <w:r w:rsidRPr="004D0A69">
        <w:t xml:space="preserve"> plus and minus S values can be estimated by:</w:t>
      </w:r>
    </w:p>
    <w:p w14:paraId="0D152458"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log SPlus = logS + [1 std. dev. (logS)]</m:t>
          </m:r>
        </m:oMath>
      </m:oMathPara>
    </w:p>
    <w:p w14:paraId="7F200886" w14:textId="77777777" w:rsidR="00E40918" w:rsidRPr="004D0A69" w:rsidRDefault="00E40918" w:rsidP="00E40918">
      <w:pPr>
        <w:pStyle w:val="BodyText"/>
      </w:pPr>
      <m:oMathPara>
        <m:oMath>
          <m:r>
            <m:rPr>
              <m:sty m:val="p"/>
            </m:rPr>
            <w:rPr>
              <w:rFonts w:ascii="Cambria Math" w:hAnsi="Cambria Math"/>
            </w:rPr>
            <m:t>log SMinus = logS - [1 std. dev. (logS)]</m:t>
          </m:r>
        </m:oMath>
      </m:oMathPara>
    </w:p>
    <w:p w14:paraId="0AF4049A" w14:textId="6DFC7003" w:rsidR="00E40918" w:rsidRPr="004D0A69" w:rsidRDefault="00E40918" w:rsidP="00E40918">
      <w:pPr>
        <w:pStyle w:val="BodyText"/>
      </w:pPr>
      <w:r w:rsidRPr="004D0A69">
        <w:lastRenderedPageBreak/>
        <w:t>Finally, 1</w:t>
      </w:r>
      <w:r w:rsidR="009F3DB9">
        <w:t>-percent</w:t>
      </w:r>
      <w:r w:rsidRPr="004D0A69">
        <w:t xml:space="preserve"> plus and minus CNs can be computed by:</w:t>
      </w:r>
    </w:p>
    <w:p w14:paraId="4E614E9A"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CNPlus = 1000 / (SPlus + 10)</m:t>
          </m:r>
        </m:oMath>
      </m:oMathPara>
    </w:p>
    <w:p w14:paraId="06114ECD"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CNMinus = 1000 / (SMinus + 10)</m:t>
          </m:r>
        </m:oMath>
      </m:oMathPara>
    </w:p>
    <w:p w14:paraId="20F5A456" w14:textId="71AA5912" w:rsidR="00E40918" w:rsidRDefault="00E40918" w:rsidP="0034474B">
      <w:pPr>
        <w:pStyle w:val="BodyText"/>
      </w:pPr>
      <w:r w:rsidRPr="004D0A69">
        <w:t>Since the 1</w:t>
      </w:r>
      <w:r w:rsidR="009F3DB9">
        <w:t>-percent</w:t>
      </w:r>
      <w:r w:rsidRPr="004D0A69">
        <w:t xml:space="preserve"> plus and minus events represent plus and minus one standard deviation of a 1</w:t>
      </w:r>
      <w:r w:rsidR="009F3DB9">
        <w:t>-percent</w:t>
      </w:r>
      <w:r w:rsidRPr="004D0A69">
        <w:t xml:space="preserve"> event, CNs used in a rainfall-runoff simulation for modeling 1</w:t>
      </w:r>
      <w:r w:rsidR="009F3DB9">
        <w:t>-percent</w:t>
      </w:r>
      <w:r w:rsidRPr="004D0A69">
        <w:t xml:space="preserve"> </w:t>
      </w:r>
      <w:r>
        <w:t>p</w:t>
      </w:r>
      <w:r w:rsidRPr="004D0A69">
        <w:t xml:space="preserve">lus and </w:t>
      </w:r>
      <w:r>
        <w:t>m</w:t>
      </w:r>
      <w:r w:rsidRPr="004D0A69">
        <w:t xml:space="preserve">inus events were developed, as described above. </w:t>
      </w:r>
      <w:r w:rsidR="006137EB">
        <w:t xml:space="preserve">A single basin was used in HEC-HMS for simulation to estimate excess precipitation. </w:t>
      </w:r>
    </w:p>
    <w:p w14:paraId="0AAE300B" w14:textId="77777777" w:rsidR="001F2D00" w:rsidRDefault="00B908E0" w:rsidP="0048315A">
      <w:pPr>
        <w:pStyle w:val="BodyText"/>
      </w:pPr>
      <w:r>
        <w:t>The table below shows the c</w:t>
      </w:r>
      <w:r w:rsidR="00161A02" w:rsidRPr="00161A02">
        <w:t xml:space="preserve">urve </w:t>
      </w:r>
      <w:r w:rsidR="00D34AA1">
        <w:t>n</w:t>
      </w:r>
      <w:r w:rsidR="00D34AA1" w:rsidRPr="00161A02">
        <w:t>umbers</w:t>
      </w:r>
      <w:r w:rsidR="00161A02" w:rsidRPr="00161A02">
        <w:t xml:space="preserve"> both initially computed and revised values based on reasonability check revisions</w:t>
      </w:r>
      <w:r w:rsidR="00161A02">
        <w:t>.</w:t>
      </w:r>
    </w:p>
    <w:p w14:paraId="5775BD55" w14:textId="3D0D6FBF" w:rsidR="00161A02" w:rsidRDefault="00161A02" w:rsidP="00B908E0">
      <w:pPr>
        <w:pStyle w:val="Caption"/>
        <w:jc w:val="center"/>
      </w:pPr>
      <w:bookmarkStart w:id="58" w:name="_Toc106973604"/>
      <w:r>
        <w:t xml:space="preserve">Table </w:t>
      </w:r>
      <w:r w:rsidR="0047146E">
        <w:fldChar w:fldCharType="begin"/>
      </w:r>
      <w:r w:rsidR="0047146E">
        <w:instrText xml:space="preserve"> SEQ Table \* ARABIC </w:instrText>
      </w:r>
      <w:r w:rsidR="0047146E">
        <w:fldChar w:fldCharType="separate"/>
      </w:r>
      <w:r w:rsidR="00743D9F">
        <w:rPr>
          <w:noProof/>
        </w:rPr>
        <w:t>5</w:t>
      </w:r>
      <w:r w:rsidR="0047146E">
        <w:fldChar w:fldCharType="end"/>
      </w:r>
      <w:r>
        <w:t>: Rainfall-Runoff Curve Numbers</w:t>
      </w:r>
      <w:bookmarkEnd w:id="58"/>
    </w:p>
    <w:tbl>
      <w:tblPr>
        <w:tblStyle w:val="CompassTable"/>
        <w:tblW w:w="7577" w:type="dxa"/>
        <w:jc w:val="center"/>
        <w:tblLook w:val="04A0" w:firstRow="1" w:lastRow="0" w:firstColumn="1" w:lastColumn="0" w:noHBand="0" w:noVBand="1"/>
      </w:tblPr>
      <w:tblGrid>
        <w:gridCol w:w="1927"/>
        <w:gridCol w:w="1395"/>
        <w:gridCol w:w="1406"/>
        <w:gridCol w:w="1386"/>
        <w:gridCol w:w="1463"/>
      </w:tblGrid>
      <w:tr w:rsidR="00161A02" w:rsidRPr="00161A02" w14:paraId="1EC16C0B" w14:textId="77777777" w:rsidTr="009F3DB9">
        <w:trPr>
          <w:cnfStyle w:val="100000000000" w:firstRow="1" w:lastRow="0" w:firstColumn="0" w:lastColumn="0" w:oddVBand="0" w:evenVBand="0" w:oddHBand="0" w:evenHBand="0" w:firstRowFirstColumn="0" w:firstRowLastColumn="0" w:lastRowFirstColumn="0" w:lastRowLastColumn="0"/>
          <w:trHeight w:val="770"/>
          <w:jc w:val="center"/>
        </w:trPr>
        <w:tc>
          <w:tcPr>
            <w:tcW w:w="1927" w:type="dxa"/>
            <w:tcBorders>
              <w:bottom w:val="single" w:sz="4" w:space="0" w:color="3379BD"/>
            </w:tcBorders>
            <w:shd w:val="clear" w:color="auto" w:fill="00B5E2" w:themeFill="accent1"/>
            <w:hideMark/>
          </w:tcPr>
          <w:p w14:paraId="5AED4D94" w14:textId="77777777" w:rsidR="00161A02" w:rsidRPr="00161A02" w:rsidRDefault="00161A02"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Sub-basin Description</w:t>
            </w:r>
          </w:p>
        </w:tc>
        <w:tc>
          <w:tcPr>
            <w:tcW w:w="1395" w:type="dxa"/>
            <w:tcBorders>
              <w:bottom w:val="single" w:sz="4" w:space="0" w:color="3379BD"/>
            </w:tcBorders>
            <w:shd w:val="clear" w:color="auto" w:fill="00B5E2" w:themeFill="accent1"/>
          </w:tcPr>
          <w:p w14:paraId="5CC60F97" w14:textId="77777777" w:rsidR="00161A02" w:rsidRPr="00161A02" w:rsidRDefault="00161A02" w:rsidP="00161A02">
            <w:pPr>
              <w:tabs>
                <w:tab w:val="clear" w:pos="284"/>
              </w:tabs>
              <w:spacing w:line="240" w:lineRule="auto"/>
              <w:jc w:val="center"/>
              <w:rPr>
                <w:rFonts w:eastAsia="Times New Roman" w:cs="Times New Roman"/>
                <w:kern w:val="0"/>
                <w:sz w:val="20"/>
                <w:szCs w:val="20"/>
              </w:rPr>
            </w:pPr>
            <w:r w:rsidRPr="00161A02">
              <w:rPr>
                <w:rFonts w:eastAsia="Times New Roman" w:cs="Times New Roman"/>
                <w:kern w:val="0"/>
                <w:sz w:val="20"/>
                <w:szCs w:val="20"/>
              </w:rPr>
              <w:t>CN (initial)</w:t>
            </w:r>
          </w:p>
        </w:tc>
        <w:tc>
          <w:tcPr>
            <w:tcW w:w="1406" w:type="dxa"/>
            <w:tcBorders>
              <w:bottom w:val="single" w:sz="4" w:space="0" w:color="3379BD"/>
            </w:tcBorders>
            <w:shd w:val="clear" w:color="auto" w:fill="00B5E2" w:themeFill="accent1"/>
            <w:hideMark/>
          </w:tcPr>
          <w:p w14:paraId="3550F21E" w14:textId="77777777" w:rsidR="00161A02" w:rsidRPr="00161A02" w:rsidRDefault="00161A02"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(verified)</w:t>
            </w:r>
          </w:p>
        </w:tc>
        <w:tc>
          <w:tcPr>
            <w:tcW w:w="1386" w:type="dxa"/>
            <w:tcBorders>
              <w:bottom w:val="single" w:sz="4" w:space="0" w:color="3379BD"/>
            </w:tcBorders>
            <w:shd w:val="clear" w:color="auto" w:fill="00B5E2" w:themeFill="accent1"/>
            <w:hideMark/>
          </w:tcPr>
          <w:p w14:paraId="7D652FB4" w14:textId="2DE33404" w:rsidR="00161A02" w:rsidRPr="00161A02" w:rsidRDefault="00161A02" w:rsidP="009F3DB9">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1</w:t>
            </w:r>
            <w:r w:rsidR="009F3DB9">
              <w:rPr>
                <w:rFonts w:eastAsia="Times New Roman" w:cs="Times New Roman"/>
                <w:bCs/>
                <w:kern w:val="0"/>
                <w:sz w:val="20"/>
                <w:szCs w:val="20"/>
              </w:rPr>
              <w:t>-percent</w:t>
            </w:r>
            <w:r w:rsidRPr="00161A02">
              <w:rPr>
                <w:rFonts w:eastAsia="Times New Roman" w:cs="Times New Roman"/>
                <w:bCs/>
                <w:kern w:val="0"/>
                <w:sz w:val="20"/>
                <w:szCs w:val="20"/>
              </w:rPr>
              <w:t xml:space="preserve"> Minus</w:t>
            </w:r>
          </w:p>
        </w:tc>
        <w:tc>
          <w:tcPr>
            <w:tcW w:w="1463" w:type="dxa"/>
            <w:tcBorders>
              <w:bottom w:val="single" w:sz="4" w:space="0" w:color="3379BD"/>
            </w:tcBorders>
            <w:shd w:val="clear" w:color="auto" w:fill="00B5E2" w:themeFill="accent1"/>
            <w:hideMark/>
          </w:tcPr>
          <w:p w14:paraId="2DE3FF2F" w14:textId="7C7BE4F2" w:rsidR="00161A02" w:rsidRPr="00161A02" w:rsidRDefault="00161A02" w:rsidP="009F3DB9">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1</w:t>
            </w:r>
            <w:r w:rsidR="009F3DB9">
              <w:rPr>
                <w:rFonts w:eastAsia="Times New Roman" w:cs="Times New Roman"/>
                <w:bCs/>
                <w:kern w:val="0"/>
                <w:sz w:val="20"/>
                <w:szCs w:val="20"/>
              </w:rPr>
              <w:t>-percent</w:t>
            </w:r>
            <w:r w:rsidRPr="00161A02">
              <w:rPr>
                <w:rFonts w:eastAsia="Times New Roman" w:cs="Times New Roman"/>
                <w:bCs/>
                <w:kern w:val="0"/>
                <w:sz w:val="20"/>
                <w:szCs w:val="20"/>
              </w:rPr>
              <w:t xml:space="preserve"> Plus</w:t>
            </w:r>
          </w:p>
        </w:tc>
      </w:tr>
      <w:tr w:rsidR="00CF3798" w:rsidRPr="00161A02" w14:paraId="28DE84D8" w14:textId="77777777" w:rsidTr="009F3DB9">
        <w:trPr>
          <w:cnfStyle w:val="000000100000" w:firstRow="0" w:lastRow="0" w:firstColumn="0" w:lastColumn="0" w:oddVBand="0" w:evenVBand="0" w:oddHBand="1" w:evenHBand="0" w:firstRowFirstColumn="0" w:firstRowLastColumn="0" w:lastRowFirstColumn="0" w:lastRowLastColumn="0"/>
          <w:trHeight w:val="311"/>
          <w:jc w:val="center"/>
        </w:trPr>
        <w:tc>
          <w:tcPr>
            <w:tcW w:w="1927" w:type="dxa"/>
            <w:shd w:val="clear" w:color="auto" w:fill="auto"/>
            <w:vAlign w:val="top"/>
          </w:tcPr>
          <w:p w14:paraId="7D5A9DC9" w14:textId="6F3754B5" w:rsidR="00CF3798" w:rsidRPr="007123E3" w:rsidRDefault="00CF3798" w:rsidP="00161A02">
            <w:pPr>
              <w:tabs>
                <w:tab w:val="clear" w:pos="284"/>
              </w:tabs>
              <w:spacing w:line="240" w:lineRule="auto"/>
              <w:jc w:val="center"/>
              <w:rPr>
                <w:rFonts w:eastAsia="Times New Roman" w:cs="Times New Roman"/>
                <w:color w:val="auto"/>
                <w:kern w:val="0"/>
                <w:szCs w:val="20"/>
                <w:highlight w:val="yellow"/>
              </w:rPr>
            </w:pPr>
            <w:r w:rsidRPr="004D4482">
              <w:rPr>
                <w:color w:val="auto"/>
                <w:szCs w:val="20"/>
              </w:rPr>
              <w:t>San Bernard</w:t>
            </w:r>
          </w:p>
        </w:tc>
        <w:tc>
          <w:tcPr>
            <w:tcW w:w="1395" w:type="dxa"/>
            <w:shd w:val="clear" w:color="auto" w:fill="auto"/>
            <w:vAlign w:val="top"/>
          </w:tcPr>
          <w:p w14:paraId="18642647" w14:textId="40E2CD12" w:rsidR="00CF3798" w:rsidRPr="007123E3" w:rsidRDefault="00CF3798" w:rsidP="00161A02">
            <w:pPr>
              <w:tabs>
                <w:tab w:val="clear" w:pos="284"/>
              </w:tabs>
              <w:spacing w:line="240" w:lineRule="auto"/>
              <w:jc w:val="center"/>
              <w:rPr>
                <w:rFonts w:eastAsia="Times New Roman" w:cs="Times New Roman"/>
                <w:color w:val="auto"/>
                <w:kern w:val="0"/>
                <w:szCs w:val="20"/>
              </w:rPr>
            </w:pPr>
            <w:r w:rsidRPr="004D4482">
              <w:rPr>
                <w:color w:val="auto"/>
                <w:szCs w:val="20"/>
              </w:rPr>
              <w:t>78.35</w:t>
            </w:r>
          </w:p>
        </w:tc>
        <w:tc>
          <w:tcPr>
            <w:tcW w:w="1406" w:type="dxa"/>
            <w:shd w:val="clear" w:color="auto" w:fill="auto"/>
            <w:vAlign w:val="top"/>
          </w:tcPr>
          <w:p w14:paraId="551D27D1" w14:textId="1331E038" w:rsidR="00CF3798" w:rsidRPr="007123E3" w:rsidRDefault="00CF3798" w:rsidP="00161A02">
            <w:pPr>
              <w:tabs>
                <w:tab w:val="clear" w:pos="284"/>
              </w:tabs>
              <w:spacing w:line="240" w:lineRule="auto"/>
              <w:jc w:val="center"/>
              <w:rPr>
                <w:rFonts w:eastAsia="Times New Roman" w:cs="Times New Roman"/>
                <w:color w:val="auto"/>
                <w:kern w:val="0"/>
                <w:szCs w:val="20"/>
              </w:rPr>
            </w:pPr>
            <w:r w:rsidRPr="004D4482">
              <w:rPr>
                <w:color w:val="auto"/>
                <w:szCs w:val="20"/>
              </w:rPr>
              <w:t>75</w:t>
            </w:r>
          </w:p>
        </w:tc>
        <w:tc>
          <w:tcPr>
            <w:tcW w:w="1386" w:type="dxa"/>
            <w:shd w:val="clear" w:color="auto" w:fill="auto"/>
            <w:vAlign w:val="top"/>
          </w:tcPr>
          <w:p w14:paraId="5A8D5557" w14:textId="16F0EEAA" w:rsidR="00CF3798" w:rsidRPr="007123E3" w:rsidRDefault="00CF3798" w:rsidP="00161A02">
            <w:pPr>
              <w:tabs>
                <w:tab w:val="clear" w:pos="284"/>
              </w:tabs>
              <w:spacing w:line="240" w:lineRule="auto"/>
              <w:jc w:val="center"/>
              <w:rPr>
                <w:rFonts w:eastAsia="Times New Roman" w:cs="Times New Roman"/>
                <w:color w:val="auto"/>
                <w:kern w:val="0"/>
                <w:szCs w:val="20"/>
              </w:rPr>
            </w:pPr>
            <w:r w:rsidRPr="00DE1CCF">
              <w:t>60.7</w:t>
            </w:r>
          </w:p>
        </w:tc>
        <w:tc>
          <w:tcPr>
            <w:tcW w:w="1463" w:type="dxa"/>
            <w:shd w:val="clear" w:color="auto" w:fill="auto"/>
            <w:vAlign w:val="top"/>
          </w:tcPr>
          <w:p w14:paraId="7B0FD154" w14:textId="17C8035E" w:rsidR="00CF3798" w:rsidRPr="007123E3" w:rsidRDefault="00CF3798" w:rsidP="00161A02">
            <w:pPr>
              <w:tabs>
                <w:tab w:val="clear" w:pos="284"/>
              </w:tabs>
              <w:spacing w:line="240" w:lineRule="auto"/>
              <w:jc w:val="center"/>
              <w:rPr>
                <w:rFonts w:eastAsia="Times New Roman" w:cs="Times New Roman"/>
                <w:color w:val="auto"/>
                <w:kern w:val="0"/>
                <w:szCs w:val="20"/>
              </w:rPr>
            </w:pPr>
            <w:r w:rsidRPr="00DE1CCF">
              <w:t>85.3</w:t>
            </w:r>
          </w:p>
        </w:tc>
      </w:tr>
    </w:tbl>
    <w:p w14:paraId="7B9B19B9" w14:textId="77777777" w:rsidR="00161A02" w:rsidRDefault="00161A02" w:rsidP="0048315A">
      <w:pPr>
        <w:pStyle w:val="BodyText"/>
      </w:pPr>
    </w:p>
    <w:p w14:paraId="0836C473" w14:textId="20104FE5" w:rsidR="00146EA2" w:rsidRDefault="00146EA2" w:rsidP="00146EA2">
      <w:r w:rsidRPr="004D0A69">
        <w:t xml:space="preserve">NRCS rainfall-runoff methods were used to define excess precipitation applied to the 2D mesh, including </w:t>
      </w:r>
      <w:r>
        <w:t>c</w:t>
      </w:r>
      <w:r w:rsidRPr="004D0A69">
        <w:t xml:space="preserve">urve </w:t>
      </w:r>
      <w:r>
        <w:t>n</w:t>
      </w:r>
      <w:r w:rsidRPr="004D0A69">
        <w:t xml:space="preserve">umbers </w:t>
      </w:r>
      <w:r w:rsidR="00A15879">
        <w:t>for defining rainfall losses</w:t>
      </w:r>
      <w:r w:rsidRPr="004D0A69">
        <w:t>.</w:t>
      </w:r>
      <w:r>
        <w:t xml:space="preserve"> </w:t>
      </w:r>
      <w:r w:rsidRPr="004D0A69">
        <w:t>No routing was considered in the rainfall-runoff modeling</w:t>
      </w:r>
      <w:r w:rsidRPr="0004147B">
        <w:t xml:space="preserve">. </w:t>
      </w:r>
      <w:r w:rsidR="006228F2" w:rsidRPr="0004147B">
        <w:t>Frequency-</w:t>
      </w:r>
      <w:r w:rsidR="00010C39" w:rsidRPr="0004147B">
        <w:t>based storm with 50% storm centering were used</w:t>
      </w:r>
      <w:r w:rsidR="00010C39">
        <w:t xml:space="preserve"> </w:t>
      </w:r>
      <w:r w:rsidRPr="0004147B">
        <w:t>for</w:t>
      </w:r>
      <w:r w:rsidRPr="00010C39">
        <w:rPr>
          <w:strike/>
        </w:rPr>
        <w:t xml:space="preserve"> </w:t>
      </w:r>
      <w:r w:rsidRPr="004D0A69">
        <w:t>defining temporal distributions of point rainfall totals.</w:t>
      </w:r>
      <w:r>
        <w:t xml:space="preserve"> </w:t>
      </w:r>
      <w:r>
        <w:fldChar w:fldCharType="begin"/>
      </w:r>
      <w:r>
        <w:instrText xml:space="preserve"> REF _Ref61506489 \h </w:instrText>
      </w:r>
      <w:r>
        <w:fldChar w:fldCharType="separate"/>
      </w:r>
      <w:r w:rsidR="00743D9F">
        <w:t xml:space="preserve">Table </w:t>
      </w:r>
      <w:r w:rsidR="00743D9F">
        <w:rPr>
          <w:noProof/>
        </w:rPr>
        <w:t>6</w:t>
      </w:r>
      <w:r>
        <w:fldChar w:fldCharType="end"/>
      </w:r>
      <w:r>
        <w:t xml:space="preserve"> </w:t>
      </w:r>
      <w:r w:rsidRPr="004D0A69">
        <w:t xml:space="preserve">provides the precipitation totals </w:t>
      </w:r>
      <w:r w:rsidR="006228F2">
        <w:t xml:space="preserve">applied to the model including areal reduction. </w:t>
      </w:r>
    </w:p>
    <w:p w14:paraId="381B152B" w14:textId="77777777" w:rsidR="00146EA2" w:rsidRPr="004D0A69" w:rsidRDefault="00146EA2" w:rsidP="00146EA2"/>
    <w:p w14:paraId="0207DE9A" w14:textId="2338AEA7" w:rsidR="00161A02" w:rsidRDefault="00161A02" w:rsidP="00B908E0">
      <w:pPr>
        <w:pStyle w:val="Caption"/>
        <w:jc w:val="center"/>
      </w:pPr>
      <w:bookmarkStart w:id="59" w:name="_Ref61506489"/>
      <w:bookmarkStart w:id="60" w:name="_Toc106973605"/>
      <w:r>
        <w:t xml:space="preserve">Table </w:t>
      </w:r>
      <w:r w:rsidR="0047146E">
        <w:fldChar w:fldCharType="begin"/>
      </w:r>
      <w:r w:rsidR="0047146E">
        <w:instrText xml:space="preserve"> SEQ Table \* ARABIC </w:instrText>
      </w:r>
      <w:r w:rsidR="0047146E">
        <w:fldChar w:fldCharType="separate"/>
      </w:r>
      <w:r w:rsidR="00743D9F">
        <w:rPr>
          <w:noProof/>
        </w:rPr>
        <w:t>6</w:t>
      </w:r>
      <w:r w:rsidR="0047146E">
        <w:fldChar w:fldCharType="end"/>
      </w:r>
      <w:bookmarkEnd w:id="59"/>
      <w:r>
        <w:t xml:space="preserve">: </w:t>
      </w:r>
      <w:r w:rsidR="00146EA2" w:rsidRPr="00146EA2">
        <w:t xml:space="preserve">Precipitation Totals </w:t>
      </w:r>
      <w:r w:rsidR="00681A1C">
        <w:t xml:space="preserve">estimated in </w:t>
      </w:r>
      <w:r w:rsidR="0004147B">
        <w:t>HEC-HMS</w:t>
      </w:r>
      <w:r w:rsidR="00681A1C">
        <w:t xml:space="preserve"> </w:t>
      </w:r>
      <w:r w:rsidR="00146EA2" w:rsidRPr="00146EA2">
        <w:t>(post ARF)</w:t>
      </w:r>
      <w:bookmarkEnd w:id="60"/>
    </w:p>
    <w:tbl>
      <w:tblPr>
        <w:tblStyle w:val="CompassTable"/>
        <w:tblW w:w="7723" w:type="dxa"/>
        <w:jc w:val="center"/>
        <w:tblLook w:val="04A0" w:firstRow="1" w:lastRow="0" w:firstColumn="1" w:lastColumn="0" w:noHBand="0" w:noVBand="1"/>
      </w:tblPr>
      <w:tblGrid>
        <w:gridCol w:w="1724"/>
        <w:gridCol w:w="857"/>
        <w:gridCol w:w="857"/>
        <w:gridCol w:w="857"/>
        <w:gridCol w:w="857"/>
        <w:gridCol w:w="857"/>
        <w:gridCol w:w="857"/>
        <w:gridCol w:w="851"/>
        <w:gridCol w:w="6"/>
      </w:tblGrid>
      <w:tr w:rsidR="00DE6E57" w:rsidRPr="00161A02" w14:paraId="50C7CDC0" w14:textId="77777777" w:rsidTr="009F3DB9">
        <w:trPr>
          <w:gridAfter w:val="1"/>
          <w:cnfStyle w:val="100000000000" w:firstRow="1" w:lastRow="0" w:firstColumn="0" w:lastColumn="0" w:oddVBand="0" w:evenVBand="0" w:oddHBand="0" w:evenHBand="0" w:firstRowFirstColumn="0" w:firstRowLastColumn="0" w:lastRowFirstColumn="0" w:lastRowLastColumn="0"/>
          <w:wAfter w:w="6" w:type="dxa"/>
          <w:jc w:val="center"/>
        </w:trPr>
        <w:tc>
          <w:tcPr>
            <w:tcW w:w="7717" w:type="dxa"/>
            <w:gridSpan w:val="8"/>
            <w:shd w:val="clear" w:color="auto" w:fill="00B5E2" w:themeFill="accent1"/>
          </w:tcPr>
          <w:p w14:paraId="02F37478" w14:textId="77777777" w:rsidR="00DE6E57" w:rsidRDefault="00DE6E57" w:rsidP="00DE6E57">
            <w:pPr>
              <w:tabs>
                <w:tab w:val="clear" w:pos="284"/>
              </w:tabs>
              <w:spacing w:before="60" w:after="60" w:line="240" w:lineRule="auto"/>
              <w:jc w:val="center"/>
              <w:rPr>
                <w:rFonts w:eastAsia="Times New Roman" w:cs="Times New Roman"/>
                <w:kern w:val="0"/>
                <w:sz w:val="20"/>
                <w:szCs w:val="20"/>
              </w:rPr>
            </w:pPr>
            <w:r>
              <w:rPr>
                <w:rFonts w:eastAsia="Times New Roman" w:cs="Times New Roman"/>
                <w:kern w:val="0"/>
                <w:sz w:val="20"/>
                <w:szCs w:val="20"/>
              </w:rPr>
              <w:t>Percent Annual Chance Precipitation Depths (in.)</w:t>
            </w:r>
          </w:p>
        </w:tc>
      </w:tr>
      <w:tr w:rsidR="00FB0559" w:rsidRPr="00161A02" w14:paraId="642233DB" w14:textId="77777777" w:rsidTr="009F3DB9">
        <w:trPr>
          <w:cnfStyle w:val="000000100000" w:firstRow="0" w:lastRow="0" w:firstColumn="0" w:lastColumn="0" w:oddVBand="0" w:evenVBand="0" w:oddHBand="1" w:evenHBand="0" w:firstRowFirstColumn="0" w:firstRowLastColumn="0" w:lastRowFirstColumn="0" w:lastRowLastColumn="0"/>
          <w:jc w:val="center"/>
        </w:trPr>
        <w:tc>
          <w:tcPr>
            <w:tcW w:w="1724" w:type="dxa"/>
            <w:shd w:val="clear" w:color="auto" w:fill="00B5E2" w:themeFill="accent1"/>
          </w:tcPr>
          <w:p w14:paraId="1C2D2B65" w14:textId="77777777"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 xml:space="preserve">Sub-Basin Description </w:t>
            </w:r>
          </w:p>
        </w:tc>
        <w:tc>
          <w:tcPr>
            <w:tcW w:w="857" w:type="dxa"/>
            <w:shd w:val="clear" w:color="auto" w:fill="00B5E2" w:themeFill="accent1"/>
          </w:tcPr>
          <w:p w14:paraId="0BE67C10" w14:textId="19701C13" w:rsidR="0047146E" w:rsidRPr="000A3B6D" w:rsidRDefault="0047146E" w:rsidP="009F3DB9">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r w:rsidR="009F3DB9">
              <w:rPr>
                <w:rFonts w:eastAsia="Times New Roman" w:cs="Times New Roman"/>
                <w:b/>
                <w:color w:val="FFFFFF"/>
                <w:kern w:val="0"/>
                <w:szCs w:val="20"/>
              </w:rPr>
              <w:t>-percent</w:t>
            </w:r>
          </w:p>
        </w:tc>
        <w:tc>
          <w:tcPr>
            <w:tcW w:w="857" w:type="dxa"/>
            <w:shd w:val="clear" w:color="auto" w:fill="00B5E2" w:themeFill="accent1"/>
          </w:tcPr>
          <w:p w14:paraId="24323866" w14:textId="35BAB559"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0.2</w:t>
            </w:r>
            <w:r w:rsidR="009F3DB9">
              <w:rPr>
                <w:rFonts w:eastAsia="Times New Roman" w:cs="Times New Roman"/>
                <w:b/>
                <w:color w:val="FFFFFF"/>
                <w:kern w:val="0"/>
                <w:szCs w:val="20"/>
              </w:rPr>
              <w:t>-percent</w:t>
            </w:r>
          </w:p>
        </w:tc>
        <w:tc>
          <w:tcPr>
            <w:tcW w:w="857" w:type="dxa"/>
            <w:shd w:val="clear" w:color="auto" w:fill="00B5E2" w:themeFill="accent1"/>
          </w:tcPr>
          <w:p w14:paraId="35AA5894" w14:textId="6893FACB"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2</w:t>
            </w:r>
            <w:r w:rsidR="009F3DB9">
              <w:rPr>
                <w:rFonts w:eastAsia="Times New Roman" w:cs="Times New Roman"/>
                <w:b/>
                <w:color w:val="FFFFFF"/>
                <w:kern w:val="0"/>
                <w:szCs w:val="20"/>
              </w:rPr>
              <w:t>-percent</w:t>
            </w:r>
          </w:p>
        </w:tc>
        <w:tc>
          <w:tcPr>
            <w:tcW w:w="857" w:type="dxa"/>
            <w:shd w:val="clear" w:color="auto" w:fill="00B5E2" w:themeFill="accent1"/>
          </w:tcPr>
          <w:p w14:paraId="6314F018" w14:textId="4A4D4AF8"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4</w:t>
            </w:r>
            <w:r w:rsidR="009F3DB9">
              <w:rPr>
                <w:rFonts w:eastAsia="Times New Roman" w:cs="Times New Roman"/>
                <w:b/>
                <w:color w:val="FFFFFF"/>
                <w:kern w:val="0"/>
                <w:szCs w:val="20"/>
              </w:rPr>
              <w:t>-percent</w:t>
            </w:r>
          </w:p>
        </w:tc>
        <w:tc>
          <w:tcPr>
            <w:tcW w:w="857" w:type="dxa"/>
            <w:shd w:val="clear" w:color="auto" w:fill="00B5E2" w:themeFill="accent1"/>
          </w:tcPr>
          <w:p w14:paraId="354BA9C0" w14:textId="08662DBD"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10</w:t>
            </w:r>
            <w:r w:rsidR="009F3DB9">
              <w:rPr>
                <w:rFonts w:eastAsia="Times New Roman" w:cs="Times New Roman"/>
                <w:b/>
                <w:color w:val="FFFFFF"/>
                <w:kern w:val="0"/>
                <w:szCs w:val="20"/>
              </w:rPr>
              <w:t>-percent</w:t>
            </w:r>
          </w:p>
        </w:tc>
        <w:tc>
          <w:tcPr>
            <w:tcW w:w="857" w:type="dxa"/>
            <w:shd w:val="clear" w:color="auto" w:fill="00B5E2" w:themeFill="accent1"/>
          </w:tcPr>
          <w:p w14:paraId="32BC0D35" w14:textId="37341B30"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r w:rsidR="009F3DB9">
              <w:rPr>
                <w:rFonts w:eastAsia="Times New Roman" w:cs="Times New Roman"/>
                <w:b/>
                <w:color w:val="FFFFFF"/>
                <w:kern w:val="0"/>
                <w:szCs w:val="20"/>
              </w:rPr>
              <w:t>-percent</w:t>
            </w:r>
            <w:r w:rsidR="009F3DB9" w:rsidRPr="000A3B6D">
              <w:rPr>
                <w:rFonts w:eastAsia="Times New Roman" w:cs="Times New Roman"/>
                <w:b/>
                <w:color w:val="FFFFFF"/>
                <w:kern w:val="0"/>
                <w:szCs w:val="20"/>
              </w:rPr>
              <w:t xml:space="preserve"> </w:t>
            </w:r>
            <w:r w:rsidRPr="000A3B6D">
              <w:rPr>
                <w:rFonts w:eastAsia="Times New Roman" w:cs="Times New Roman"/>
                <w:b/>
                <w:color w:val="FFFFFF"/>
                <w:kern w:val="0"/>
                <w:szCs w:val="20"/>
              </w:rPr>
              <w:t>Plus</w:t>
            </w:r>
          </w:p>
        </w:tc>
        <w:tc>
          <w:tcPr>
            <w:tcW w:w="857" w:type="dxa"/>
            <w:gridSpan w:val="2"/>
            <w:shd w:val="clear" w:color="auto" w:fill="00B5E2" w:themeFill="accent1"/>
          </w:tcPr>
          <w:p w14:paraId="735377A7" w14:textId="7514012E"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r w:rsidR="009F3DB9">
              <w:rPr>
                <w:rFonts w:eastAsia="Times New Roman" w:cs="Times New Roman"/>
                <w:b/>
                <w:color w:val="FFFFFF"/>
                <w:kern w:val="0"/>
                <w:szCs w:val="20"/>
              </w:rPr>
              <w:t>-percent</w:t>
            </w:r>
            <w:r w:rsidR="009F3DB9" w:rsidRPr="000A3B6D">
              <w:rPr>
                <w:rFonts w:eastAsia="Times New Roman" w:cs="Times New Roman"/>
                <w:b/>
                <w:color w:val="FFFFFF"/>
                <w:kern w:val="0"/>
                <w:szCs w:val="20"/>
              </w:rPr>
              <w:t xml:space="preserve"> </w:t>
            </w:r>
            <w:r w:rsidRPr="000A3B6D">
              <w:rPr>
                <w:rFonts w:eastAsia="Times New Roman" w:cs="Times New Roman"/>
                <w:b/>
                <w:color w:val="FFFFFF"/>
                <w:kern w:val="0"/>
                <w:szCs w:val="20"/>
              </w:rPr>
              <w:t>Minus</w:t>
            </w:r>
          </w:p>
        </w:tc>
      </w:tr>
      <w:tr w:rsidR="00E73B1C" w:rsidRPr="00161A02" w14:paraId="1B3B89AA" w14:textId="77777777" w:rsidTr="009F3DB9">
        <w:trPr>
          <w:cnfStyle w:val="000000010000" w:firstRow="0" w:lastRow="0" w:firstColumn="0" w:lastColumn="0" w:oddVBand="0" w:evenVBand="0" w:oddHBand="0" w:evenHBand="1" w:firstRowFirstColumn="0" w:firstRowLastColumn="0" w:lastRowFirstColumn="0" w:lastRowLastColumn="0"/>
          <w:trHeight w:val="288"/>
          <w:jc w:val="center"/>
        </w:trPr>
        <w:tc>
          <w:tcPr>
            <w:tcW w:w="1724" w:type="dxa"/>
            <w:vAlign w:val="top"/>
          </w:tcPr>
          <w:p w14:paraId="0F2C51DF" w14:textId="3A9C3E8D" w:rsidR="00E73B1C" w:rsidRPr="007123E3" w:rsidRDefault="00E73B1C" w:rsidP="004974CE">
            <w:pPr>
              <w:tabs>
                <w:tab w:val="clear" w:pos="284"/>
              </w:tabs>
              <w:spacing w:before="20" w:after="20" w:line="240" w:lineRule="auto"/>
              <w:jc w:val="center"/>
              <w:rPr>
                <w:rFonts w:eastAsia="Times New Roman" w:cs="Times New Roman"/>
                <w:color w:val="auto"/>
                <w:kern w:val="0"/>
                <w:szCs w:val="20"/>
              </w:rPr>
            </w:pPr>
            <w:r w:rsidRPr="000015FC">
              <w:rPr>
                <w:color w:val="auto"/>
              </w:rPr>
              <w:t>San Bernard</w:t>
            </w:r>
          </w:p>
        </w:tc>
        <w:tc>
          <w:tcPr>
            <w:tcW w:w="857" w:type="dxa"/>
            <w:vAlign w:val="top"/>
          </w:tcPr>
          <w:p w14:paraId="324D8E69" w14:textId="20DFE2B6" w:rsidR="00E73B1C" w:rsidRPr="007123E3" w:rsidRDefault="00E73B1C" w:rsidP="004974CE">
            <w:pPr>
              <w:tabs>
                <w:tab w:val="clear" w:pos="284"/>
              </w:tabs>
              <w:spacing w:before="40" w:after="20" w:line="240" w:lineRule="auto"/>
              <w:ind w:left="29" w:right="-43"/>
              <w:jc w:val="center"/>
              <w:rPr>
                <w:rFonts w:eastAsia="Calibri" w:cs="Times New Roman"/>
                <w:color w:val="auto"/>
                <w:kern w:val="0"/>
                <w:szCs w:val="20"/>
              </w:rPr>
            </w:pPr>
            <w:r w:rsidRPr="00EF77FC">
              <w:rPr>
                <w:color w:val="auto"/>
              </w:rPr>
              <w:t>13.56</w:t>
            </w:r>
          </w:p>
        </w:tc>
        <w:tc>
          <w:tcPr>
            <w:tcW w:w="857" w:type="dxa"/>
            <w:vAlign w:val="top"/>
          </w:tcPr>
          <w:p w14:paraId="645D2709" w14:textId="23E1CA9C" w:rsidR="00E73B1C" w:rsidRPr="007123E3" w:rsidRDefault="00E73B1C" w:rsidP="004974CE">
            <w:pPr>
              <w:tabs>
                <w:tab w:val="clear" w:pos="284"/>
              </w:tabs>
              <w:spacing w:before="40" w:after="20" w:line="240" w:lineRule="auto"/>
              <w:ind w:left="29" w:right="-43"/>
              <w:jc w:val="center"/>
              <w:rPr>
                <w:rFonts w:eastAsia="Calibri" w:cs="Times New Roman"/>
                <w:color w:val="auto"/>
                <w:kern w:val="0"/>
                <w:szCs w:val="20"/>
              </w:rPr>
            </w:pPr>
            <w:r w:rsidRPr="000015FC">
              <w:rPr>
                <w:color w:val="auto"/>
              </w:rPr>
              <w:t>19.29</w:t>
            </w:r>
          </w:p>
        </w:tc>
        <w:tc>
          <w:tcPr>
            <w:tcW w:w="857" w:type="dxa"/>
            <w:vAlign w:val="top"/>
          </w:tcPr>
          <w:p w14:paraId="64AF7CC1" w14:textId="6AC2711B" w:rsidR="00E73B1C" w:rsidRPr="007123E3" w:rsidRDefault="00E73B1C" w:rsidP="004974CE">
            <w:pPr>
              <w:tabs>
                <w:tab w:val="clear" w:pos="284"/>
              </w:tabs>
              <w:spacing w:before="40" w:after="20" w:line="240" w:lineRule="auto"/>
              <w:ind w:left="29" w:right="-43"/>
              <w:jc w:val="center"/>
              <w:rPr>
                <w:rFonts w:eastAsia="Calibri" w:cs="Times New Roman"/>
                <w:color w:val="auto"/>
                <w:kern w:val="0"/>
                <w:szCs w:val="20"/>
              </w:rPr>
            </w:pPr>
            <w:r w:rsidRPr="000015FC">
              <w:rPr>
                <w:color w:val="auto"/>
              </w:rPr>
              <w:t>11.38</w:t>
            </w:r>
          </w:p>
        </w:tc>
        <w:tc>
          <w:tcPr>
            <w:tcW w:w="857" w:type="dxa"/>
            <w:vAlign w:val="top"/>
          </w:tcPr>
          <w:p w14:paraId="3B51D4F3" w14:textId="260A662E" w:rsidR="00E73B1C" w:rsidRPr="007123E3" w:rsidRDefault="00E73B1C" w:rsidP="004974CE">
            <w:pPr>
              <w:tabs>
                <w:tab w:val="clear" w:pos="284"/>
              </w:tabs>
              <w:spacing w:before="40" w:after="20" w:line="240" w:lineRule="auto"/>
              <w:ind w:left="29" w:right="-43"/>
              <w:jc w:val="center"/>
              <w:rPr>
                <w:rFonts w:eastAsia="Calibri" w:cs="Times New Roman"/>
                <w:color w:val="auto"/>
                <w:kern w:val="0"/>
                <w:szCs w:val="20"/>
              </w:rPr>
            </w:pPr>
            <w:r w:rsidRPr="000015FC">
              <w:rPr>
                <w:color w:val="auto"/>
              </w:rPr>
              <w:t>9.46</w:t>
            </w:r>
          </w:p>
        </w:tc>
        <w:tc>
          <w:tcPr>
            <w:tcW w:w="857" w:type="dxa"/>
            <w:vAlign w:val="top"/>
          </w:tcPr>
          <w:p w14:paraId="4D634A24" w14:textId="00F4FD33" w:rsidR="00E73B1C" w:rsidRPr="007123E3" w:rsidRDefault="00E73B1C" w:rsidP="004974CE">
            <w:pPr>
              <w:tabs>
                <w:tab w:val="clear" w:pos="284"/>
              </w:tabs>
              <w:spacing w:before="40" w:after="20" w:line="240" w:lineRule="auto"/>
              <w:ind w:left="29" w:right="-43"/>
              <w:jc w:val="center"/>
              <w:rPr>
                <w:rFonts w:eastAsia="Calibri" w:cs="Times New Roman"/>
                <w:color w:val="auto"/>
                <w:kern w:val="0"/>
                <w:szCs w:val="20"/>
              </w:rPr>
            </w:pPr>
            <w:r w:rsidRPr="00B72539">
              <w:rPr>
                <w:color w:val="auto"/>
              </w:rPr>
              <w:t>7.28</w:t>
            </w:r>
          </w:p>
        </w:tc>
        <w:tc>
          <w:tcPr>
            <w:tcW w:w="857" w:type="dxa"/>
            <w:vAlign w:val="top"/>
          </w:tcPr>
          <w:p w14:paraId="75201513" w14:textId="557439C4" w:rsidR="00E73B1C" w:rsidRPr="007123E3" w:rsidRDefault="00E73B1C" w:rsidP="004974CE">
            <w:pPr>
              <w:tabs>
                <w:tab w:val="clear" w:pos="284"/>
              </w:tabs>
              <w:spacing w:before="40" w:after="20" w:line="240" w:lineRule="auto"/>
              <w:ind w:left="29" w:right="-43"/>
              <w:jc w:val="center"/>
              <w:rPr>
                <w:rFonts w:eastAsia="Calibri" w:cs="Times New Roman"/>
                <w:color w:val="auto"/>
                <w:kern w:val="0"/>
                <w:szCs w:val="20"/>
              </w:rPr>
            </w:pPr>
            <w:r w:rsidRPr="00EF77FC">
              <w:rPr>
                <w:color w:val="auto"/>
              </w:rPr>
              <w:t>16.41</w:t>
            </w:r>
          </w:p>
        </w:tc>
        <w:tc>
          <w:tcPr>
            <w:tcW w:w="857" w:type="dxa"/>
            <w:gridSpan w:val="2"/>
            <w:vAlign w:val="top"/>
          </w:tcPr>
          <w:p w14:paraId="6AD57D79" w14:textId="2A031B40" w:rsidR="00E73B1C" w:rsidRPr="007123E3" w:rsidRDefault="00E73B1C" w:rsidP="004974CE">
            <w:pPr>
              <w:tabs>
                <w:tab w:val="clear" w:pos="284"/>
              </w:tabs>
              <w:spacing w:before="40" w:after="20" w:line="240" w:lineRule="auto"/>
              <w:ind w:left="29" w:right="-43"/>
              <w:jc w:val="center"/>
              <w:rPr>
                <w:rFonts w:eastAsia="Calibri" w:cs="Times New Roman"/>
                <w:color w:val="auto"/>
                <w:kern w:val="0"/>
                <w:szCs w:val="20"/>
              </w:rPr>
            </w:pPr>
            <w:r w:rsidRPr="00EF77FC">
              <w:rPr>
                <w:color w:val="auto"/>
              </w:rPr>
              <w:t>10.71</w:t>
            </w:r>
          </w:p>
        </w:tc>
      </w:tr>
    </w:tbl>
    <w:p w14:paraId="561CF83A" w14:textId="77777777" w:rsidR="00161A02" w:rsidRDefault="00161A02" w:rsidP="0048315A">
      <w:pPr>
        <w:pStyle w:val="BodyText"/>
      </w:pPr>
    </w:p>
    <w:p w14:paraId="306BAF20" w14:textId="0E96D3E2" w:rsidR="00161A02" w:rsidRDefault="00B36576" w:rsidP="0048315A">
      <w:pPr>
        <w:pStyle w:val="BodyText"/>
      </w:pPr>
      <w:r>
        <w:fldChar w:fldCharType="begin"/>
      </w:r>
      <w:r>
        <w:instrText xml:space="preserve"> REF _Ref61261277 \h </w:instrText>
      </w:r>
      <w:r>
        <w:fldChar w:fldCharType="separate"/>
      </w:r>
      <w:r w:rsidR="00743D9F">
        <w:t xml:space="preserve">Table </w:t>
      </w:r>
      <w:r w:rsidR="00743D9F">
        <w:rPr>
          <w:noProof/>
        </w:rPr>
        <w:t>7</w:t>
      </w:r>
      <w:r>
        <w:fldChar w:fldCharType="end"/>
      </w:r>
      <w:r>
        <w:t xml:space="preserve"> </w:t>
      </w:r>
      <w:r w:rsidR="00AC5D58">
        <w:t>shows the excess precipitation totals determined from the HMS model. These values are a factor of the average curve number and precipitation depths for each model area.</w:t>
      </w:r>
      <w:r w:rsidR="00161A02" w:rsidRPr="00161A02">
        <w:t xml:space="preserve"> Note that CNs</w:t>
      </w:r>
      <w:r w:rsidR="00AC5D58">
        <w:t xml:space="preserve"> </w:t>
      </w:r>
      <w:r w:rsidR="00161A02" w:rsidRPr="00161A02">
        <w:t xml:space="preserve">were modified during the calibration process and the excess precipitation </w:t>
      </w:r>
      <w:r w:rsidR="00AC5D58">
        <w:t>depths were recalculated to install confidence in the final model results.</w:t>
      </w:r>
    </w:p>
    <w:p w14:paraId="2E2A213D" w14:textId="7B9320B6" w:rsidR="0047146E" w:rsidRDefault="0047146E" w:rsidP="000A3B6D">
      <w:pPr>
        <w:pStyle w:val="Caption"/>
        <w:jc w:val="center"/>
      </w:pPr>
      <w:bookmarkStart w:id="61" w:name="_Ref61261277"/>
      <w:bookmarkStart w:id="62" w:name="_Toc106973606"/>
      <w:r>
        <w:t xml:space="preserve">Table </w:t>
      </w:r>
      <w:r>
        <w:fldChar w:fldCharType="begin"/>
      </w:r>
      <w:r>
        <w:instrText xml:space="preserve"> SEQ Table \* ARABIC </w:instrText>
      </w:r>
      <w:r>
        <w:fldChar w:fldCharType="separate"/>
      </w:r>
      <w:r w:rsidR="00743D9F">
        <w:rPr>
          <w:noProof/>
        </w:rPr>
        <w:t>7</w:t>
      </w:r>
      <w:r>
        <w:fldChar w:fldCharType="end"/>
      </w:r>
      <w:bookmarkEnd w:id="61"/>
      <w:r>
        <w:t>: Total Excess Precipitation Applied to 2D Mesh</w:t>
      </w:r>
      <w:bookmarkEnd w:id="62"/>
    </w:p>
    <w:tbl>
      <w:tblPr>
        <w:tblStyle w:val="CompassTable"/>
        <w:tblW w:w="8529" w:type="dxa"/>
        <w:jc w:val="center"/>
        <w:tblLook w:val="04A0" w:firstRow="1" w:lastRow="0" w:firstColumn="1" w:lastColumn="0" w:noHBand="0" w:noVBand="1"/>
      </w:tblPr>
      <w:tblGrid>
        <w:gridCol w:w="1655"/>
        <w:gridCol w:w="952"/>
        <w:gridCol w:w="1036"/>
        <w:gridCol w:w="990"/>
        <w:gridCol w:w="990"/>
        <w:gridCol w:w="990"/>
        <w:gridCol w:w="900"/>
        <w:gridCol w:w="1016"/>
      </w:tblGrid>
      <w:tr w:rsidR="0047146E" w:rsidRPr="00161A02" w14:paraId="2B2F8334" w14:textId="77777777" w:rsidTr="00BC6495">
        <w:trPr>
          <w:cnfStyle w:val="100000000000" w:firstRow="1" w:lastRow="0" w:firstColumn="0" w:lastColumn="0" w:oddVBand="0" w:evenVBand="0" w:oddHBand="0" w:evenHBand="0" w:firstRowFirstColumn="0" w:firstRowLastColumn="0" w:lastRowFirstColumn="0" w:lastRowLastColumn="0"/>
          <w:jc w:val="center"/>
        </w:trPr>
        <w:tc>
          <w:tcPr>
            <w:tcW w:w="8529" w:type="dxa"/>
            <w:gridSpan w:val="8"/>
            <w:shd w:val="clear" w:color="auto" w:fill="00B5E2" w:themeFill="accent1"/>
          </w:tcPr>
          <w:p w14:paraId="2149E6FF" w14:textId="77777777" w:rsidR="0047146E" w:rsidRDefault="0047146E" w:rsidP="00CA2514">
            <w:pPr>
              <w:tabs>
                <w:tab w:val="clear" w:pos="284"/>
              </w:tabs>
              <w:spacing w:before="60" w:after="60" w:line="240" w:lineRule="auto"/>
              <w:jc w:val="center"/>
              <w:rPr>
                <w:rFonts w:eastAsia="Times New Roman" w:cs="Times New Roman"/>
                <w:kern w:val="0"/>
                <w:sz w:val="20"/>
                <w:szCs w:val="20"/>
              </w:rPr>
            </w:pPr>
            <w:r>
              <w:rPr>
                <w:rFonts w:eastAsia="Times New Roman" w:cs="Times New Roman"/>
                <w:kern w:val="0"/>
                <w:sz w:val="20"/>
                <w:szCs w:val="20"/>
              </w:rPr>
              <w:t>Percent Annual Chance Precipitation Depths (in.)</w:t>
            </w:r>
          </w:p>
        </w:tc>
      </w:tr>
      <w:tr w:rsidR="009F3DB9" w:rsidRPr="00FB0559" w14:paraId="62AE6932" w14:textId="77777777" w:rsidTr="009F3DB9">
        <w:trPr>
          <w:cnfStyle w:val="000000100000" w:firstRow="0" w:lastRow="0" w:firstColumn="0" w:lastColumn="0" w:oddVBand="0" w:evenVBand="0" w:oddHBand="1" w:evenHBand="0" w:firstRowFirstColumn="0" w:firstRowLastColumn="0" w:lastRowFirstColumn="0" w:lastRowLastColumn="0"/>
          <w:jc w:val="center"/>
        </w:trPr>
        <w:tc>
          <w:tcPr>
            <w:tcW w:w="1655" w:type="dxa"/>
            <w:shd w:val="clear" w:color="auto" w:fill="00B5E2" w:themeFill="accent1"/>
          </w:tcPr>
          <w:p w14:paraId="58C92F11" w14:textId="77777777" w:rsidR="009F3DB9" w:rsidRPr="000A3B6D" w:rsidRDefault="009F3DB9"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 xml:space="preserve">Sub-Basin Description </w:t>
            </w:r>
          </w:p>
        </w:tc>
        <w:tc>
          <w:tcPr>
            <w:tcW w:w="952" w:type="dxa"/>
            <w:shd w:val="clear" w:color="auto" w:fill="00B5E2" w:themeFill="accent1"/>
          </w:tcPr>
          <w:p w14:paraId="391F7C76" w14:textId="2E80F4AF" w:rsidR="009F3DB9" w:rsidRPr="000A3B6D" w:rsidRDefault="009F3DB9"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Pr>
                <w:rFonts w:eastAsia="Times New Roman" w:cs="Times New Roman"/>
                <w:b/>
                <w:color w:val="FFFFFF"/>
                <w:kern w:val="0"/>
                <w:szCs w:val="20"/>
              </w:rPr>
              <w:t>-percent</w:t>
            </w:r>
          </w:p>
        </w:tc>
        <w:tc>
          <w:tcPr>
            <w:tcW w:w="1036" w:type="dxa"/>
            <w:shd w:val="clear" w:color="auto" w:fill="00B5E2" w:themeFill="accent1"/>
          </w:tcPr>
          <w:p w14:paraId="07F69A2E" w14:textId="094D6621" w:rsidR="009F3DB9" w:rsidRPr="000A3B6D" w:rsidRDefault="009F3DB9"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0.2</w:t>
            </w:r>
            <w:r>
              <w:rPr>
                <w:rFonts w:eastAsia="Times New Roman" w:cs="Times New Roman"/>
                <w:b/>
                <w:color w:val="FFFFFF"/>
                <w:kern w:val="0"/>
                <w:szCs w:val="20"/>
              </w:rPr>
              <w:t>-percent</w:t>
            </w:r>
          </w:p>
        </w:tc>
        <w:tc>
          <w:tcPr>
            <w:tcW w:w="990" w:type="dxa"/>
            <w:shd w:val="clear" w:color="auto" w:fill="00B5E2" w:themeFill="accent1"/>
          </w:tcPr>
          <w:p w14:paraId="1A858BFD" w14:textId="1DCA8EDE" w:rsidR="009F3DB9" w:rsidRPr="000A3B6D" w:rsidRDefault="009F3DB9"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2</w:t>
            </w:r>
            <w:r>
              <w:rPr>
                <w:rFonts w:eastAsia="Times New Roman" w:cs="Times New Roman"/>
                <w:b/>
                <w:color w:val="FFFFFF"/>
                <w:kern w:val="0"/>
                <w:szCs w:val="20"/>
              </w:rPr>
              <w:t>-percent</w:t>
            </w:r>
          </w:p>
        </w:tc>
        <w:tc>
          <w:tcPr>
            <w:tcW w:w="990" w:type="dxa"/>
            <w:shd w:val="clear" w:color="auto" w:fill="00B5E2" w:themeFill="accent1"/>
          </w:tcPr>
          <w:p w14:paraId="10582202" w14:textId="2FA4E597" w:rsidR="009F3DB9" w:rsidRPr="000A3B6D" w:rsidRDefault="009F3DB9"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4</w:t>
            </w:r>
            <w:r>
              <w:rPr>
                <w:rFonts w:eastAsia="Times New Roman" w:cs="Times New Roman"/>
                <w:b/>
                <w:color w:val="FFFFFF"/>
                <w:kern w:val="0"/>
                <w:szCs w:val="20"/>
              </w:rPr>
              <w:t>-percent</w:t>
            </w:r>
          </w:p>
        </w:tc>
        <w:tc>
          <w:tcPr>
            <w:tcW w:w="990" w:type="dxa"/>
            <w:shd w:val="clear" w:color="auto" w:fill="00B5E2" w:themeFill="accent1"/>
          </w:tcPr>
          <w:p w14:paraId="201D69F1" w14:textId="396537B8" w:rsidR="009F3DB9" w:rsidRPr="000A3B6D" w:rsidRDefault="009F3DB9"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10</w:t>
            </w:r>
            <w:r>
              <w:rPr>
                <w:rFonts w:eastAsia="Times New Roman" w:cs="Times New Roman"/>
                <w:b/>
                <w:color w:val="FFFFFF"/>
                <w:kern w:val="0"/>
                <w:szCs w:val="20"/>
              </w:rPr>
              <w:t>-percent</w:t>
            </w:r>
          </w:p>
        </w:tc>
        <w:tc>
          <w:tcPr>
            <w:tcW w:w="900" w:type="dxa"/>
            <w:shd w:val="clear" w:color="auto" w:fill="00B5E2" w:themeFill="accent1"/>
          </w:tcPr>
          <w:p w14:paraId="2375F368" w14:textId="4B61BCB6" w:rsidR="009F3DB9" w:rsidRPr="000A3B6D" w:rsidRDefault="009F3DB9"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Pr>
                <w:rFonts w:eastAsia="Times New Roman" w:cs="Times New Roman"/>
                <w:b/>
                <w:color w:val="FFFFFF"/>
                <w:kern w:val="0"/>
                <w:szCs w:val="20"/>
              </w:rPr>
              <w:t>-percent</w:t>
            </w:r>
            <w:r w:rsidRPr="000A3B6D">
              <w:rPr>
                <w:rFonts w:eastAsia="Times New Roman" w:cs="Times New Roman"/>
                <w:b/>
                <w:color w:val="FFFFFF"/>
                <w:kern w:val="0"/>
                <w:szCs w:val="20"/>
              </w:rPr>
              <w:t xml:space="preserve"> Plus</w:t>
            </w:r>
          </w:p>
        </w:tc>
        <w:tc>
          <w:tcPr>
            <w:tcW w:w="1016" w:type="dxa"/>
            <w:shd w:val="clear" w:color="auto" w:fill="00B5E2" w:themeFill="accent1"/>
          </w:tcPr>
          <w:p w14:paraId="7F07A0BD" w14:textId="0AF84FE2" w:rsidR="009F3DB9" w:rsidRPr="000A3B6D" w:rsidRDefault="009F3DB9"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kern w:val="0"/>
                <w:szCs w:val="20"/>
              </w:rPr>
              <w:t>1</w:t>
            </w:r>
            <w:r>
              <w:rPr>
                <w:rFonts w:eastAsia="Times New Roman" w:cs="Times New Roman"/>
                <w:b/>
                <w:color w:val="FFFFFF"/>
                <w:kern w:val="0"/>
                <w:szCs w:val="20"/>
              </w:rPr>
              <w:t>-percent</w:t>
            </w:r>
            <w:r w:rsidRPr="000A3B6D">
              <w:rPr>
                <w:rFonts w:eastAsia="Times New Roman" w:cs="Times New Roman"/>
                <w:b/>
                <w:color w:val="FFFFFF"/>
                <w:kern w:val="0"/>
                <w:szCs w:val="20"/>
              </w:rPr>
              <w:t xml:space="preserve"> Minus</w:t>
            </w:r>
          </w:p>
        </w:tc>
      </w:tr>
      <w:tr w:rsidR="00E73B1C" w:rsidRPr="00161A02" w14:paraId="5AB664DA" w14:textId="77777777" w:rsidTr="009F3DB9">
        <w:trPr>
          <w:cnfStyle w:val="000000010000" w:firstRow="0" w:lastRow="0" w:firstColumn="0" w:lastColumn="0" w:oddVBand="0" w:evenVBand="0" w:oddHBand="0" w:evenHBand="1" w:firstRowFirstColumn="0" w:firstRowLastColumn="0" w:lastRowFirstColumn="0" w:lastRowLastColumn="0"/>
          <w:trHeight w:val="288"/>
          <w:jc w:val="center"/>
        </w:trPr>
        <w:tc>
          <w:tcPr>
            <w:tcW w:w="1655" w:type="dxa"/>
            <w:vAlign w:val="top"/>
          </w:tcPr>
          <w:p w14:paraId="58068ACA" w14:textId="7AC9F281" w:rsidR="00E73B1C" w:rsidRPr="007123E3" w:rsidRDefault="00E73B1C" w:rsidP="004974CE">
            <w:pPr>
              <w:tabs>
                <w:tab w:val="clear" w:pos="284"/>
              </w:tabs>
              <w:spacing w:before="20" w:after="20" w:line="240" w:lineRule="auto"/>
              <w:jc w:val="center"/>
              <w:rPr>
                <w:rFonts w:eastAsia="Times New Roman" w:cs="Times New Roman"/>
                <w:color w:val="auto"/>
                <w:kern w:val="0"/>
                <w:szCs w:val="20"/>
              </w:rPr>
            </w:pPr>
            <w:r w:rsidRPr="00EF77FC">
              <w:rPr>
                <w:color w:val="auto"/>
              </w:rPr>
              <w:t>San Bernard</w:t>
            </w:r>
          </w:p>
        </w:tc>
        <w:tc>
          <w:tcPr>
            <w:tcW w:w="952" w:type="dxa"/>
            <w:vAlign w:val="top"/>
          </w:tcPr>
          <w:p w14:paraId="0E07493E" w14:textId="4F35517A" w:rsidR="00E73B1C" w:rsidRPr="007123E3" w:rsidRDefault="00E73B1C" w:rsidP="004974CE">
            <w:pPr>
              <w:tabs>
                <w:tab w:val="clear" w:pos="284"/>
              </w:tabs>
              <w:spacing w:before="40" w:after="20" w:line="240" w:lineRule="auto"/>
              <w:ind w:left="29" w:right="-43"/>
              <w:jc w:val="center"/>
              <w:rPr>
                <w:rFonts w:eastAsia="Calibri" w:cs="Times New Roman"/>
                <w:color w:val="auto"/>
                <w:kern w:val="0"/>
                <w:szCs w:val="20"/>
              </w:rPr>
            </w:pPr>
            <w:r w:rsidRPr="00EF77FC">
              <w:rPr>
                <w:color w:val="auto"/>
              </w:rPr>
              <w:t>10.24</w:t>
            </w:r>
          </w:p>
        </w:tc>
        <w:tc>
          <w:tcPr>
            <w:tcW w:w="1036" w:type="dxa"/>
            <w:vAlign w:val="top"/>
          </w:tcPr>
          <w:p w14:paraId="48918B8A" w14:textId="10A20EDF" w:rsidR="00E73B1C" w:rsidRPr="007123E3" w:rsidRDefault="00E73B1C" w:rsidP="004974CE">
            <w:pPr>
              <w:tabs>
                <w:tab w:val="clear" w:pos="284"/>
              </w:tabs>
              <w:spacing w:before="40" w:after="20" w:line="240" w:lineRule="auto"/>
              <w:ind w:left="29" w:right="-43"/>
              <w:jc w:val="center"/>
              <w:rPr>
                <w:rFonts w:eastAsia="Calibri" w:cs="Times New Roman"/>
                <w:color w:val="auto"/>
                <w:kern w:val="0"/>
                <w:szCs w:val="20"/>
              </w:rPr>
            </w:pPr>
            <w:r w:rsidRPr="000015FC">
              <w:rPr>
                <w:color w:val="auto"/>
              </w:rPr>
              <w:t>15.80</w:t>
            </w:r>
          </w:p>
        </w:tc>
        <w:tc>
          <w:tcPr>
            <w:tcW w:w="990" w:type="dxa"/>
            <w:vAlign w:val="top"/>
          </w:tcPr>
          <w:p w14:paraId="12A319EF" w14:textId="7B293716" w:rsidR="00E73B1C" w:rsidRPr="007123E3" w:rsidRDefault="00E73B1C" w:rsidP="004974CE">
            <w:pPr>
              <w:tabs>
                <w:tab w:val="clear" w:pos="284"/>
              </w:tabs>
              <w:spacing w:before="40" w:after="20" w:line="240" w:lineRule="auto"/>
              <w:ind w:left="29" w:right="-43"/>
              <w:jc w:val="center"/>
              <w:rPr>
                <w:rFonts w:eastAsia="Calibri" w:cs="Times New Roman"/>
                <w:color w:val="auto"/>
                <w:kern w:val="0"/>
                <w:szCs w:val="20"/>
              </w:rPr>
            </w:pPr>
            <w:r w:rsidRPr="000015FC">
              <w:rPr>
                <w:color w:val="auto"/>
              </w:rPr>
              <w:t>8.17</w:t>
            </w:r>
          </w:p>
        </w:tc>
        <w:tc>
          <w:tcPr>
            <w:tcW w:w="990" w:type="dxa"/>
            <w:vAlign w:val="top"/>
          </w:tcPr>
          <w:p w14:paraId="16268F6A" w14:textId="01C6E2CD" w:rsidR="00E73B1C" w:rsidRPr="007123E3" w:rsidRDefault="00E73B1C" w:rsidP="004974CE">
            <w:pPr>
              <w:tabs>
                <w:tab w:val="clear" w:pos="284"/>
              </w:tabs>
              <w:spacing w:before="40" w:after="20" w:line="240" w:lineRule="auto"/>
              <w:ind w:left="29" w:right="-43"/>
              <w:jc w:val="center"/>
              <w:rPr>
                <w:rFonts w:eastAsia="Calibri" w:cs="Times New Roman"/>
                <w:color w:val="auto"/>
                <w:kern w:val="0"/>
                <w:szCs w:val="20"/>
              </w:rPr>
            </w:pPr>
            <w:r w:rsidRPr="000015FC">
              <w:rPr>
                <w:color w:val="auto"/>
              </w:rPr>
              <w:t>6.38</w:t>
            </w:r>
          </w:p>
        </w:tc>
        <w:tc>
          <w:tcPr>
            <w:tcW w:w="990" w:type="dxa"/>
            <w:vAlign w:val="top"/>
          </w:tcPr>
          <w:p w14:paraId="605881B7" w14:textId="44E8C0CB" w:rsidR="00E73B1C" w:rsidRPr="007123E3" w:rsidRDefault="00E73B1C" w:rsidP="004974CE">
            <w:pPr>
              <w:tabs>
                <w:tab w:val="clear" w:pos="284"/>
              </w:tabs>
              <w:spacing w:before="40" w:after="20" w:line="240" w:lineRule="auto"/>
              <w:ind w:left="29" w:right="-43"/>
              <w:jc w:val="center"/>
              <w:rPr>
                <w:rFonts w:eastAsia="Calibri" w:cs="Times New Roman"/>
                <w:color w:val="auto"/>
                <w:kern w:val="0"/>
                <w:szCs w:val="20"/>
              </w:rPr>
            </w:pPr>
            <w:r w:rsidRPr="00EF77FC">
              <w:rPr>
                <w:color w:val="auto"/>
              </w:rPr>
              <w:t>4.40</w:t>
            </w:r>
          </w:p>
        </w:tc>
        <w:tc>
          <w:tcPr>
            <w:tcW w:w="900" w:type="dxa"/>
            <w:vAlign w:val="top"/>
          </w:tcPr>
          <w:p w14:paraId="3E7529C4" w14:textId="19699CB5" w:rsidR="00E73B1C" w:rsidRPr="007123E3" w:rsidRDefault="00E73B1C" w:rsidP="004974CE">
            <w:pPr>
              <w:tabs>
                <w:tab w:val="clear" w:pos="284"/>
              </w:tabs>
              <w:spacing w:before="40" w:after="20" w:line="240" w:lineRule="auto"/>
              <w:ind w:left="29" w:right="-43"/>
              <w:jc w:val="center"/>
              <w:rPr>
                <w:rFonts w:eastAsia="Calibri" w:cs="Times New Roman"/>
                <w:color w:val="auto"/>
                <w:kern w:val="0"/>
                <w:szCs w:val="20"/>
              </w:rPr>
            </w:pPr>
            <w:r w:rsidRPr="00EF77FC">
              <w:rPr>
                <w:color w:val="auto"/>
              </w:rPr>
              <w:t>14.51</w:t>
            </w:r>
          </w:p>
        </w:tc>
        <w:tc>
          <w:tcPr>
            <w:tcW w:w="1016" w:type="dxa"/>
            <w:vAlign w:val="top"/>
          </w:tcPr>
          <w:p w14:paraId="2FD00757" w14:textId="321C2A6D" w:rsidR="00E73B1C" w:rsidRPr="007123E3" w:rsidRDefault="00E73B1C" w:rsidP="004974CE">
            <w:pPr>
              <w:tabs>
                <w:tab w:val="clear" w:pos="284"/>
              </w:tabs>
              <w:spacing w:before="40" w:after="20" w:line="240" w:lineRule="auto"/>
              <w:ind w:left="29" w:right="-43"/>
              <w:jc w:val="center"/>
              <w:rPr>
                <w:rFonts w:eastAsia="Calibri" w:cs="Times New Roman"/>
                <w:color w:val="auto"/>
                <w:kern w:val="0"/>
                <w:szCs w:val="20"/>
              </w:rPr>
            </w:pPr>
            <w:r w:rsidRPr="00EF77FC">
              <w:rPr>
                <w:color w:val="auto"/>
              </w:rPr>
              <w:t>5.58</w:t>
            </w:r>
          </w:p>
        </w:tc>
      </w:tr>
    </w:tbl>
    <w:p w14:paraId="2247EDA4" w14:textId="77777777" w:rsidR="00DF6DD6" w:rsidRDefault="00DF6DD6" w:rsidP="0048315A">
      <w:pPr>
        <w:pStyle w:val="BodyText"/>
      </w:pPr>
    </w:p>
    <w:p w14:paraId="3C747C61" w14:textId="3507E575" w:rsidR="00AC5D58" w:rsidRDefault="000E4A9C" w:rsidP="0048315A">
      <w:pPr>
        <w:pStyle w:val="BodyText"/>
      </w:pPr>
      <w:r>
        <w:fldChar w:fldCharType="begin"/>
      </w:r>
      <w:r>
        <w:instrText xml:space="preserve"> REF _Ref80284395 \h </w:instrText>
      </w:r>
      <w:r>
        <w:fldChar w:fldCharType="separate"/>
      </w:r>
      <w:r w:rsidR="00743D9F">
        <w:t xml:space="preserve">Figure </w:t>
      </w:r>
      <w:r w:rsidR="00743D9F">
        <w:rPr>
          <w:noProof/>
        </w:rPr>
        <w:t>8</w:t>
      </w:r>
      <w:r>
        <w:fldChar w:fldCharType="end"/>
      </w:r>
      <w:r>
        <w:t xml:space="preserve"> </w:t>
      </w:r>
      <w:r w:rsidR="00EA309F">
        <w:t xml:space="preserve">shows </w:t>
      </w:r>
      <w:r w:rsidR="00B36576">
        <w:t xml:space="preserve">the </w:t>
      </w:r>
      <w:r w:rsidR="00EA309F">
        <w:t>excess p</w:t>
      </w:r>
      <w:r w:rsidR="00DF6DD6">
        <w:t>recipita</w:t>
      </w:r>
      <w:r w:rsidR="00EA309F">
        <w:t>t</w:t>
      </w:r>
      <w:r w:rsidR="00DF6DD6">
        <w:t xml:space="preserve">ion hyetograph used </w:t>
      </w:r>
      <w:r w:rsidR="00DF6DD6" w:rsidRPr="007123E3">
        <w:t xml:space="preserve">for </w:t>
      </w:r>
      <w:r w:rsidR="00196A72">
        <w:t>San Bernard</w:t>
      </w:r>
      <w:r w:rsidR="00914420" w:rsidRPr="007123E3">
        <w:t>.</w:t>
      </w:r>
      <w:r w:rsidR="00914420">
        <w:t xml:space="preserve"> </w:t>
      </w:r>
      <w:r w:rsidR="00DF6DD6">
        <w:t>Curv</w:t>
      </w:r>
      <w:r w:rsidR="00914420">
        <w:t>e Number</w:t>
      </w:r>
      <w:r w:rsidR="00DF6DD6">
        <w:t xml:space="preserve"> and precipitation depth are the t</w:t>
      </w:r>
      <w:r w:rsidR="00914420">
        <w:t>wo</w:t>
      </w:r>
      <w:r w:rsidR="00DF6DD6">
        <w:t xml:space="preserve"> factors used by the HMS model to</w:t>
      </w:r>
      <w:r w:rsidR="00914420">
        <w:t xml:space="preserve"> determine the </w:t>
      </w:r>
      <w:r w:rsidR="00EA309F">
        <w:t>magnitude of the excess precipitation event</w:t>
      </w:r>
      <w:r w:rsidR="00DF6DD6">
        <w:t>.</w:t>
      </w:r>
      <w:r w:rsidR="00914420">
        <w:t xml:space="preserve"> The excess precipitation hyeto</w:t>
      </w:r>
      <w:r w:rsidR="00E36F6A">
        <w:t>graph is calculated in 6-minute</w:t>
      </w:r>
      <w:r w:rsidR="00914420">
        <w:t xml:space="preserve"> increments</w:t>
      </w:r>
      <w:r w:rsidR="00697875">
        <w:t>.</w:t>
      </w:r>
      <w:r w:rsidR="00DF6DD6">
        <w:t xml:space="preserve"> All models in this study have excess hyetograph shapes that </w:t>
      </w:r>
      <w:r w:rsidR="00914420">
        <w:t>closely resemble</w:t>
      </w:r>
      <w:r w:rsidR="00A15879">
        <w:t xml:space="preserve"> this one</w:t>
      </w:r>
      <w:r w:rsidR="00EA309F">
        <w:t>,</w:t>
      </w:r>
      <w:r w:rsidR="00DF6DD6">
        <w:t xml:space="preserve"> but with varyin</w:t>
      </w:r>
      <w:r w:rsidR="00EA309F">
        <w:t>g maximum excess precipitation values</w:t>
      </w:r>
      <w:r w:rsidR="00DF6DD6">
        <w:t>.</w:t>
      </w:r>
    </w:p>
    <w:p w14:paraId="5BD459DF" w14:textId="37DCC8A1" w:rsidR="00EA2332" w:rsidRDefault="00BD4F85" w:rsidP="007C1FE6">
      <w:pPr>
        <w:pStyle w:val="BodyText"/>
        <w:keepNext/>
        <w:jc w:val="center"/>
      </w:pPr>
      <w:r>
        <w:rPr>
          <w:noProof/>
        </w:rPr>
        <w:lastRenderedPageBreak/>
        <w:drawing>
          <wp:inline distT="0" distB="0" distL="0" distR="0" wp14:anchorId="2C09A57A" wp14:editId="3C80DB07">
            <wp:extent cx="5943600" cy="4019550"/>
            <wp:effectExtent l="0" t="0" r="19050" b="1905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7C88A889" w14:textId="4EE014AE" w:rsidR="00AC5D58" w:rsidRDefault="00EA2332" w:rsidP="00EA2332">
      <w:pPr>
        <w:pStyle w:val="Caption"/>
        <w:jc w:val="center"/>
      </w:pPr>
      <w:bookmarkStart w:id="63" w:name="_Ref80284395"/>
      <w:bookmarkStart w:id="64" w:name="_Toc106973591"/>
      <w:r>
        <w:t xml:space="preserve">Figure </w:t>
      </w:r>
      <w:r>
        <w:fldChar w:fldCharType="begin"/>
      </w:r>
      <w:r>
        <w:instrText xml:space="preserve"> SEQ Figure \* ARABIC </w:instrText>
      </w:r>
      <w:r>
        <w:fldChar w:fldCharType="separate"/>
      </w:r>
      <w:r w:rsidR="00743D9F">
        <w:rPr>
          <w:noProof/>
        </w:rPr>
        <w:t>8</w:t>
      </w:r>
      <w:r>
        <w:fldChar w:fldCharType="end"/>
      </w:r>
      <w:bookmarkEnd w:id="63"/>
      <w:r>
        <w:t xml:space="preserve">: </w:t>
      </w:r>
      <w:r w:rsidRPr="00B80C0C">
        <w:t>Excess Precipitation Hyetograph</w:t>
      </w:r>
      <w:r w:rsidR="0076101A">
        <w:t xml:space="preserve"> Applied to 2D Mesh</w:t>
      </w:r>
      <w:bookmarkEnd w:id="64"/>
    </w:p>
    <w:p w14:paraId="21B67885" w14:textId="77777777" w:rsidR="00161A02" w:rsidRDefault="00161A02" w:rsidP="00EA2332">
      <w:pPr>
        <w:pStyle w:val="BodyText"/>
        <w:keepNext/>
      </w:pPr>
    </w:p>
    <w:p w14:paraId="703A5DC1" w14:textId="77777777" w:rsidR="00976A14" w:rsidRDefault="00976A14" w:rsidP="00E51B3A">
      <w:pPr>
        <w:pStyle w:val="Heading4"/>
      </w:pPr>
      <w:bookmarkStart w:id="65" w:name="_Toc106973556"/>
      <w:r>
        <w:t>Inflow Hydrograph Boundary Conditions</w:t>
      </w:r>
      <w:bookmarkEnd w:id="65"/>
    </w:p>
    <w:p w14:paraId="0A2BB458" w14:textId="49A2EC43" w:rsidR="00B36576" w:rsidRPr="00F4027D" w:rsidRDefault="00AF05AD" w:rsidP="00F4027D">
      <w:pPr>
        <w:pStyle w:val="BodyText"/>
      </w:pPr>
      <w:r w:rsidRPr="00F4027D">
        <w:t xml:space="preserve">For </w:t>
      </w:r>
      <w:r w:rsidR="00196A72">
        <w:t>San Bernard</w:t>
      </w:r>
      <w:r w:rsidRPr="00F4027D">
        <w:t xml:space="preserve">, there is no contributing drainage area from upstream of the model flowing into the model area. </w:t>
      </w:r>
      <w:r w:rsidR="00B36576" w:rsidRPr="00F4027D">
        <w:t xml:space="preserve">The </w:t>
      </w:r>
      <w:r w:rsidRPr="00F4027D">
        <w:t>excess precipitation input boundary condition is th</w:t>
      </w:r>
      <w:r w:rsidR="00B36576" w:rsidRPr="00F4027D">
        <w:t>e sole source of flooding in this</w:t>
      </w:r>
      <w:r w:rsidRPr="00F4027D">
        <w:t xml:space="preserve"> model and requires no inflow hydrograph boundary conditions. </w:t>
      </w:r>
    </w:p>
    <w:p w14:paraId="3D3D50F6" w14:textId="77777777" w:rsidR="00976A14" w:rsidRDefault="00976A14" w:rsidP="00E51B3A">
      <w:pPr>
        <w:pStyle w:val="Heading3"/>
      </w:pPr>
      <w:bookmarkStart w:id="66" w:name="_Toc106973557"/>
      <w:r>
        <w:t>Hydraulics</w:t>
      </w:r>
      <w:bookmarkEnd w:id="66"/>
    </w:p>
    <w:p w14:paraId="7457C45B" w14:textId="5341A722" w:rsidR="0048315A" w:rsidRPr="0048315A" w:rsidRDefault="00161A02" w:rsidP="0048315A">
      <w:pPr>
        <w:pStyle w:val="BodyText"/>
      </w:pPr>
      <w:r w:rsidRPr="00161A02">
        <w:t>This section describes the remaining hydraulic modeling considerations, including implementation of Manning’s roughness, breaklines, refinement regions, and hydraulic structures within the 2D computational mesh.</w:t>
      </w:r>
      <w:r w:rsidR="0050705B" w:rsidRPr="00193BD7">
        <w:t>.</w:t>
      </w:r>
    </w:p>
    <w:p w14:paraId="6614D2D7" w14:textId="77777777" w:rsidR="00976A14" w:rsidRDefault="0048315A" w:rsidP="00E51B3A">
      <w:pPr>
        <w:pStyle w:val="Heading4"/>
      </w:pPr>
      <w:bookmarkStart w:id="67" w:name="_Toc106973558"/>
      <w:r>
        <w:t>Roughness Coefficients</w:t>
      </w:r>
      <w:bookmarkEnd w:id="67"/>
    </w:p>
    <w:p w14:paraId="3F14336E" w14:textId="365F7874" w:rsidR="00F80A1A" w:rsidRDefault="00161A02" w:rsidP="0048315A">
      <w:pPr>
        <w:pStyle w:val="BodyText"/>
      </w:pPr>
      <w:r w:rsidRPr="00161A02">
        <w:t xml:space="preserve">Manning’s </w:t>
      </w:r>
      <w:r w:rsidR="00A262DA">
        <w:t>(</w:t>
      </w:r>
      <w:r w:rsidRPr="00161A02">
        <w:t>n</w:t>
      </w:r>
      <w:r w:rsidR="00A262DA">
        <w:t>)</w:t>
      </w:r>
      <w:r w:rsidRPr="00161A02">
        <w:t xml:space="preserve"> roughness coverage was developed for the 2D computational mesh using typical roughness values for given NLCD land classifications. </w:t>
      </w:r>
      <w:r w:rsidR="00B26138">
        <w:t xml:space="preserve">Two different sets of Manning’s </w:t>
      </w:r>
      <w:r w:rsidR="005B072B">
        <w:t>n</w:t>
      </w:r>
      <w:r w:rsidR="00B26138">
        <w:t xml:space="preserve"> values were used for areas within the channel and all other areas outside of the channels of the stream network. </w:t>
      </w:r>
      <w:r w:rsidR="00E07907">
        <w:t>The channel layers were created using a 100-f</w:t>
      </w:r>
      <w:r w:rsidR="00BD4F85">
        <w:t>oo</w:t>
      </w:r>
      <w:r w:rsidR="00E07907">
        <w:t xml:space="preserve">t buffer. </w:t>
      </w:r>
      <w:r w:rsidR="00B26138">
        <w:t xml:space="preserve">This allows for the model to accurately represent deep, swift flow within the channel and shallow overland flow outside of the channel areas. </w:t>
      </w:r>
      <w:r w:rsidRPr="00161A02">
        <w:t>The table below shows a typical landuse-roughness matrix used in defining the roughn</w:t>
      </w:r>
      <w:r w:rsidR="00B26138">
        <w:t>ess coverage for the study area for areas both inside and outside of the channel.</w:t>
      </w:r>
    </w:p>
    <w:p w14:paraId="155E1589" w14:textId="77777777" w:rsidR="00F80A1A" w:rsidRDefault="00F80A1A">
      <w:pPr>
        <w:tabs>
          <w:tab w:val="clear" w:pos="284"/>
        </w:tabs>
        <w:spacing w:line="240" w:lineRule="auto"/>
      </w:pPr>
      <w:r>
        <w:br w:type="page"/>
      </w:r>
    </w:p>
    <w:p w14:paraId="5EE09FEE" w14:textId="77777777" w:rsidR="00161A02" w:rsidRDefault="00161A02" w:rsidP="00230830">
      <w:pPr>
        <w:pStyle w:val="Caption"/>
        <w:jc w:val="center"/>
      </w:pPr>
    </w:p>
    <w:p w14:paraId="6A644BF1" w14:textId="1DC430FD" w:rsidR="00EA2332" w:rsidRDefault="00EA2332" w:rsidP="00EA2332">
      <w:pPr>
        <w:pStyle w:val="Caption"/>
        <w:jc w:val="center"/>
      </w:pPr>
      <w:bookmarkStart w:id="68" w:name="_Toc106973607"/>
      <w:r>
        <w:t xml:space="preserve">Table </w:t>
      </w:r>
      <w:r>
        <w:fldChar w:fldCharType="begin"/>
      </w:r>
      <w:r>
        <w:instrText xml:space="preserve"> SEQ Table \* ARABIC </w:instrText>
      </w:r>
      <w:r>
        <w:fldChar w:fldCharType="separate"/>
      </w:r>
      <w:r w:rsidR="00743D9F">
        <w:rPr>
          <w:noProof/>
        </w:rPr>
        <w:t>8</w:t>
      </w:r>
      <w:r>
        <w:fldChar w:fldCharType="end"/>
      </w:r>
      <w:r>
        <w:t xml:space="preserve">: </w:t>
      </w:r>
      <w:r w:rsidRPr="0030276A">
        <w:t xml:space="preserve">NLCD 2016 Manning's </w:t>
      </w:r>
      <w:r w:rsidR="005B072B">
        <w:t xml:space="preserve">n </w:t>
      </w:r>
      <w:r w:rsidRPr="0030276A">
        <w:t>Roughness Matrix</w:t>
      </w:r>
      <w:bookmarkEnd w:id="68"/>
    </w:p>
    <w:tbl>
      <w:tblPr>
        <w:tblStyle w:val="CompassTable"/>
        <w:tblW w:w="8162" w:type="dxa"/>
        <w:jc w:val="center"/>
        <w:tblLook w:val="04A0" w:firstRow="1" w:lastRow="0" w:firstColumn="1" w:lastColumn="0" w:noHBand="0" w:noVBand="1"/>
      </w:tblPr>
      <w:tblGrid>
        <w:gridCol w:w="2642"/>
        <w:gridCol w:w="1373"/>
        <w:gridCol w:w="1207"/>
        <w:gridCol w:w="1207"/>
        <w:gridCol w:w="1733"/>
      </w:tblGrid>
      <w:tr w:rsidR="0007100B" w:rsidRPr="00161A02" w14:paraId="37F6A871" w14:textId="77777777" w:rsidTr="00BC6495">
        <w:trPr>
          <w:cnfStyle w:val="100000000000" w:firstRow="1" w:lastRow="0" w:firstColumn="0" w:lastColumn="0" w:oddVBand="0" w:evenVBand="0" w:oddHBand="0" w:evenHBand="0" w:firstRowFirstColumn="0" w:firstRowLastColumn="0" w:lastRowFirstColumn="0" w:lastRowLastColumn="0"/>
          <w:trHeight w:val="431"/>
          <w:jc w:val="center"/>
        </w:trPr>
        <w:tc>
          <w:tcPr>
            <w:tcW w:w="2642" w:type="dxa"/>
            <w:vMerge w:val="restart"/>
            <w:shd w:val="clear" w:color="auto" w:fill="00B5E2" w:themeFill="accent1"/>
          </w:tcPr>
          <w:p w14:paraId="24C25EA1" w14:textId="77777777" w:rsidR="0007100B" w:rsidRPr="00161A02" w:rsidRDefault="0007100B" w:rsidP="0007100B">
            <w:pPr>
              <w:tabs>
                <w:tab w:val="clear" w:pos="284"/>
              </w:tabs>
              <w:spacing w:line="240" w:lineRule="auto"/>
              <w:jc w:val="center"/>
              <w:rPr>
                <w:rFonts w:eastAsia="Calibri" w:cs="Times New Roman"/>
                <w:kern w:val="0"/>
                <w:sz w:val="20"/>
                <w:szCs w:val="20"/>
              </w:rPr>
            </w:pPr>
            <w:r w:rsidRPr="00161A02">
              <w:rPr>
                <w:rFonts w:eastAsia="Calibri" w:cs="Times New Roman"/>
                <w:kern w:val="0"/>
                <w:sz w:val="20"/>
                <w:szCs w:val="20"/>
              </w:rPr>
              <w:t>NLCD Classification</w:t>
            </w:r>
          </w:p>
        </w:tc>
        <w:tc>
          <w:tcPr>
            <w:tcW w:w="2580" w:type="dxa"/>
            <w:gridSpan w:val="2"/>
            <w:shd w:val="clear" w:color="auto" w:fill="00B5E2" w:themeFill="accent1"/>
          </w:tcPr>
          <w:p w14:paraId="4FB5068D" w14:textId="77777777" w:rsidR="0007100B" w:rsidRDefault="0007100B" w:rsidP="0007100B">
            <w:pPr>
              <w:tabs>
                <w:tab w:val="clear" w:pos="284"/>
              </w:tabs>
              <w:spacing w:line="240" w:lineRule="auto"/>
              <w:jc w:val="center"/>
              <w:rPr>
                <w:rFonts w:eastAsia="Calibri" w:cs="Times New Roman"/>
                <w:kern w:val="0"/>
                <w:sz w:val="20"/>
                <w:szCs w:val="20"/>
              </w:rPr>
            </w:pPr>
            <w:r>
              <w:rPr>
                <w:rFonts w:eastAsia="Calibri" w:cs="Times New Roman"/>
                <w:kern w:val="0"/>
                <w:sz w:val="20"/>
                <w:szCs w:val="20"/>
              </w:rPr>
              <w:t>Channel</w:t>
            </w:r>
          </w:p>
        </w:tc>
        <w:tc>
          <w:tcPr>
            <w:tcW w:w="2940" w:type="dxa"/>
            <w:gridSpan w:val="2"/>
            <w:shd w:val="clear" w:color="auto" w:fill="00B5E2" w:themeFill="accent1"/>
          </w:tcPr>
          <w:p w14:paraId="6EC934AC" w14:textId="77777777" w:rsidR="0007100B" w:rsidRPr="00161A02" w:rsidRDefault="0007100B" w:rsidP="0007100B">
            <w:pPr>
              <w:tabs>
                <w:tab w:val="clear" w:pos="284"/>
              </w:tabs>
              <w:spacing w:line="240" w:lineRule="auto"/>
              <w:jc w:val="center"/>
              <w:rPr>
                <w:rFonts w:eastAsia="Calibri" w:cs="Times New Roman"/>
                <w:kern w:val="0"/>
                <w:sz w:val="20"/>
                <w:szCs w:val="20"/>
              </w:rPr>
            </w:pPr>
            <w:r>
              <w:rPr>
                <w:rFonts w:eastAsia="Calibri" w:cs="Times New Roman"/>
                <w:kern w:val="0"/>
                <w:sz w:val="20"/>
                <w:szCs w:val="20"/>
              </w:rPr>
              <w:t>Overbank</w:t>
            </w:r>
          </w:p>
        </w:tc>
      </w:tr>
      <w:tr w:rsidR="0007100B" w:rsidRPr="00161A02" w14:paraId="570071C8" w14:textId="77777777" w:rsidTr="00BC6495">
        <w:trPr>
          <w:cnfStyle w:val="000000100000" w:firstRow="0" w:lastRow="0" w:firstColumn="0" w:lastColumn="0" w:oddVBand="0" w:evenVBand="0" w:oddHBand="1" w:evenHBand="0" w:firstRowFirstColumn="0" w:firstRowLastColumn="0" w:lastRowFirstColumn="0" w:lastRowLastColumn="0"/>
          <w:trHeight w:val="431"/>
          <w:jc w:val="center"/>
        </w:trPr>
        <w:tc>
          <w:tcPr>
            <w:tcW w:w="2642" w:type="dxa"/>
            <w:vMerge/>
            <w:shd w:val="clear" w:color="auto" w:fill="00B5E2" w:themeFill="accent1"/>
          </w:tcPr>
          <w:p w14:paraId="0CA8B791" w14:textId="77777777" w:rsidR="0007100B" w:rsidRPr="00161A02" w:rsidRDefault="0007100B" w:rsidP="00161A02">
            <w:pPr>
              <w:tabs>
                <w:tab w:val="clear" w:pos="284"/>
              </w:tabs>
              <w:spacing w:line="240" w:lineRule="auto"/>
              <w:jc w:val="center"/>
              <w:rPr>
                <w:rFonts w:eastAsia="Calibri" w:cs="Times New Roman"/>
                <w:kern w:val="0"/>
                <w:szCs w:val="20"/>
              </w:rPr>
            </w:pPr>
          </w:p>
        </w:tc>
        <w:tc>
          <w:tcPr>
            <w:tcW w:w="1373" w:type="dxa"/>
            <w:shd w:val="clear" w:color="auto" w:fill="00B5E2" w:themeFill="accent1"/>
          </w:tcPr>
          <w:p w14:paraId="3F96F836"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N Value</w:t>
            </w:r>
          </w:p>
        </w:tc>
        <w:tc>
          <w:tcPr>
            <w:tcW w:w="1207" w:type="dxa"/>
            <w:shd w:val="clear" w:color="auto" w:fill="00B5E2" w:themeFill="accent1"/>
          </w:tcPr>
          <w:p w14:paraId="1DBD14D9"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c>
          <w:tcPr>
            <w:tcW w:w="1207" w:type="dxa"/>
            <w:shd w:val="clear" w:color="auto" w:fill="00B5E2" w:themeFill="accent1"/>
          </w:tcPr>
          <w:p w14:paraId="79D58B84" w14:textId="77777777" w:rsidR="0007100B" w:rsidRDefault="0007100B" w:rsidP="00161A02">
            <w:pPr>
              <w:tabs>
                <w:tab w:val="clear" w:pos="284"/>
              </w:tabs>
              <w:spacing w:line="240" w:lineRule="auto"/>
              <w:jc w:val="center"/>
              <w:rPr>
                <w:rFonts w:eastAsia="Calibri" w:cs="Times New Roman"/>
                <w:kern w:val="0"/>
                <w:szCs w:val="20"/>
              </w:rPr>
            </w:pPr>
            <w:r w:rsidRPr="0007100B">
              <w:rPr>
                <w:rFonts w:eastAsia="Calibri" w:cs="Times New Roman"/>
                <w:b/>
                <w:color w:val="FFFFFF"/>
                <w:kern w:val="0"/>
                <w:szCs w:val="20"/>
              </w:rPr>
              <w:t>N Value</w:t>
            </w:r>
          </w:p>
        </w:tc>
        <w:tc>
          <w:tcPr>
            <w:tcW w:w="1733" w:type="dxa"/>
            <w:shd w:val="clear" w:color="auto" w:fill="00B5E2" w:themeFill="accent1"/>
          </w:tcPr>
          <w:p w14:paraId="10563A1F"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r>
      <w:tr w:rsidR="0007100B" w:rsidRPr="00161A02" w14:paraId="43669339"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4719DA2D"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Open Water</w:t>
            </w:r>
          </w:p>
        </w:tc>
        <w:tc>
          <w:tcPr>
            <w:tcW w:w="1373" w:type="dxa"/>
          </w:tcPr>
          <w:p w14:paraId="45D3C5FE" w14:textId="77777777" w:rsidR="0007100B" w:rsidRPr="00632271" w:rsidRDefault="0007100B" w:rsidP="00B26138">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207" w:type="dxa"/>
          </w:tcPr>
          <w:p w14:paraId="685F6C59" w14:textId="5446EC86" w:rsidR="0007100B" w:rsidRPr="00834397"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2FCC92AF" w14:textId="77777777" w:rsidR="0007100B" w:rsidRPr="00632271"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733" w:type="dxa"/>
          </w:tcPr>
          <w:p w14:paraId="5624232F" w14:textId="77777777" w:rsidR="0007100B" w:rsidRPr="00834397"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 1959</w:t>
            </w:r>
          </w:p>
        </w:tc>
      </w:tr>
      <w:tr w:rsidR="0007100B" w:rsidRPr="00161A02" w14:paraId="52B1502E" w14:textId="77777777" w:rsidTr="0007100B">
        <w:trPr>
          <w:cnfStyle w:val="000000100000" w:firstRow="0" w:lastRow="0" w:firstColumn="0" w:lastColumn="0" w:oddVBand="0" w:evenVBand="0" w:oddHBand="1" w:evenHBand="0" w:firstRowFirstColumn="0" w:firstRowLastColumn="0" w:lastRowFirstColumn="0" w:lastRowLastColumn="0"/>
          <w:trHeight w:val="143"/>
          <w:jc w:val="center"/>
        </w:trPr>
        <w:tc>
          <w:tcPr>
            <w:tcW w:w="2642" w:type="dxa"/>
          </w:tcPr>
          <w:p w14:paraId="512AC0AE"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Open Space</w:t>
            </w:r>
          </w:p>
        </w:tc>
        <w:tc>
          <w:tcPr>
            <w:tcW w:w="1373" w:type="dxa"/>
          </w:tcPr>
          <w:p w14:paraId="702EBE48"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4C46BFA6" w14:textId="007B4B64" w:rsidR="0007100B" w:rsidRPr="00834397" w:rsidRDefault="0007100B"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13327EF"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733" w:type="dxa"/>
          </w:tcPr>
          <w:p w14:paraId="328FD37E" w14:textId="627AC948" w:rsidR="0007100B" w:rsidRPr="00834397" w:rsidRDefault="00891E9E"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w:t>
            </w:r>
            <w:r w:rsidR="00834397" w:rsidRPr="00834397">
              <w:rPr>
                <w:rFonts w:eastAsia="Calibri" w:cs="Times New Roman"/>
                <w:kern w:val="0"/>
                <w:szCs w:val="20"/>
              </w:rPr>
              <w:t xml:space="preserve"> KS Dam Breach</w:t>
            </w:r>
            <w:r w:rsidR="0050705B">
              <w:rPr>
                <w:rFonts w:eastAsia="Calibri" w:cs="Times New Roman"/>
                <w:kern w:val="0"/>
                <w:szCs w:val="20"/>
              </w:rPr>
              <w:t>, 2016</w:t>
            </w:r>
          </w:p>
        </w:tc>
      </w:tr>
      <w:tr w:rsidR="0007100B" w:rsidRPr="00161A02" w14:paraId="7431EF65"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75DD285"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Low Intensity</w:t>
            </w:r>
          </w:p>
        </w:tc>
        <w:tc>
          <w:tcPr>
            <w:tcW w:w="1373" w:type="dxa"/>
          </w:tcPr>
          <w:p w14:paraId="6562220A"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00C0BEDD" w14:textId="14A4AE71"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7D66E6F8"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0.08</w:t>
            </w:r>
          </w:p>
        </w:tc>
        <w:tc>
          <w:tcPr>
            <w:tcW w:w="1733" w:type="dxa"/>
          </w:tcPr>
          <w:p w14:paraId="6FB7AB42" w14:textId="607EAE97"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57D4891B"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AB9EF9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Medium Intensity</w:t>
            </w:r>
          </w:p>
        </w:tc>
        <w:tc>
          <w:tcPr>
            <w:tcW w:w="1373" w:type="dxa"/>
          </w:tcPr>
          <w:p w14:paraId="0A29AEC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7C23CFBA" w14:textId="7B56B81E" w:rsidR="0007100B" w:rsidRPr="00834397" w:rsidRDefault="00834397" w:rsidP="00B26138">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04E509EF"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61BAD6EF" w14:textId="1D9FA958"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5B0663BA"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0F9CBB6F"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High Intensity</w:t>
            </w:r>
          </w:p>
        </w:tc>
        <w:tc>
          <w:tcPr>
            <w:tcW w:w="1373" w:type="dxa"/>
          </w:tcPr>
          <w:p w14:paraId="0ACF5703"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4F49BEB8" w14:textId="74335B7E"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B266E43"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6C60DCE0" w14:textId="47E316E3"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35371C3A"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1F2CB535"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Barren Land</w:t>
            </w:r>
          </w:p>
        </w:tc>
        <w:tc>
          <w:tcPr>
            <w:tcW w:w="1373" w:type="dxa"/>
          </w:tcPr>
          <w:p w14:paraId="1130758B"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207" w:type="dxa"/>
          </w:tcPr>
          <w:p w14:paraId="0B1A0D52" w14:textId="65FEC31E"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017DC2A2"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733" w:type="dxa"/>
          </w:tcPr>
          <w:p w14:paraId="50A06B09" w14:textId="208371AA"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0285DE85"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1E42A7D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Deciduous Forest</w:t>
            </w:r>
          </w:p>
        </w:tc>
        <w:tc>
          <w:tcPr>
            <w:tcW w:w="1373" w:type="dxa"/>
          </w:tcPr>
          <w:p w14:paraId="7E2E144F"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48CE0ACB" w14:textId="452F1A05"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2380DD66"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1733" w:type="dxa"/>
          </w:tcPr>
          <w:p w14:paraId="21BA48C1" w14:textId="0E2C68DD"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35D31381"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64B655F4"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Evergreen Forest</w:t>
            </w:r>
          </w:p>
        </w:tc>
        <w:tc>
          <w:tcPr>
            <w:tcW w:w="1373" w:type="dxa"/>
          </w:tcPr>
          <w:p w14:paraId="420C4FFA"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6D650E99" w14:textId="5740144F"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8EDE92F"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1733" w:type="dxa"/>
          </w:tcPr>
          <w:p w14:paraId="3A17959A" w14:textId="2C3F698F"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116D8BE8"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DA01E8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Mixed Forest</w:t>
            </w:r>
          </w:p>
        </w:tc>
        <w:tc>
          <w:tcPr>
            <w:tcW w:w="1373" w:type="dxa"/>
          </w:tcPr>
          <w:p w14:paraId="02C09CC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324C4A4D" w14:textId="289E98D2"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33CB400C"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1764CF33" w14:textId="146B9F49"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28F46D33"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29CF57C"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Scrub/Shrub</w:t>
            </w:r>
          </w:p>
        </w:tc>
        <w:tc>
          <w:tcPr>
            <w:tcW w:w="1373" w:type="dxa"/>
          </w:tcPr>
          <w:p w14:paraId="4A826459"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07507D0F" w14:textId="60CE4675"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35DA49F1"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125383D0" w14:textId="5E88B33A"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5B3C1CFF"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440DFE91"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Grassland/Herbaceous</w:t>
            </w:r>
          </w:p>
        </w:tc>
        <w:tc>
          <w:tcPr>
            <w:tcW w:w="1373" w:type="dxa"/>
          </w:tcPr>
          <w:p w14:paraId="67EBCDA0"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5C3C61DE" w14:textId="5FE4EA25"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13836D53"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3405BD4E" w14:textId="0A98121C"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sidR="005B072B">
              <w:rPr>
                <w:rFonts w:eastAsia="Calibri" w:cs="Times New Roman"/>
                <w:kern w:val="0"/>
                <w:szCs w:val="20"/>
              </w:rPr>
              <w:t>, 2018</w:t>
            </w:r>
          </w:p>
        </w:tc>
      </w:tr>
      <w:tr w:rsidR="0007100B" w:rsidRPr="00161A02" w14:paraId="20AB69EC"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2C313D4D"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Pasture/Hay</w:t>
            </w:r>
          </w:p>
        </w:tc>
        <w:tc>
          <w:tcPr>
            <w:tcW w:w="1373" w:type="dxa"/>
          </w:tcPr>
          <w:p w14:paraId="78098491"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202FA776" w14:textId="3A978F1D"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F382C36"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0905055D" w14:textId="59B9F7A4"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sidR="0050705B">
              <w:rPr>
                <w:rFonts w:eastAsia="Calibri" w:cs="Times New Roman"/>
                <w:kern w:val="0"/>
                <w:szCs w:val="20"/>
              </w:rPr>
              <w:t>, 2018</w:t>
            </w:r>
          </w:p>
        </w:tc>
      </w:tr>
      <w:tr w:rsidR="0007100B" w:rsidRPr="00161A02" w14:paraId="1FF38DAE"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6B0B51DB"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Cultivated Crops</w:t>
            </w:r>
          </w:p>
        </w:tc>
        <w:tc>
          <w:tcPr>
            <w:tcW w:w="1373" w:type="dxa"/>
          </w:tcPr>
          <w:p w14:paraId="2C503792"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1C709D01" w14:textId="22C7EF58"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2743F559"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752823D5" w14:textId="413DF081"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sidR="0050705B">
              <w:rPr>
                <w:rFonts w:eastAsia="Calibri" w:cs="Times New Roman"/>
                <w:kern w:val="0"/>
                <w:szCs w:val="20"/>
              </w:rPr>
              <w:t>, 2018</w:t>
            </w:r>
          </w:p>
        </w:tc>
      </w:tr>
      <w:tr w:rsidR="0007100B" w:rsidRPr="00161A02" w14:paraId="4E828DB4" w14:textId="77777777" w:rsidTr="0007100B">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5D8F03E2"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Woody Wetlands</w:t>
            </w:r>
          </w:p>
        </w:tc>
        <w:tc>
          <w:tcPr>
            <w:tcW w:w="1373" w:type="dxa"/>
          </w:tcPr>
          <w:p w14:paraId="5294CD5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319767F1" w14:textId="658C816E"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187B4565"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0.12</w:t>
            </w:r>
          </w:p>
        </w:tc>
        <w:tc>
          <w:tcPr>
            <w:tcW w:w="1733" w:type="dxa"/>
          </w:tcPr>
          <w:p w14:paraId="4C21FA0C" w14:textId="2549F1D0"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0A368FB6" w14:textId="77777777" w:rsidTr="0007100B">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01830916"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Emergent Herbaceous Wetland</w:t>
            </w:r>
          </w:p>
        </w:tc>
        <w:tc>
          <w:tcPr>
            <w:tcW w:w="1373" w:type="dxa"/>
          </w:tcPr>
          <w:p w14:paraId="1B004A8A"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753856CA" w14:textId="54F640DC"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0D6673B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0.07</w:t>
            </w:r>
          </w:p>
        </w:tc>
        <w:tc>
          <w:tcPr>
            <w:tcW w:w="1733" w:type="dxa"/>
          </w:tcPr>
          <w:p w14:paraId="2E72EE8E" w14:textId="3C539CA9"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bl>
    <w:p w14:paraId="6A33EF96" w14:textId="77777777" w:rsidR="00D26D53" w:rsidRPr="0048315A" w:rsidRDefault="00D26D53" w:rsidP="0048315A">
      <w:pPr>
        <w:pStyle w:val="BodyText"/>
      </w:pPr>
    </w:p>
    <w:p w14:paraId="657B4FB7" w14:textId="77777777" w:rsidR="00976A14" w:rsidRDefault="00976A14" w:rsidP="00E51B3A">
      <w:pPr>
        <w:pStyle w:val="Heading4"/>
      </w:pPr>
      <w:bookmarkStart w:id="69" w:name="_Toc106973559"/>
      <w:r>
        <w:t>Breaklines</w:t>
      </w:r>
      <w:bookmarkEnd w:id="69"/>
    </w:p>
    <w:p w14:paraId="46AE13D8" w14:textId="77777777" w:rsidR="0048315A" w:rsidRDefault="00161A02" w:rsidP="00230830">
      <w:pPr>
        <w:pStyle w:val="BodyText"/>
      </w:pPr>
      <w:r w:rsidRPr="00161A02">
        <w:t xml:space="preserve">Breaklines align grid cell faces and were used within the 2D mesh area to define prominent features including road embankments and hydraulic structures. Road embankment features were delineated in GIS and imported into RAS5 as breaklines to contain water where appropriate. Similarly, significant bridge/culvert crossings that were not processed out of the terrain data were modeled by </w:t>
      </w:r>
      <w:r w:rsidR="0086558D">
        <w:t>v-notch</w:t>
      </w:r>
      <w:r w:rsidRPr="00161A02">
        <w:t xml:space="preserve"> breaklines adjacent to the road embankment to align grid cells around the embankment and allow water to be routed through the embankment without creating artificial backwater. An example of the </w:t>
      </w:r>
      <w:r w:rsidR="0086558D">
        <w:t>v-notch</w:t>
      </w:r>
      <w:r w:rsidRPr="00161A02">
        <w:t xml:space="preserve"> breakline approach is shown </w:t>
      </w:r>
      <w:r w:rsidR="00C026C8">
        <w:t xml:space="preserve">in </w:t>
      </w:r>
      <w:r w:rsidR="0086558D">
        <w:fldChar w:fldCharType="begin"/>
      </w:r>
      <w:r w:rsidR="0086558D">
        <w:instrText xml:space="preserve"> REF _Ref61262552 \h </w:instrText>
      </w:r>
      <w:r w:rsidR="0086558D">
        <w:fldChar w:fldCharType="separate"/>
      </w:r>
      <w:r w:rsidR="00743D9F">
        <w:t xml:space="preserve">Figure </w:t>
      </w:r>
      <w:r w:rsidR="00743D9F">
        <w:rPr>
          <w:noProof/>
        </w:rPr>
        <w:t>9</w:t>
      </w:r>
      <w:r w:rsidR="0086558D">
        <w:fldChar w:fldCharType="end"/>
      </w:r>
      <w:r w:rsidRPr="00161A02">
        <w:t>.</w:t>
      </w:r>
    </w:p>
    <w:p w14:paraId="1F3C22AF" w14:textId="77777777" w:rsidR="0086558D" w:rsidRDefault="0086558D" w:rsidP="00230830">
      <w:pPr>
        <w:pStyle w:val="BodyText"/>
      </w:pPr>
      <w:r w:rsidRPr="0086558D">
        <w:t xml:space="preserve">County, interstate, common name, state recognized, and U.S. roads were incorporated for road breaklines from the U.S. Census Bureau TIGER/Line road layer.  </w:t>
      </w:r>
    </w:p>
    <w:p w14:paraId="610B458D" w14:textId="32009394" w:rsidR="00D26D53" w:rsidRDefault="00EC1DF8" w:rsidP="00D26D53">
      <w:pPr>
        <w:pStyle w:val="BodyText"/>
      </w:pPr>
      <w:r>
        <w:t>As per 2018 National Inventory of Dams, no public owned dams were present in the HUC-8.</w:t>
      </w:r>
      <w:r w:rsidR="0076101A">
        <w:t xml:space="preserve"> </w:t>
      </w:r>
      <w:r w:rsidR="00D26D53">
        <w:t>Private dams were not modeled as showing protection. This is to lessen the burden on private dam owners to maintain their dams in order to sustain the regulatory products created as a result of this study.</w:t>
      </w:r>
    </w:p>
    <w:p w14:paraId="44290C62" w14:textId="05D3EA8C" w:rsidR="00E73B1C" w:rsidRDefault="00E73B1C" w:rsidP="00E73B1C">
      <w:pPr>
        <w:pStyle w:val="BodyText"/>
      </w:pPr>
      <w:r>
        <w:lastRenderedPageBreak/>
        <w:t xml:space="preserve">Breaklines were also used along all the stream centerlines of streams draining greater than one square mile of drainage area. </w:t>
      </w:r>
      <w:r w:rsidR="002007D1" w:rsidRPr="002007D1">
        <w:t>Each streamline was topo-derived and the stream centerline was enforced with 100 feet cell spacing in order to align cells along the stream line and capture more detail along the one square mile stream network. Stream names were referenced from other sources such as NFHL and NHD datasets.</w:t>
      </w:r>
    </w:p>
    <w:p w14:paraId="0B6FE181" w14:textId="5E2ACF74" w:rsidR="004916E5" w:rsidRDefault="004916E5" w:rsidP="00E73B1C">
      <w:pPr>
        <w:pStyle w:val="BodyText"/>
      </w:pPr>
      <w:r>
        <w:t xml:space="preserve">This study area does not include levee systems. </w:t>
      </w:r>
    </w:p>
    <w:p w14:paraId="74A7C366" w14:textId="77777777" w:rsidR="006A1D08" w:rsidRPr="00193BD7" w:rsidRDefault="006A1D08" w:rsidP="00D26D53">
      <w:pPr>
        <w:pStyle w:val="BodyText"/>
      </w:pPr>
    </w:p>
    <w:p w14:paraId="74A882CC" w14:textId="77777777" w:rsidR="00D55F6F" w:rsidRDefault="004F2446" w:rsidP="004F2446">
      <w:pPr>
        <w:pStyle w:val="Numberedtext"/>
        <w:keepNext/>
        <w:numPr>
          <w:ilvl w:val="0"/>
          <w:numId w:val="0"/>
        </w:numPr>
        <w:jc w:val="center"/>
      </w:pPr>
      <w:r>
        <w:rPr>
          <w:noProof/>
        </w:rPr>
        <w:drawing>
          <wp:inline distT="0" distB="0" distL="0" distR="0" wp14:anchorId="2A06F5FC" wp14:editId="569CC227">
            <wp:extent cx="4713678" cy="5157216"/>
            <wp:effectExtent l="19050" t="19050" r="10795" b="2476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715904" cy="5159651"/>
                    </a:xfrm>
                    <a:prstGeom prst="rect">
                      <a:avLst/>
                    </a:prstGeom>
                    <a:ln>
                      <a:solidFill>
                        <a:schemeClr val="tx1"/>
                      </a:solidFill>
                    </a:ln>
                  </pic:spPr>
                </pic:pic>
              </a:graphicData>
            </a:graphic>
          </wp:inline>
        </w:drawing>
      </w:r>
    </w:p>
    <w:p w14:paraId="7FAEB7EE" w14:textId="77777777" w:rsidR="00161A02" w:rsidRDefault="00D55F6F" w:rsidP="000A3B6D">
      <w:pPr>
        <w:pStyle w:val="Caption"/>
        <w:jc w:val="center"/>
      </w:pPr>
      <w:bookmarkStart w:id="70" w:name="_Ref61262552"/>
      <w:bookmarkStart w:id="71" w:name="_Toc106973592"/>
      <w:r>
        <w:t xml:space="preserve">Figure </w:t>
      </w:r>
      <w:r>
        <w:fldChar w:fldCharType="begin"/>
      </w:r>
      <w:r>
        <w:instrText xml:space="preserve"> SEQ Figure \* ARABIC </w:instrText>
      </w:r>
      <w:r>
        <w:fldChar w:fldCharType="separate"/>
      </w:r>
      <w:r w:rsidR="00743D9F">
        <w:rPr>
          <w:noProof/>
        </w:rPr>
        <w:t>9</w:t>
      </w:r>
      <w:r>
        <w:fldChar w:fldCharType="end"/>
      </w:r>
      <w:bookmarkEnd w:id="70"/>
      <w:r>
        <w:t xml:space="preserve">: </w:t>
      </w:r>
      <w:r w:rsidR="0086558D">
        <w:t>V-notch</w:t>
      </w:r>
      <w:r w:rsidRPr="000C1FC9">
        <w:t xml:space="preserve"> Breakline Approach at Bridge Crossing</w:t>
      </w:r>
      <w:bookmarkEnd w:id="71"/>
    </w:p>
    <w:p w14:paraId="6CD31986" w14:textId="77777777" w:rsidR="00230830" w:rsidRDefault="00230830" w:rsidP="000A3B6D">
      <w:pPr>
        <w:pStyle w:val="Caption"/>
        <w:jc w:val="center"/>
      </w:pPr>
    </w:p>
    <w:p w14:paraId="79871174" w14:textId="77777777" w:rsidR="00976A14" w:rsidRDefault="0048315A" w:rsidP="00E51B3A">
      <w:pPr>
        <w:pStyle w:val="Heading4"/>
      </w:pPr>
      <w:bookmarkStart w:id="72" w:name="_Toc106973560"/>
      <w:r>
        <w:t>Refinement Regions</w:t>
      </w:r>
      <w:bookmarkEnd w:id="72"/>
    </w:p>
    <w:p w14:paraId="4DB57F02" w14:textId="055E16A5" w:rsidR="0048315A" w:rsidRDefault="00161A02" w:rsidP="00230830">
      <w:pPr>
        <w:pStyle w:val="BodyText"/>
      </w:pPr>
      <w:r w:rsidRPr="00161A02">
        <w:t xml:space="preserve">Refinement regions were created for each community within the </w:t>
      </w:r>
      <w:r w:rsidR="000462A0">
        <w:t>model</w:t>
      </w:r>
      <w:r w:rsidRPr="00161A02">
        <w:t xml:space="preserve">. The political boundary was used to determine the shape of the refinement region. The regions were assigned a cell spacing of 50 feet by 50 feet.  This finer cell spacing allows for more hydraulic calculations and mapping detail near areas where there are likely to be more structures. </w:t>
      </w:r>
      <w:r w:rsidR="001E6F4A">
        <w:t>Table 9</w:t>
      </w:r>
      <w:r w:rsidRPr="00161A02">
        <w:t xml:space="preserve"> shows the communities contained within </w:t>
      </w:r>
      <w:r w:rsidR="00196A72">
        <w:t>San Bernard</w:t>
      </w:r>
      <w:r w:rsidR="0086558D">
        <w:t xml:space="preserve"> </w:t>
      </w:r>
      <w:r w:rsidR="003624E2">
        <w:t xml:space="preserve">watershed that were </w:t>
      </w:r>
      <w:r w:rsidR="00B014BF">
        <w:t>modeled with refinement regions as well as the square mileage of the refinement region.</w:t>
      </w:r>
    </w:p>
    <w:p w14:paraId="38FF651B" w14:textId="77777777" w:rsidR="001E6F4A" w:rsidRDefault="001E6F4A" w:rsidP="00230830">
      <w:pPr>
        <w:pStyle w:val="BodyText"/>
      </w:pPr>
    </w:p>
    <w:p w14:paraId="46D650E9" w14:textId="633298DF" w:rsidR="00A315D3" w:rsidRDefault="00A315D3" w:rsidP="00230830">
      <w:pPr>
        <w:pStyle w:val="Caption"/>
        <w:jc w:val="center"/>
      </w:pPr>
      <w:bookmarkStart w:id="73" w:name="_Toc106973608"/>
      <w:r>
        <w:lastRenderedPageBreak/>
        <w:t xml:space="preserve">Table </w:t>
      </w:r>
      <w:r w:rsidR="0047146E">
        <w:fldChar w:fldCharType="begin"/>
      </w:r>
      <w:r w:rsidR="0047146E">
        <w:instrText xml:space="preserve"> SEQ Table \* ARABIC </w:instrText>
      </w:r>
      <w:r w:rsidR="0047146E">
        <w:fldChar w:fldCharType="separate"/>
      </w:r>
      <w:r w:rsidR="00743D9F">
        <w:rPr>
          <w:noProof/>
        </w:rPr>
        <w:t>9</w:t>
      </w:r>
      <w:r w:rsidR="0047146E">
        <w:fldChar w:fldCharType="end"/>
      </w:r>
      <w:r>
        <w:t>: Communities with 2D Mesh Refinement</w:t>
      </w:r>
      <w:bookmarkEnd w:id="73"/>
    </w:p>
    <w:tbl>
      <w:tblPr>
        <w:tblStyle w:val="CompassTable"/>
        <w:tblW w:w="3909" w:type="dxa"/>
        <w:jc w:val="center"/>
        <w:tblLayout w:type="fixed"/>
        <w:tblLook w:val="0020" w:firstRow="1" w:lastRow="0" w:firstColumn="0" w:lastColumn="0" w:noHBand="0" w:noVBand="0"/>
      </w:tblPr>
      <w:tblGrid>
        <w:gridCol w:w="2524"/>
        <w:gridCol w:w="1385"/>
      </w:tblGrid>
      <w:tr w:rsidR="0086558D" w14:paraId="538FA74D" w14:textId="77777777" w:rsidTr="004916E5">
        <w:trPr>
          <w:cnfStyle w:val="100000000000" w:firstRow="1" w:lastRow="0" w:firstColumn="0" w:lastColumn="0" w:oddVBand="0" w:evenVBand="0" w:oddHBand="0" w:evenHBand="0" w:firstRowFirstColumn="0" w:firstRowLastColumn="0" w:lastRowFirstColumn="0" w:lastRowLastColumn="0"/>
          <w:trHeight w:val="334"/>
          <w:jc w:val="center"/>
        </w:trPr>
        <w:tc>
          <w:tcPr>
            <w:tcW w:w="2524" w:type="dxa"/>
            <w:shd w:val="clear" w:color="auto" w:fill="00B5E2" w:themeFill="accent1"/>
          </w:tcPr>
          <w:p w14:paraId="26EAC4AD" w14:textId="77777777" w:rsidR="0086558D" w:rsidRPr="000A3B6D" w:rsidRDefault="0086558D" w:rsidP="008541E1">
            <w:pPr>
              <w:tabs>
                <w:tab w:val="clear" w:pos="284"/>
              </w:tabs>
              <w:autoSpaceDE w:val="0"/>
              <w:autoSpaceDN w:val="0"/>
              <w:adjustRightInd w:val="0"/>
              <w:spacing w:line="240" w:lineRule="auto"/>
              <w:jc w:val="center"/>
              <w:rPr>
                <w:rFonts w:cs="Calibri"/>
                <w:color w:val="FFFFFF" w:themeColor="background1"/>
                <w:kern w:val="0"/>
              </w:rPr>
            </w:pPr>
            <w:r w:rsidRPr="000A3B6D">
              <w:rPr>
                <w:rFonts w:cs="Calibri"/>
                <w:color w:val="FFFFFF" w:themeColor="background1"/>
                <w:kern w:val="0"/>
              </w:rPr>
              <w:t>Community Name</w:t>
            </w:r>
          </w:p>
        </w:tc>
        <w:tc>
          <w:tcPr>
            <w:tcW w:w="1385" w:type="dxa"/>
            <w:shd w:val="clear" w:color="auto" w:fill="00B5E2" w:themeFill="accent1"/>
          </w:tcPr>
          <w:p w14:paraId="1787E602" w14:textId="77777777" w:rsidR="0086558D" w:rsidRPr="000A3B6D" w:rsidRDefault="0086558D" w:rsidP="008541E1">
            <w:pPr>
              <w:tabs>
                <w:tab w:val="clear" w:pos="284"/>
              </w:tabs>
              <w:autoSpaceDE w:val="0"/>
              <w:autoSpaceDN w:val="0"/>
              <w:adjustRightInd w:val="0"/>
              <w:spacing w:line="240" w:lineRule="auto"/>
              <w:jc w:val="center"/>
              <w:rPr>
                <w:rFonts w:cs="Calibri"/>
                <w:color w:val="FFFFFF" w:themeColor="background1"/>
                <w:kern w:val="0"/>
              </w:rPr>
            </w:pPr>
            <w:r w:rsidRPr="000A3B6D">
              <w:rPr>
                <w:rFonts w:cs="Calibri"/>
                <w:color w:val="FFFFFF" w:themeColor="background1"/>
                <w:kern w:val="0"/>
              </w:rPr>
              <w:t>Area (mi</w:t>
            </w:r>
            <w:r w:rsidRPr="000A3B6D">
              <w:rPr>
                <w:rFonts w:cs="Calibri"/>
                <w:color w:val="FFFFFF" w:themeColor="background1"/>
                <w:kern w:val="0"/>
                <w:vertAlign w:val="superscript"/>
              </w:rPr>
              <w:t>2</w:t>
            </w:r>
            <w:r w:rsidRPr="000A3B6D">
              <w:rPr>
                <w:rFonts w:cs="Calibri"/>
                <w:color w:val="FFFFFF" w:themeColor="background1"/>
                <w:kern w:val="0"/>
              </w:rPr>
              <w:t>)</w:t>
            </w:r>
          </w:p>
        </w:tc>
      </w:tr>
      <w:tr w:rsidR="00E73B1C" w14:paraId="14CC968C" w14:textId="77777777" w:rsidTr="004916E5">
        <w:trPr>
          <w:cnfStyle w:val="000000100000" w:firstRow="0" w:lastRow="0" w:firstColumn="0" w:lastColumn="0" w:oddVBand="0" w:evenVBand="0" w:oddHBand="1" w:evenHBand="0" w:firstRowFirstColumn="0" w:firstRowLastColumn="0" w:lastRowFirstColumn="0" w:lastRowLastColumn="0"/>
          <w:trHeight w:val="290"/>
          <w:jc w:val="center"/>
        </w:trPr>
        <w:tc>
          <w:tcPr>
            <w:tcW w:w="2524" w:type="dxa"/>
            <w:vAlign w:val="top"/>
          </w:tcPr>
          <w:p w14:paraId="4912273D" w14:textId="346C5457" w:rsidR="00E73B1C" w:rsidRPr="00193BD7" w:rsidRDefault="00E73B1C" w:rsidP="000A3B6D">
            <w:pPr>
              <w:tabs>
                <w:tab w:val="clear" w:pos="284"/>
              </w:tabs>
              <w:autoSpaceDE w:val="0"/>
              <w:autoSpaceDN w:val="0"/>
              <w:adjustRightInd w:val="0"/>
              <w:spacing w:line="240" w:lineRule="auto"/>
              <w:jc w:val="center"/>
              <w:rPr>
                <w:rFonts w:cs="Calibri"/>
                <w:color w:val="auto"/>
                <w:kern w:val="0"/>
                <w:szCs w:val="20"/>
              </w:rPr>
            </w:pPr>
            <w:r>
              <w:rPr>
                <w:rFonts w:cs="Calibri"/>
                <w:kern w:val="0"/>
                <w:sz w:val="22"/>
              </w:rPr>
              <w:t>West Columbia City</w:t>
            </w:r>
          </w:p>
        </w:tc>
        <w:tc>
          <w:tcPr>
            <w:tcW w:w="1385" w:type="dxa"/>
            <w:vAlign w:val="top"/>
          </w:tcPr>
          <w:p w14:paraId="58782913" w14:textId="17D0EE8A" w:rsidR="00E73B1C" w:rsidRPr="00193BD7" w:rsidRDefault="00E73B1C" w:rsidP="000A3B6D">
            <w:pPr>
              <w:tabs>
                <w:tab w:val="clear" w:pos="284"/>
              </w:tabs>
              <w:autoSpaceDE w:val="0"/>
              <w:autoSpaceDN w:val="0"/>
              <w:adjustRightInd w:val="0"/>
              <w:spacing w:line="240" w:lineRule="auto"/>
              <w:jc w:val="center"/>
              <w:rPr>
                <w:rFonts w:cs="Calibri"/>
                <w:color w:val="auto"/>
                <w:kern w:val="0"/>
                <w:szCs w:val="20"/>
              </w:rPr>
            </w:pPr>
            <w:r>
              <w:rPr>
                <w:rFonts w:cs="Calibri"/>
                <w:kern w:val="0"/>
                <w:sz w:val="22"/>
              </w:rPr>
              <w:t>1.72</w:t>
            </w:r>
          </w:p>
        </w:tc>
      </w:tr>
      <w:tr w:rsidR="00E73B1C" w14:paraId="598D9F11" w14:textId="77777777" w:rsidTr="004916E5">
        <w:trPr>
          <w:cnfStyle w:val="000000010000" w:firstRow="0" w:lastRow="0" w:firstColumn="0" w:lastColumn="0" w:oddVBand="0" w:evenVBand="0" w:oddHBand="0" w:evenHBand="1" w:firstRowFirstColumn="0" w:firstRowLastColumn="0" w:lastRowFirstColumn="0" w:lastRowLastColumn="0"/>
          <w:trHeight w:val="290"/>
          <w:jc w:val="center"/>
        </w:trPr>
        <w:tc>
          <w:tcPr>
            <w:tcW w:w="2524" w:type="dxa"/>
            <w:vAlign w:val="top"/>
          </w:tcPr>
          <w:p w14:paraId="07B827C5" w14:textId="72FD6437" w:rsidR="00E73B1C" w:rsidRPr="00193BD7" w:rsidRDefault="00E73B1C" w:rsidP="000A3B6D">
            <w:pPr>
              <w:tabs>
                <w:tab w:val="clear" w:pos="284"/>
              </w:tabs>
              <w:autoSpaceDE w:val="0"/>
              <w:autoSpaceDN w:val="0"/>
              <w:adjustRightInd w:val="0"/>
              <w:spacing w:line="240" w:lineRule="auto"/>
              <w:jc w:val="center"/>
              <w:rPr>
                <w:rFonts w:cs="Calibri"/>
                <w:color w:val="auto"/>
                <w:kern w:val="0"/>
                <w:szCs w:val="20"/>
              </w:rPr>
            </w:pPr>
            <w:r>
              <w:rPr>
                <w:rFonts w:cs="Calibri"/>
                <w:kern w:val="0"/>
                <w:sz w:val="22"/>
              </w:rPr>
              <w:t>Sweeny City</w:t>
            </w:r>
          </w:p>
        </w:tc>
        <w:tc>
          <w:tcPr>
            <w:tcW w:w="1385" w:type="dxa"/>
            <w:vAlign w:val="top"/>
          </w:tcPr>
          <w:p w14:paraId="3EDA58CE" w14:textId="0FC9F234" w:rsidR="00E73B1C" w:rsidRPr="00193BD7" w:rsidRDefault="00E73B1C" w:rsidP="000A3B6D">
            <w:pPr>
              <w:tabs>
                <w:tab w:val="clear" w:pos="284"/>
              </w:tabs>
              <w:autoSpaceDE w:val="0"/>
              <w:autoSpaceDN w:val="0"/>
              <w:adjustRightInd w:val="0"/>
              <w:spacing w:line="240" w:lineRule="auto"/>
              <w:jc w:val="center"/>
              <w:rPr>
                <w:rFonts w:cs="Calibri"/>
                <w:color w:val="auto"/>
                <w:kern w:val="0"/>
                <w:szCs w:val="20"/>
              </w:rPr>
            </w:pPr>
            <w:r>
              <w:rPr>
                <w:rFonts w:cs="Calibri"/>
                <w:kern w:val="0"/>
                <w:sz w:val="22"/>
              </w:rPr>
              <w:t>1.93</w:t>
            </w:r>
          </w:p>
        </w:tc>
      </w:tr>
      <w:tr w:rsidR="00E73B1C" w14:paraId="7B823753" w14:textId="77777777" w:rsidTr="004916E5">
        <w:trPr>
          <w:cnfStyle w:val="000000100000" w:firstRow="0" w:lastRow="0" w:firstColumn="0" w:lastColumn="0" w:oddVBand="0" w:evenVBand="0" w:oddHBand="1" w:evenHBand="0" w:firstRowFirstColumn="0" w:firstRowLastColumn="0" w:lastRowFirstColumn="0" w:lastRowLastColumn="0"/>
          <w:trHeight w:val="290"/>
          <w:jc w:val="center"/>
        </w:trPr>
        <w:tc>
          <w:tcPr>
            <w:tcW w:w="2524" w:type="dxa"/>
            <w:vAlign w:val="top"/>
          </w:tcPr>
          <w:p w14:paraId="291C2CEA" w14:textId="0B118671" w:rsidR="00E73B1C" w:rsidRPr="00193BD7" w:rsidRDefault="00E73B1C" w:rsidP="000A3B6D">
            <w:pPr>
              <w:tabs>
                <w:tab w:val="clear" w:pos="284"/>
              </w:tabs>
              <w:autoSpaceDE w:val="0"/>
              <w:autoSpaceDN w:val="0"/>
              <w:adjustRightInd w:val="0"/>
              <w:spacing w:line="240" w:lineRule="auto"/>
              <w:jc w:val="center"/>
              <w:rPr>
                <w:rFonts w:cs="Calibri"/>
                <w:color w:val="auto"/>
                <w:kern w:val="0"/>
                <w:szCs w:val="20"/>
              </w:rPr>
            </w:pPr>
            <w:r>
              <w:rPr>
                <w:rFonts w:cs="Calibri"/>
                <w:kern w:val="0"/>
                <w:sz w:val="22"/>
              </w:rPr>
              <w:t>Lake Jackson City</w:t>
            </w:r>
          </w:p>
        </w:tc>
        <w:tc>
          <w:tcPr>
            <w:tcW w:w="1385" w:type="dxa"/>
            <w:vAlign w:val="top"/>
          </w:tcPr>
          <w:p w14:paraId="38F3C967" w14:textId="7367F652" w:rsidR="00E73B1C" w:rsidRPr="00193BD7" w:rsidRDefault="00E73B1C" w:rsidP="000A3B6D">
            <w:pPr>
              <w:tabs>
                <w:tab w:val="clear" w:pos="284"/>
              </w:tabs>
              <w:autoSpaceDE w:val="0"/>
              <w:autoSpaceDN w:val="0"/>
              <w:adjustRightInd w:val="0"/>
              <w:spacing w:line="240" w:lineRule="auto"/>
              <w:jc w:val="center"/>
              <w:rPr>
                <w:rFonts w:cs="Calibri"/>
                <w:color w:val="auto"/>
                <w:kern w:val="0"/>
                <w:szCs w:val="20"/>
              </w:rPr>
            </w:pPr>
            <w:r>
              <w:rPr>
                <w:rFonts w:cs="Calibri"/>
                <w:kern w:val="0"/>
                <w:sz w:val="22"/>
              </w:rPr>
              <w:t>0.01</w:t>
            </w:r>
          </w:p>
        </w:tc>
      </w:tr>
      <w:tr w:rsidR="00E73B1C" w14:paraId="340A74D8" w14:textId="77777777" w:rsidTr="004916E5">
        <w:trPr>
          <w:cnfStyle w:val="000000010000" w:firstRow="0" w:lastRow="0" w:firstColumn="0" w:lastColumn="0" w:oddVBand="0" w:evenVBand="0" w:oddHBand="0" w:evenHBand="1" w:firstRowFirstColumn="0" w:firstRowLastColumn="0" w:lastRowFirstColumn="0" w:lastRowLastColumn="0"/>
          <w:trHeight w:val="290"/>
          <w:jc w:val="center"/>
        </w:trPr>
        <w:tc>
          <w:tcPr>
            <w:tcW w:w="2524" w:type="dxa"/>
            <w:vAlign w:val="top"/>
          </w:tcPr>
          <w:p w14:paraId="4D917339" w14:textId="17323E2B" w:rsidR="00E73B1C" w:rsidRPr="00193BD7" w:rsidRDefault="00E73B1C" w:rsidP="000A3B6D">
            <w:pPr>
              <w:tabs>
                <w:tab w:val="clear" w:pos="284"/>
              </w:tabs>
              <w:autoSpaceDE w:val="0"/>
              <w:autoSpaceDN w:val="0"/>
              <w:adjustRightInd w:val="0"/>
              <w:spacing w:line="240" w:lineRule="auto"/>
              <w:jc w:val="center"/>
              <w:rPr>
                <w:rFonts w:cs="Calibri"/>
                <w:color w:val="auto"/>
                <w:kern w:val="0"/>
                <w:szCs w:val="20"/>
              </w:rPr>
            </w:pPr>
            <w:r>
              <w:rPr>
                <w:rFonts w:cs="Calibri"/>
                <w:kern w:val="0"/>
                <w:sz w:val="22"/>
              </w:rPr>
              <w:t>Jones Creek Village</w:t>
            </w:r>
          </w:p>
        </w:tc>
        <w:tc>
          <w:tcPr>
            <w:tcW w:w="1385" w:type="dxa"/>
            <w:vAlign w:val="top"/>
          </w:tcPr>
          <w:p w14:paraId="5FFE2626" w14:textId="58B03045" w:rsidR="00E73B1C" w:rsidRPr="00193BD7" w:rsidRDefault="00E73B1C" w:rsidP="000A3B6D">
            <w:pPr>
              <w:tabs>
                <w:tab w:val="clear" w:pos="284"/>
              </w:tabs>
              <w:autoSpaceDE w:val="0"/>
              <w:autoSpaceDN w:val="0"/>
              <w:adjustRightInd w:val="0"/>
              <w:spacing w:line="240" w:lineRule="auto"/>
              <w:jc w:val="center"/>
              <w:rPr>
                <w:rFonts w:cs="Calibri"/>
                <w:color w:val="auto"/>
                <w:kern w:val="0"/>
                <w:szCs w:val="20"/>
              </w:rPr>
            </w:pPr>
            <w:r>
              <w:rPr>
                <w:rFonts w:cs="Calibri"/>
                <w:kern w:val="0"/>
                <w:sz w:val="22"/>
              </w:rPr>
              <w:t>2.62</w:t>
            </w:r>
          </w:p>
        </w:tc>
      </w:tr>
      <w:tr w:rsidR="00E73B1C" w14:paraId="3C9E9D6D" w14:textId="77777777" w:rsidTr="004916E5">
        <w:trPr>
          <w:cnfStyle w:val="000000100000" w:firstRow="0" w:lastRow="0" w:firstColumn="0" w:lastColumn="0" w:oddVBand="0" w:evenVBand="0" w:oddHBand="1" w:evenHBand="0" w:firstRowFirstColumn="0" w:firstRowLastColumn="0" w:lastRowFirstColumn="0" w:lastRowLastColumn="0"/>
          <w:trHeight w:val="290"/>
          <w:jc w:val="center"/>
        </w:trPr>
        <w:tc>
          <w:tcPr>
            <w:tcW w:w="2524" w:type="dxa"/>
            <w:vAlign w:val="top"/>
          </w:tcPr>
          <w:p w14:paraId="103151AC" w14:textId="6BE8DA46" w:rsidR="00E73B1C" w:rsidRPr="00193BD7" w:rsidRDefault="00E73B1C" w:rsidP="000A3B6D">
            <w:pPr>
              <w:tabs>
                <w:tab w:val="clear" w:pos="284"/>
              </w:tabs>
              <w:autoSpaceDE w:val="0"/>
              <w:autoSpaceDN w:val="0"/>
              <w:adjustRightInd w:val="0"/>
              <w:spacing w:line="240" w:lineRule="auto"/>
              <w:jc w:val="center"/>
              <w:rPr>
                <w:rFonts w:cs="Calibri"/>
                <w:color w:val="auto"/>
                <w:kern w:val="0"/>
                <w:szCs w:val="20"/>
              </w:rPr>
            </w:pPr>
            <w:r>
              <w:rPr>
                <w:rFonts w:cs="Calibri"/>
                <w:kern w:val="0"/>
                <w:sz w:val="22"/>
              </w:rPr>
              <w:t>Freeport City</w:t>
            </w:r>
          </w:p>
        </w:tc>
        <w:tc>
          <w:tcPr>
            <w:tcW w:w="1385" w:type="dxa"/>
            <w:vAlign w:val="top"/>
          </w:tcPr>
          <w:p w14:paraId="4F16E6BC" w14:textId="3800AB99" w:rsidR="00E73B1C" w:rsidRPr="00193BD7" w:rsidRDefault="00E73B1C" w:rsidP="000A3B6D">
            <w:pPr>
              <w:tabs>
                <w:tab w:val="clear" w:pos="284"/>
              </w:tabs>
              <w:autoSpaceDE w:val="0"/>
              <w:autoSpaceDN w:val="0"/>
              <w:adjustRightInd w:val="0"/>
              <w:spacing w:line="240" w:lineRule="auto"/>
              <w:jc w:val="center"/>
              <w:rPr>
                <w:rFonts w:cs="Calibri"/>
                <w:color w:val="auto"/>
                <w:kern w:val="0"/>
                <w:szCs w:val="20"/>
              </w:rPr>
            </w:pPr>
            <w:r>
              <w:rPr>
                <w:rFonts w:cs="Calibri"/>
                <w:kern w:val="0"/>
                <w:sz w:val="22"/>
              </w:rPr>
              <w:t>1.71</w:t>
            </w:r>
          </w:p>
        </w:tc>
      </w:tr>
      <w:tr w:rsidR="00E73B1C" w14:paraId="3ED1516D" w14:textId="77777777" w:rsidTr="004916E5">
        <w:trPr>
          <w:cnfStyle w:val="000000010000" w:firstRow="0" w:lastRow="0" w:firstColumn="0" w:lastColumn="0" w:oddVBand="0" w:evenVBand="0" w:oddHBand="0" w:evenHBand="1" w:firstRowFirstColumn="0" w:firstRowLastColumn="0" w:lastRowFirstColumn="0" w:lastRowLastColumn="0"/>
          <w:trHeight w:val="290"/>
          <w:jc w:val="center"/>
        </w:trPr>
        <w:tc>
          <w:tcPr>
            <w:tcW w:w="2524" w:type="dxa"/>
            <w:vAlign w:val="top"/>
          </w:tcPr>
          <w:p w14:paraId="2C0A445A" w14:textId="5365A3A7" w:rsidR="00E73B1C" w:rsidRPr="00193BD7" w:rsidRDefault="00E73B1C" w:rsidP="000A3B6D">
            <w:pPr>
              <w:tabs>
                <w:tab w:val="clear" w:pos="284"/>
              </w:tabs>
              <w:autoSpaceDE w:val="0"/>
              <w:autoSpaceDN w:val="0"/>
              <w:adjustRightInd w:val="0"/>
              <w:spacing w:line="240" w:lineRule="auto"/>
              <w:jc w:val="center"/>
              <w:rPr>
                <w:rFonts w:cs="Calibri"/>
                <w:color w:val="auto"/>
                <w:kern w:val="0"/>
                <w:szCs w:val="20"/>
              </w:rPr>
            </w:pPr>
            <w:r>
              <w:rPr>
                <w:rFonts w:cs="Calibri"/>
                <w:kern w:val="0"/>
                <w:sz w:val="22"/>
              </w:rPr>
              <w:t>Brazoria City</w:t>
            </w:r>
          </w:p>
        </w:tc>
        <w:tc>
          <w:tcPr>
            <w:tcW w:w="1385" w:type="dxa"/>
            <w:vAlign w:val="top"/>
          </w:tcPr>
          <w:p w14:paraId="20ECFDCC" w14:textId="3BF85D5A" w:rsidR="00E73B1C" w:rsidRPr="00193BD7" w:rsidRDefault="00E73B1C" w:rsidP="000A3B6D">
            <w:pPr>
              <w:tabs>
                <w:tab w:val="clear" w:pos="284"/>
              </w:tabs>
              <w:autoSpaceDE w:val="0"/>
              <w:autoSpaceDN w:val="0"/>
              <w:adjustRightInd w:val="0"/>
              <w:spacing w:line="240" w:lineRule="auto"/>
              <w:jc w:val="center"/>
              <w:rPr>
                <w:rFonts w:cs="Calibri"/>
                <w:color w:val="auto"/>
                <w:kern w:val="0"/>
                <w:szCs w:val="20"/>
              </w:rPr>
            </w:pPr>
            <w:r>
              <w:rPr>
                <w:rFonts w:cs="Calibri"/>
                <w:kern w:val="0"/>
                <w:sz w:val="22"/>
              </w:rPr>
              <w:t>2.55</w:t>
            </w:r>
          </w:p>
        </w:tc>
      </w:tr>
      <w:tr w:rsidR="00E73B1C" w14:paraId="67E802F7" w14:textId="77777777" w:rsidTr="004916E5">
        <w:trPr>
          <w:cnfStyle w:val="000000100000" w:firstRow="0" w:lastRow="0" w:firstColumn="0" w:lastColumn="0" w:oddVBand="0" w:evenVBand="0" w:oddHBand="1" w:evenHBand="0" w:firstRowFirstColumn="0" w:firstRowLastColumn="0" w:lastRowFirstColumn="0" w:lastRowLastColumn="0"/>
          <w:trHeight w:val="290"/>
          <w:jc w:val="center"/>
        </w:trPr>
        <w:tc>
          <w:tcPr>
            <w:tcW w:w="2524" w:type="dxa"/>
            <w:vAlign w:val="top"/>
          </w:tcPr>
          <w:p w14:paraId="7F2DA606" w14:textId="301B33B9" w:rsidR="00E73B1C" w:rsidRPr="00193BD7" w:rsidRDefault="00E73B1C" w:rsidP="000A3B6D">
            <w:pPr>
              <w:tabs>
                <w:tab w:val="clear" w:pos="284"/>
              </w:tabs>
              <w:autoSpaceDE w:val="0"/>
              <w:autoSpaceDN w:val="0"/>
              <w:adjustRightInd w:val="0"/>
              <w:spacing w:line="240" w:lineRule="auto"/>
              <w:jc w:val="center"/>
              <w:rPr>
                <w:rFonts w:cs="Calibri"/>
                <w:color w:val="auto"/>
                <w:kern w:val="0"/>
                <w:szCs w:val="20"/>
              </w:rPr>
            </w:pPr>
            <w:r>
              <w:rPr>
                <w:rFonts w:cs="Calibri"/>
                <w:kern w:val="0"/>
                <w:sz w:val="22"/>
              </w:rPr>
              <w:t>Eagle Lake City</w:t>
            </w:r>
          </w:p>
        </w:tc>
        <w:tc>
          <w:tcPr>
            <w:tcW w:w="1385" w:type="dxa"/>
            <w:vAlign w:val="top"/>
          </w:tcPr>
          <w:p w14:paraId="154735CF" w14:textId="61BD7CC7" w:rsidR="00E73B1C" w:rsidRPr="00193BD7" w:rsidRDefault="00E73B1C" w:rsidP="000A3B6D">
            <w:pPr>
              <w:tabs>
                <w:tab w:val="clear" w:pos="284"/>
              </w:tabs>
              <w:autoSpaceDE w:val="0"/>
              <w:autoSpaceDN w:val="0"/>
              <w:adjustRightInd w:val="0"/>
              <w:spacing w:line="240" w:lineRule="auto"/>
              <w:jc w:val="center"/>
              <w:rPr>
                <w:rFonts w:cs="Calibri"/>
                <w:color w:val="auto"/>
                <w:kern w:val="0"/>
                <w:szCs w:val="20"/>
              </w:rPr>
            </w:pPr>
            <w:r>
              <w:rPr>
                <w:rFonts w:cs="Calibri"/>
                <w:kern w:val="0"/>
                <w:sz w:val="22"/>
              </w:rPr>
              <w:t>1.32</w:t>
            </w:r>
          </w:p>
        </w:tc>
      </w:tr>
      <w:tr w:rsidR="00E73B1C" w14:paraId="17521D20" w14:textId="77777777" w:rsidTr="004916E5">
        <w:trPr>
          <w:cnfStyle w:val="000000010000" w:firstRow="0" w:lastRow="0" w:firstColumn="0" w:lastColumn="0" w:oddVBand="0" w:evenVBand="0" w:oddHBand="0" w:evenHBand="1" w:firstRowFirstColumn="0" w:firstRowLastColumn="0" w:lastRowFirstColumn="0" w:lastRowLastColumn="0"/>
          <w:trHeight w:val="290"/>
          <w:jc w:val="center"/>
        </w:trPr>
        <w:tc>
          <w:tcPr>
            <w:tcW w:w="2524" w:type="dxa"/>
            <w:vAlign w:val="top"/>
          </w:tcPr>
          <w:p w14:paraId="4AC6A37C" w14:textId="7652B7AD" w:rsidR="00E73B1C" w:rsidRPr="00193BD7" w:rsidRDefault="00E73B1C" w:rsidP="000A3B6D">
            <w:pPr>
              <w:tabs>
                <w:tab w:val="clear" w:pos="284"/>
              </w:tabs>
              <w:autoSpaceDE w:val="0"/>
              <w:autoSpaceDN w:val="0"/>
              <w:adjustRightInd w:val="0"/>
              <w:spacing w:line="240" w:lineRule="auto"/>
              <w:jc w:val="center"/>
              <w:rPr>
                <w:rFonts w:cs="Calibri"/>
                <w:color w:val="auto"/>
                <w:kern w:val="0"/>
                <w:szCs w:val="20"/>
              </w:rPr>
            </w:pPr>
            <w:r>
              <w:rPr>
                <w:rFonts w:cs="Calibri"/>
                <w:kern w:val="0"/>
                <w:sz w:val="22"/>
              </w:rPr>
              <w:t>East Bernard City</w:t>
            </w:r>
          </w:p>
        </w:tc>
        <w:tc>
          <w:tcPr>
            <w:tcW w:w="1385" w:type="dxa"/>
            <w:vAlign w:val="top"/>
          </w:tcPr>
          <w:p w14:paraId="417A9926" w14:textId="3CF27490" w:rsidR="00E73B1C" w:rsidRPr="00193BD7" w:rsidRDefault="00E73B1C" w:rsidP="000A3B6D">
            <w:pPr>
              <w:tabs>
                <w:tab w:val="clear" w:pos="284"/>
              </w:tabs>
              <w:autoSpaceDE w:val="0"/>
              <w:autoSpaceDN w:val="0"/>
              <w:adjustRightInd w:val="0"/>
              <w:spacing w:line="240" w:lineRule="auto"/>
              <w:jc w:val="center"/>
              <w:rPr>
                <w:rFonts w:cs="Calibri"/>
                <w:color w:val="auto"/>
                <w:kern w:val="0"/>
                <w:szCs w:val="20"/>
              </w:rPr>
            </w:pPr>
            <w:r>
              <w:rPr>
                <w:rFonts w:cs="Calibri"/>
                <w:kern w:val="0"/>
                <w:sz w:val="22"/>
              </w:rPr>
              <w:t>3.79</w:t>
            </w:r>
          </w:p>
        </w:tc>
      </w:tr>
      <w:tr w:rsidR="00E73B1C" w14:paraId="7D450D4A" w14:textId="77777777" w:rsidTr="004916E5">
        <w:trPr>
          <w:cnfStyle w:val="000000100000" w:firstRow="0" w:lastRow="0" w:firstColumn="0" w:lastColumn="0" w:oddVBand="0" w:evenVBand="0" w:oddHBand="1" w:evenHBand="0" w:firstRowFirstColumn="0" w:firstRowLastColumn="0" w:lastRowFirstColumn="0" w:lastRowLastColumn="0"/>
          <w:trHeight w:val="290"/>
          <w:jc w:val="center"/>
        </w:trPr>
        <w:tc>
          <w:tcPr>
            <w:tcW w:w="2524" w:type="dxa"/>
            <w:vAlign w:val="top"/>
          </w:tcPr>
          <w:p w14:paraId="443411B1" w14:textId="75DEB6E2" w:rsidR="00E73B1C" w:rsidRPr="00193BD7" w:rsidRDefault="00E73B1C" w:rsidP="000A3B6D">
            <w:pPr>
              <w:tabs>
                <w:tab w:val="clear" w:pos="284"/>
              </w:tabs>
              <w:autoSpaceDE w:val="0"/>
              <w:autoSpaceDN w:val="0"/>
              <w:adjustRightInd w:val="0"/>
              <w:spacing w:line="240" w:lineRule="auto"/>
              <w:jc w:val="center"/>
              <w:rPr>
                <w:rFonts w:cs="Calibri"/>
                <w:color w:val="auto"/>
                <w:kern w:val="0"/>
                <w:szCs w:val="20"/>
              </w:rPr>
            </w:pPr>
            <w:r>
              <w:rPr>
                <w:rFonts w:cs="Calibri"/>
                <w:kern w:val="0"/>
                <w:sz w:val="22"/>
              </w:rPr>
              <w:t>Wharton City</w:t>
            </w:r>
          </w:p>
        </w:tc>
        <w:tc>
          <w:tcPr>
            <w:tcW w:w="1385" w:type="dxa"/>
            <w:vAlign w:val="top"/>
          </w:tcPr>
          <w:p w14:paraId="1C978E91" w14:textId="32E0A76A" w:rsidR="00E73B1C" w:rsidRPr="00193BD7" w:rsidRDefault="00E73B1C" w:rsidP="000A3B6D">
            <w:pPr>
              <w:tabs>
                <w:tab w:val="clear" w:pos="284"/>
              </w:tabs>
              <w:autoSpaceDE w:val="0"/>
              <w:autoSpaceDN w:val="0"/>
              <w:adjustRightInd w:val="0"/>
              <w:spacing w:line="240" w:lineRule="auto"/>
              <w:jc w:val="center"/>
              <w:rPr>
                <w:rFonts w:cs="Calibri"/>
                <w:color w:val="auto"/>
                <w:kern w:val="0"/>
                <w:szCs w:val="20"/>
              </w:rPr>
            </w:pPr>
            <w:r>
              <w:rPr>
                <w:rFonts w:cs="Calibri"/>
                <w:kern w:val="0"/>
                <w:sz w:val="22"/>
              </w:rPr>
              <w:t>2.32</w:t>
            </w:r>
          </w:p>
        </w:tc>
      </w:tr>
      <w:tr w:rsidR="00E73B1C" w14:paraId="0648011A" w14:textId="77777777" w:rsidTr="004916E5">
        <w:trPr>
          <w:cnfStyle w:val="000000010000" w:firstRow="0" w:lastRow="0" w:firstColumn="0" w:lastColumn="0" w:oddVBand="0" w:evenVBand="0" w:oddHBand="0" w:evenHBand="1" w:firstRowFirstColumn="0" w:firstRowLastColumn="0" w:lastRowFirstColumn="0" w:lastRowLastColumn="0"/>
          <w:trHeight w:val="290"/>
          <w:jc w:val="center"/>
        </w:trPr>
        <w:tc>
          <w:tcPr>
            <w:tcW w:w="2524" w:type="dxa"/>
            <w:vAlign w:val="top"/>
          </w:tcPr>
          <w:p w14:paraId="5D1BCE10" w14:textId="1C51F356" w:rsidR="00E73B1C" w:rsidRPr="00193BD7" w:rsidRDefault="00E73B1C" w:rsidP="000A3B6D">
            <w:pPr>
              <w:tabs>
                <w:tab w:val="clear" w:pos="284"/>
              </w:tabs>
              <w:autoSpaceDE w:val="0"/>
              <w:autoSpaceDN w:val="0"/>
              <w:adjustRightInd w:val="0"/>
              <w:spacing w:line="240" w:lineRule="auto"/>
              <w:jc w:val="center"/>
              <w:rPr>
                <w:rFonts w:cs="Calibri"/>
                <w:color w:val="auto"/>
                <w:kern w:val="0"/>
                <w:szCs w:val="20"/>
              </w:rPr>
            </w:pPr>
            <w:r>
              <w:rPr>
                <w:rFonts w:cs="Calibri"/>
                <w:kern w:val="0"/>
                <w:sz w:val="22"/>
              </w:rPr>
              <w:t>Wallis City</w:t>
            </w:r>
          </w:p>
        </w:tc>
        <w:tc>
          <w:tcPr>
            <w:tcW w:w="1385" w:type="dxa"/>
            <w:vAlign w:val="top"/>
          </w:tcPr>
          <w:p w14:paraId="0EBD1129" w14:textId="4E5075A5" w:rsidR="00E73B1C" w:rsidRPr="00193BD7" w:rsidRDefault="00E73B1C" w:rsidP="000A3B6D">
            <w:pPr>
              <w:tabs>
                <w:tab w:val="clear" w:pos="284"/>
              </w:tabs>
              <w:autoSpaceDE w:val="0"/>
              <w:autoSpaceDN w:val="0"/>
              <w:adjustRightInd w:val="0"/>
              <w:spacing w:line="240" w:lineRule="auto"/>
              <w:jc w:val="center"/>
              <w:rPr>
                <w:rFonts w:cs="Calibri"/>
                <w:color w:val="auto"/>
                <w:kern w:val="0"/>
                <w:szCs w:val="20"/>
              </w:rPr>
            </w:pPr>
            <w:r>
              <w:rPr>
                <w:rFonts w:cs="Calibri"/>
                <w:kern w:val="0"/>
                <w:sz w:val="22"/>
              </w:rPr>
              <w:t>1.48</w:t>
            </w:r>
          </w:p>
        </w:tc>
      </w:tr>
      <w:tr w:rsidR="00E73B1C" w14:paraId="5F16B2E5" w14:textId="77777777" w:rsidTr="004916E5">
        <w:trPr>
          <w:cnfStyle w:val="000000100000" w:firstRow="0" w:lastRow="0" w:firstColumn="0" w:lastColumn="0" w:oddVBand="0" w:evenVBand="0" w:oddHBand="1" w:evenHBand="0" w:firstRowFirstColumn="0" w:firstRowLastColumn="0" w:lastRowFirstColumn="0" w:lastRowLastColumn="0"/>
          <w:trHeight w:val="290"/>
          <w:jc w:val="center"/>
        </w:trPr>
        <w:tc>
          <w:tcPr>
            <w:tcW w:w="2524" w:type="dxa"/>
            <w:vAlign w:val="top"/>
          </w:tcPr>
          <w:p w14:paraId="135F068F" w14:textId="3D88A7CA" w:rsidR="00E73B1C" w:rsidRPr="00193BD7" w:rsidRDefault="00E73B1C" w:rsidP="000A3B6D">
            <w:pPr>
              <w:tabs>
                <w:tab w:val="clear" w:pos="284"/>
              </w:tabs>
              <w:autoSpaceDE w:val="0"/>
              <w:autoSpaceDN w:val="0"/>
              <w:adjustRightInd w:val="0"/>
              <w:spacing w:line="240" w:lineRule="auto"/>
              <w:jc w:val="center"/>
              <w:rPr>
                <w:rFonts w:cs="Calibri"/>
                <w:color w:val="auto"/>
                <w:kern w:val="0"/>
                <w:szCs w:val="20"/>
              </w:rPr>
            </w:pPr>
            <w:r>
              <w:rPr>
                <w:rFonts w:cs="Calibri"/>
                <w:kern w:val="0"/>
                <w:sz w:val="22"/>
              </w:rPr>
              <w:t>Sealy City</w:t>
            </w:r>
          </w:p>
        </w:tc>
        <w:tc>
          <w:tcPr>
            <w:tcW w:w="1385" w:type="dxa"/>
            <w:vAlign w:val="top"/>
          </w:tcPr>
          <w:p w14:paraId="3F8B53B2" w14:textId="2CCD3FEF" w:rsidR="00E73B1C" w:rsidRPr="00193BD7" w:rsidRDefault="00E73B1C" w:rsidP="000A3B6D">
            <w:pPr>
              <w:tabs>
                <w:tab w:val="clear" w:pos="284"/>
              </w:tabs>
              <w:autoSpaceDE w:val="0"/>
              <w:autoSpaceDN w:val="0"/>
              <w:adjustRightInd w:val="0"/>
              <w:spacing w:line="240" w:lineRule="auto"/>
              <w:jc w:val="center"/>
              <w:rPr>
                <w:rFonts w:cs="Calibri"/>
                <w:color w:val="auto"/>
                <w:kern w:val="0"/>
                <w:szCs w:val="20"/>
              </w:rPr>
            </w:pPr>
            <w:r>
              <w:rPr>
                <w:rFonts w:cs="Calibri"/>
                <w:kern w:val="0"/>
                <w:sz w:val="22"/>
              </w:rPr>
              <w:t>1.71</w:t>
            </w:r>
          </w:p>
        </w:tc>
      </w:tr>
      <w:tr w:rsidR="00E73B1C" w14:paraId="63F4F5B8" w14:textId="77777777" w:rsidTr="004916E5">
        <w:trPr>
          <w:cnfStyle w:val="000000010000" w:firstRow="0" w:lastRow="0" w:firstColumn="0" w:lastColumn="0" w:oddVBand="0" w:evenVBand="0" w:oddHBand="0" w:evenHBand="1" w:firstRowFirstColumn="0" w:firstRowLastColumn="0" w:lastRowFirstColumn="0" w:lastRowLastColumn="0"/>
          <w:trHeight w:val="290"/>
          <w:jc w:val="center"/>
        </w:trPr>
        <w:tc>
          <w:tcPr>
            <w:tcW w:w="2524" w:type="dxa"/>
            <w:vAlign w:val="top"/>
          </w:tcPr>
          <w:p w14:paraId="04D9F63A" w14:textId="6691F447" w:rsidR="00E73B1C" w:rsidRPr="00193BD7" w:rsidRDefault="00E73B1C" w:rsidP="000A3B6D">
            <w:pPr>
              <w:tabs>
                <w:tab w:val="clear" w:pos="284"/>
              </w:tabs>
              <w:autoSpaceDE w:val="0"/>
              <w:autoSpaceDN w:val="0"/>
              <w:adjustRightInd w:val="0"/>
              <w:spacing w:line="240" w:lineRule="auto"/>
              <w:jc w:val="center"/>
              <w:rPr>
                <w:rFonts w:cs="Calibri"/>
                <w:color w:val="auto"/>
                <w:kern w:val="0"/>
                <w:szCs w:val="20"/>
              </w:rPr>
            </w:pPr>
            <w:r>
              <w:rPr>
                <w:rFonts w:cs="Calibri"/>
                <w:kern w:val="0"/>
                <w:sz w:val="22"/>
              </w:rPr>
              <w:t>Rosenberg City</w:t>
            </w:r>
          </w:p>
        </w:tc>
        <w:tc>
          <w:tcPr>
            <w:tcW w:w="1385" w:type="dxa"/>
            <w:vAlign w:val="top"/>
          </w:tcPr>
          <w:p w14:paraId="38C7CC4A" w14:textId="4930E4E6" w:rsidR="00E73B1C" w:rsidRPr="00193BD7" w:rsidRDefault="00E73B1C" w:rsidP="000A3B6D">
            <w:pPr>
              <w:tabs>
                <w:tab w:val="clear" w:pos="284"/>
              </w:tabs>
              <w:autoSpaceDE w:val="0"/>
              <w:autoSpaceDN w:val="0"/>
              <w:adjustRightInd w:val="0"/>
              <w:spacing w:line="240" w:lineRule="auto"/>
              <w:jc w:val="center"/>
              <w:rPr>
                <w:rFonts w:cs="Calibri"/>
                <w:color w:val="auto"/>
                <w:kern w:val="0"/>
                <w:szCs w:val="20"/>
              </w:rPr>
            </w:pPr>
            <w:r>
              <w:rPr>
                <w:rFonts w:cs="Calibri"/>
                <w:kern w:val="0"/>
                <w:sz w:val="22"/>
              </w:rPr>
              <w:t>0.52</w:t>
            </w:r>
          </w:p>
        </w:tc>
      </w:tr>
      <w:tr w:rsidR="00E73B1C" w14:paraId="6FDDD4F6" w14:textId="77777777" w:rsidTr="004916E5">
        <w:trPr>
          <w:cnfStyle w:val="000000100000" w:firstRow="0" w:lastRow="0" w:firstColumn="0" w:lastColumn="0" w:oddVBand="0" w:evenVBand="0" w:oddHBand="1" w:evenHBand="0" w:firstRowFirstColumn="0" w:firstRowLastColumn="0" w:lastRowFirstColumn="0" w:lastRowLastColumn="0"/>
          <w:trHeight w:val="290"/>
          <w:jc w:val="center"/>
        </w:trPr>
        <w:tc>
          <w:tcPr>
            <w:tcW w:w="2524" w:type="dxa"/>
            <w:vAlign w:val="top"/>
          </w:tcPr>
          <w:p w14:paraId="47836E95" w14:textId="2AB94002" w:rsidR="00E73B1C" w:rsidRPr="00193BD7" w:rsidRDefault="00E73B1C" w:rsidP="000A3B6D">
            <w:pPr>
              <w:tabs>
                <w:tab w:val="clear" w:pos="284"/>
              </w:tabs>
              <w:autoSpaceDE w:val="0"/>
              <w:autoSpaceDN w:val="0"/>
              <w:adjustRightInd w:val="0"/>
              <w:spacing w:line="240" w:lineRule="auto"/>
              <w:jc w:val="center"/>
              <w:rPr>
                <w:rFonts w:cs="Calibri"/>
                <w:color w:val="auto"/>
                <w:kern w:val="0"/>
                <w:szCs w:val="20"/>
              </w:rPr>
            </w:pPr>
            <w:r>
              <w:rPr>
                <w:rFonts w:cs="Calibri"/>
                <w:kern w:val="0"/>
                <w:sz w:val="22"/>
              </w:rPr>
              <w:t>Needville City</w:t>
            </w:r>
          </w:p>
        </w:tc>
        <w:tc>
          <w:tcPr>
            <w:tcW w:w="1385" w:type="dxa"/>
            <w:vAlign w:val="top"/>
          </w:tcPr>
          <w:p w14:paraId="183622B2" w14:textId="6D2D54CD" w:rsidR="00E73B1C" w:rsidRPr="00193BD7" w:rsidRDefault="00E73B1C" w:rsidP="000A3B6D">
            <w:pPr>
              <w:tabs>
                <w:tab w:val="clear" w:pos="284"/>
              </w:tabs>
              <w:autoSpaceDE w:val="0"/>
              <w:autoSpaceDN w:val="0"/>
              <w:adjustRightInd w:val="0"/>
              <w:spacing w:line="240" w:lineRule="auto"/>
              <w:jc w:val="center"/>
              <w:rPr>
                <w:rFonts w:cs="Calibri"/>
                <w:color w:val="auto"/>
                <w:kern w:val="0"/>
                <w:szCs w:val="20"/>
              </w:rPr>
            </w:pPr>
            <w:r>
              <w:rPr>
                <w:rFonts w:cs="Calibri"/>
                <w:kern w:val="0"/>
                <w:sz w:val="22"/>
              </w:rPr>
              <w:t>1.47</w:t>
            </w:r>
          </w:p>
        </w:tc>
      </w:tr>
      <w:tr w:rsidR="00E73B1C" w14:paraId="775226E4" w14:textId="77777777" w:rsidTr="004916E5">
        <w:trPr>
          <w:cnfStyle w:val="000000010000" w:firstRow="0" w:lastRow="0" w:firstColumn="0" w:lastColumn="0" w:oddVBand="0" w:evenVBand="0" w:oddHBand="0" w:evenHBand="1" w:firstRowFirstColumn="0" w:firstRowLastColumn="0" w:lastRowFirstColumn="0" w:lastRowLastColumn="0"/>
          <w:trHeight w:val="290"/>
          <w:jc w:val="center"/>
        </w:trPr>
        <w:tc>
          <w:tcPr>
            <w:tcW w:w="2524" w:type="dxa"/>
            <w:vAlign w:val="top"/>
          </w:tcPr>
          <w:p w14:paraId="2C3FDA74" w14:textId="5052E8DB" w:rsidR="00E73B1C" w:rsidRPr="00193BD7" w:rsidRDefault="00E73B1C" w:rsidP="000A3B6D">
            <w:pPr>
              <w:tabs>
                <w:tab w:val="clear" w:pos="284"/>
              </w:tabs>
              <w:autoSpaceDE w:val="0"/>
              <w:autoSpaceDN w:val="0"/>
              <w:adjustRightInd w:val="0"/>
              <w:spacing w:line="240" w:lineRule="auto"/>
              <w:jc w:val="center"/>
              <w:rPr>
                <w:rFonts w:cs="Calibri"/>
                <w:color w:val="auto"/>
                <w:kern w:val="0"/>
                <w:szCs w:val="20"/>
              </w:rPr>
            </w:pPr>
            <w:r>
              <w:rPr>
                <w:rFonts w:cs="Calibri"/>
                <w:kern w:val="0"/>
                <w:sz w:val="22"/>
              </w:rPr>
              <w:t>Kendleton City</w:t>
            </w:r>
          </w:p>
        </w:tc>
        <w:tc>
          <w:tcPr>
            <w:tcW w:w="1385" w:type="dxa"/>
            <w:vAlign w:val="top"/>
          </w:tcPr>
          <w:p w14:paraId="28AC5C00" w14:textId="223B8D4C" w:rsidR="00E73B1C" w:rsidRPr="00193BD7" w:rsidRDefault="00E73B1C" w:rsidP="000A3B6D">
            <w:pPr>
              <w:tabs>
                <w:tab w:val="clear" w:pos="284"/>
              </w:tabs>
              <w:autoSpaceDE w:val="0"/>
              <w:autoSpaceDN w:val="0"/>
              <w:adjustRightInd w:val="0"/>
              <w:spacing w:line="240" w:lineRule="auto"/>
              <w:jc w:val="center"/>
              <w:rPr>
                <w:rFonts w:cs="Calibri"/>
                <w:color w:val="auto"/>
                <w:kern w:val="0"/>
                <w:szCs w:val="20"/>
              </w:rPr>
            </w:pPr>
            <w:r>
              <w:rPr>
                <w:rFonts w:cs="Calibri"/>
                <w:kern w:val="0"/>
                <w:sz w:val="22"/>
              </w:rPr>
              <w:t>1.10</w:t>
            </w:r>
          </w:p>
        </w:tc>
      </w:tr>
      <w:tr w:rsidR="00E73B1C" w14:paraId="43730CED" w14:textId="77777777" w:rsidTr="004916E5">
        <w:trPr>
          <w:cnfStyle w:val="000000100000" w:firstRow="0" w:lastRow="0" w:firstColumn="0" w:lastColumn="0" w:oddVBand="0" w:evenVBand="0" w:oddHBand="1" w:evenHBand="0" w:firstRowFirstColumn="0" w:firstRowLastColumn="0" w:lastRowFirstColumn="0" w:lastRowLastColumn="0"/>
          <w:trHeight w:val="290"/>
          <w:jc w:val="center"/>
        </w:trPr>
        <w:tc>
          <w:tcPr>
            <w:tcW w:w="2524" w:type="dxa"/>
            <w:vAlign w:val="top"/>
          </w:tcPr>
          <w:p w14:paraId="25AAF031" w14:textId="112C2CA2" w:rsidR="00E73B1C" w:rsidRPr="00193BD7" w:rsidRDefault="00E73B1C" w:rsidP="000A3B6D">
            <w:pPr>
              <w:tabs>
                <w:tab w:val="clear" w:pos="284"/>
              </w:tabs>
              <w:autoSpaceDE w:val="0"/>
              <w:autoSpaceDN w:val="0"/>
              <w:adjustRightInd w:val="0"/>
              <w:spacing w:line="240" w:lineRule="auto"/>
              <w:jc w:val="center"/>
              <w:rPr>
                <w:color w:val="auto"/>
                <w:szCs w:val="20"/>
              </w:rPr>
            </w:pPr>
            <w:r>
              <w:rPr>
                <w:rFonts w:cs="Calibri"/>
                <w:kern w:val="0"/>
                <w:sz w:val="22"/>
              </w:rPr>
              <w:t>Beasley City</w:t>
            </w:r>
          </w:p>
        </w:tc>
        <w:tc>
          <w:tcPr>
            <w:tcW w:w="1385" w:type="dxa"/>
            <w:vAlign w:val="top"/>
          </w:tcPr>
          <w:p w14:paraId="29CD48EA" w14:textId="618C7DA6" w:rsidR="00E73B1C" w:rsidRPr="00193BD7" w:rsidRDefault="00E73B1C" w:rsidP="000A3B6D">
            <w:pPr>
              <w:tabs>
                <w:tab w:val="clear" w:pos="284"/>
              </w:tabs>
              <w:autoSpaceDE w:val="0"/>
              <w:autoSpaceDN w:val="0"/>
              <w:adjustRightInd w:val="0"/>
              <w:spacing w:line="240" w:lineRule="auto"/>
              <w:jc w:val="center"/>
              <w:rPr>
                <w:color w:val="auto"/>
                <w:szCs w:val="20"/>
              </w:rPr>
            </w:pPr>
            <w:r>
              <w:rPr>
                <w:rFonts w:cs="Calibri"/>
                <w:kern w:val="0"/>
                <w:sz w:val="22"/>
              </w:rPr>
              <w:t>1.05</w:t>
            </w:r>
          </w:p>
        </w:tc>
      </w:tr>
      <w:tr w:rsidR="00E73B1C" w14:paraId="3E7461D2" w14:textId="77777777" w:rsidTr="004916E5">
        <w:trPr>
          <w:cnfStyle w:val="000000010000" w:firstRow="0" w:lastRow="0" w:firstColumn="0" w:lastColumn="0" w:oddVBand="0" w:evenVBand="0" w:oddHBand="0" w:evenHBand="1" w:firstRowFirstColumn="0" w:firstRowLastColumn="0" w:lastRowFirstColumn="0" w:lastRowLastColumn="0"/>
          <w:trHeight w:val="290"/>
          <w:jc w:val="center"/>
        </w:trPr>
        <w:tc>
          <w:tcPr>
            <w:tcW w:w="2524" w:type="dxa"/>
            <w:vAlign w:val="top"/>
          </w:tcPr>
          <w:p w14:paraId="2FC3CAB9" w14:textId="292458A0" w:rsidR="00E73B1C" w:rsidRPr="00193BD7" w:rsidRDefault="00E73B1C" w:rsidP="000A3B6D">
            <w:pPr>
              <w:tabs>
                <w:tab w:val="clear" w:pos="284"/>
              </w:tabs>
              <w:autoSpaceDE w:val="0"/>
              <w:autoSpaceDN w:val="0"/>
              <w:adjustRightInd w:val="0"/>
              <w:spacing w:line="240" w:lineRule="auto"/>
              <w:jc w:val="center"/>
              <w:rPr>
                <w:color w:val="auto"/>
                <w:szCs w:val="20"/>
              </w:rPr>
            </w:pPr>
            <w:r>
              <w:rPr>
                <w:rFonts w:cs="Calibri"/>
                <w:kern w:val="0"/>
                <w:sz w:val="22"/>
              </w:rPr>
              <w:t>Damon CDP</w:t>
            </w:r>
          </w:p>
        </w:tc>
        <w:tc>
          <w:tcPr>
            <w:tcW w:w="1385" w:type="dxa"/>
            <w:vAlign w:val="top"/>
          </w:tcPr>
          <w:p w14:paraId="0544E0E5" w14:textId="36F2F099" w:rsidR="00E73B1C" w:rsidRPr="00193BD7" w:rsidRDefault="00E73B1C" w:rsidP="000A3B6D">
            <w:pPr>
              <w:tabs>
                <w:tab w:val="clear" w:pos="284"/>
              </w:tabs>
              <w:autoSpaceDE w:val="0"/>
              <w:autoSpaceDN w:val="0"/>
              <w:adjustRightInd w:val="0"/>
              <w:spacing w:line="240" w:lineRule="auto"/>
              <w:jc w:val="center"/>
              <w:rPr>
                <w:color w:val="auto"/>
                <w:szCs w:val="20"/>
              </w:rPr>
            </w:pPr>
            <w:r>
              <w:rPr>
                <w:rFonts w:cs="Calibri"/>
                <w:kern w:val="0"/>
                <w:sz w:val="22"/>
              </w:rPr>
              <w:t>0.80</w:t>
            </w:r>
          </w:p>
        </w:tc>
      </w:tr>
      <w:tr w:rsidR="00E73B1C" w14:paraId="7CB5E33B" w14:textId="77777777" w:rsidTr="004916E5">
        <w:trPr>
          <w:cnfStyle w:val="000000100000" w:firstRow="0" w:lastRow="0" w:firstColumn="0" w:lastColumn="0" w:oddVBand="0" w:evenVBand="0" w:oddHBand="1" w:evenHBand="0" w:firstRowFirstColumn="0" w:firstRowLastColumn="0" w:lastRowFirstColumn="0" w:lastRowLastColumn="0"/>
          <w:trHeight w:val="290"/>
          <w:jc w:val="center"/>
        </w:trPr>
        <w:tc>
          <w:tcPr>
            <w:tcW w:w="2524" w:type="dxa"/>
            <w:vAlign w:val="top"/>
          </w:tcPr>
          <w:p w14:paraId="11D98AB6" w14:textId="532AE338" w:rsidR="00E73B1C" w:rsidRPr="00193BD7" w:rsidRDefault="00E73B1C" w:rsidP="000A3B6D">
            <w:pPr>
              <w:tabs>
                <w:tab w:val="clear" w:pos="284"/>
              </w:tabs>
              <w:autoSpaceDE w:val="0"/>
              <w:autoSpaceDN w:val="0"/>
              <w:adjustRightInd w:val="0"/>
              <w:spacing w:line="240" w:lineRule="auto"/>
              <w:jc w:val="center"/>
              <w:rPr>
                <w:color w:val="auto"/>
                <w:szCs w:val="20"/>
              </w:rPr>
            </w:pPr>
            <w:r>
              <w:rPr>
                <w:rFonts w:cs="Calibri"/>
                <w:kern w:val="0"/>
                <w:sz w:val="22"/>
              </w:rPr>
              <w:t>Wild Peach Village CDP</w:t>
            </w:r>
          </w:p>
        </w:tc>
        <w:tc>
          <w:tcPr>
            <w:tcW w:w="1385" w:type="dxa"/>
            <w:vAlign w:val="top"/>
          </w:tcPr>
          <w:p w14:paraId="61AB1E4A" w14:textId="6FF73311" w:rsidR="00E73B1C" w:rsidRPr="00193BD7" w:rsidRDefault="00E73B1C" w:rsidP="000A3B6D">
            <w:pPr>
              <w:tabs>
                <w:tab w:val="clear" w:pos="284"/>
              </w:tabs>
              <w:autoSpaceDE w:val="0"/>
              <w:autoSpaceDN w:val="0"/>
              <w:adjustRightInd w:val="0"/>
              <w:spacing w:line="240" w:lineRule="auto"/>
              <w:jc w:val="center"/>
              <w:rPr>
                <w:color w:val="auto"/>
                <w:szCs w:val="20"/>
              </w:rPr>
            </w:pPr>
            <w:r>
              <w:rPr>
                <w:rFonts w:cs="Calibri"/>
                <w:kern w:val="0"/>
                <w:sz w:val="22"/>
              </w:rPr>
              <w:t>9.03</w:t>
            </w:r>
          </w:p>
        </w:tc>
      </w:tr>
      <w:tr w:rsidR="00E73B1C" w14:paraId="22C126F3" w14:textId="77777777" w:rsidTr="004916E5">
        <w:trPr>
          <w:cnfStyle w:val="000000010000" w:firstRow="0" w:lastRow="0" w:firstColumn="0" w:lastColumn="0" w:oddVBand="0" w:evenVBand="0" w:oddHBand="0" w:evenHBand="1" w:firstRowFirstColumn="0" w:firstRowLastColumn="0" w:lastRowFirstColumn="0" w:lastRowLastColumn="0"/>
          <w:trHeight w:val="290"/>
          <w:jc w:val="center"/>
        </w:trPr>
        <w:tc>
          <w:tcPr>
            <w:tcW w:w="2524" w:type="dxa"/>
            <w:vAlign w:val="top"/>
          </w:tcPr>
          <w:p w14:paraId="68DB5347" w14:textId="32A0E082" w:rsidR="00E73B1C" w:rsidRPr="00193BD7" w:rsidRDefault="00E73B1C" w:rsidP="000A3B6D">
            <w:pPr>
              <w:tabs>
                <w:tab w:val="clear" w:pos="284"/>
              </w:tabs>
              <w:autoSpaceDE w:val="0"/>
              <w:autoSpaceDN w:val="0"/>
              <w:adjustRightInd w:val="0"/>
              <w:spacing w:line="240" w:lineRule="auto"/>
              <w:jc w:val="center"/>
              <w:rPr>
                <w:color w:val="auto"/>
                <w:szCs w:val="20"/>
              </w:rPr>
            </w:pPr>
            <w:r>
              <w:rPr>
                <w:rFonts w:cs="Calibri"/>
                <w:kern w:val="0"/>
                <w:sz w:val="22"/>
              </w:rPr>
              <w:t>Hungerford CDP</w:t>
            </w:r>
          </w:p>
        </w:tc>
        <w:tc>
          <w:tcPr>
            <w:tcW w:w="1385" w:type="dxa"/>
            <w:vAlign w:val="top"/>
          </w:tcPr>
          <w:p w14:paraId="4116CCF2" w14:textId="655EBE67" w:rsidR="00E73B1C" w:rsidRPr="00193BD7" w:rsidRDefault="00E73B1C" w:rsidP="000A3B6D">
            <w:pPr>
              <w:tabs>
                <w:tab w:val="clear" w:pos="284"/>
              </w:tabs>
              <w:autoSpaceDE w:val="0"/>
              <w:autoSpaceDN w:val="0"/>
              <w:adjustRightInd w:val="0"/>
              <w:spacing w:line="240" w:lineRule="auto"/>
              <w:jc w:val="center"/>
              <w:rPr>
                <w:color w:val="auto"/>
                <w:szCs w:val="20"/>
              </w:rPr>
            </w:pPr>
            <w:r>
              <w:rPr>
                <w:rFonts w:cs="Calibri"/>
                <w:kern w:val="0"/>
                <w:sz w:val="22"/>
              </w:rPr>
              <w:t>1.84</w:t>
            </w:r>
          </w:p>
        </w:tc>
      </w:tr>
      <w:tr w:rsidR="00E73B1C" w14:paraId="63528179" w14:textId="77777777" w:rsidTr="004916E5">
        <w:trPr>
          <w:cnfStyle w:val="000000100000" w:firstRow="0" w:lastRow="0" w:firstColumn="0" w:lastColumn="0" w:oddVBand="0" w:evenVBand="0" w:oddHBand="1" w:evenHBand="0" w:firstRowFirstColumn="0" w:firstRowLastColumn="0" w:lastRowFirstColumn="0" w:lastRowLastColumn="0"/>
          <w:trHeight w:val="290"/>
          <w:jc w:val="center"/>
        </w:trPr>
        <w:tc>
          <w:tcPr>
            <w:tcW w:w="2524" w:type="dxa"/>
            <w:vAlign w:val="top"/>
          </w:tcPr>
          <w:p w14:paraId="66FFF33E" w14:textId="74019B74" w:rsidR="00E73B1C" w:rsidRPr="00193BD7" w:rsidRDefault="00E73B1C" w:rsidP="000A3B6D">
            <w:pPr>
              <w:tabs>
                <w:tab w:val="clear" w:pos="284"/>
              </w:tabs>
              <w:autoSpaceDE w:val="0"/>
              <w:autoSpaceDN w:val="0"/>
              <w:adjustRightInd w:val="0"/>
              <w:spacing w:line="240" w:lineRule="auto"/>
              <w:jc w:val="center"/>
              <w:rPr>
                <w:color w:val="auto"/>
                <w:szCs w:val="20"/>
              </w:rPr>
            </w:pPr>
            <w:r>
              <w:rPr>
                <w:rFonts w:cs="Calibri"/>
                <w:kern w:val="0"/>
                <w:sz w:val="22"/>
              </w:rPr>
              <w:t>Boling CDP</w:t>
            </w:r>
          </w:p>
        </w:tc>
        <w:tc>
          <w:tcPr>
            <w:tcW w:w="1385" w:type="dxa"/>
            <w:vAlign w:val="top"/>
          </w:tcPr>
          <w:p w14:paraId="04238FDB" w14:textId="618F4CA5" w:rsidR="00E73B1C" w:rsidRPr="00193BD7" w:rsidRDefault="00E73B1C" w:rsidP="000A3B6D">
            <w:pPr>
              <w:tabs>
                <w:tab w:val="clear" w:pos="284"/>
              </w:tabs>
              <w:autoSpaceDE w:val="0"/>
              <w:autoSpaceDN w:val="0"/>
              <w:adjustRightInd w:val="0"/>
              <w:spacing w:line="240" w:lineRule="auto"/>
              <w:jc w:val="center"/>
              <w:rPr>
                <w:color w:val="auto"/>
                <w:szCs w:val="20"/>
              </w:rPr>
            </w:pPr>
            <w:r>
              <w:rPr>
                <w:rFonts w:cs="Calibri"/>
                <w:kern w:val="0"/>
                <w:sz w:val="22"/>
              </w:rPr>
              <w:t>0.66</w:t>
            </w:r>
          </w:p>
        </w:tc>
      </w:tr>
      <w:tr w:rsidR="00E73B1C" w14:paraId="2F8B1567" w14:textId="77777777" w:rsidTr="004916E5">
        <w:trPr>
          <w:cnfStyle w:val="000000010000" w:firstRow="0" w:lastRow="0" w:firstColumn="0" w:lastColumn="0" w:oddVBand="0" w:evenVBand="0" w:oddHBand="0" w:evenHBand="1" w:firstRowFirstColumn="0" w:firstRowLastColumn="0" w:lastRowFirstColumn="0" w:lastRowLastColumn="0"/>
          <w:trHeight w:val="290"/>
          <w:jc w:val="center"/>
        </w:trPr>
        <w:tc>
          <w:tcPr>
            <w:tcW w:w="2524" w:type="dxa"/>
            <w:vAlign w:val="top"/>
          </w:tcPr>
          <w:p w14:paraId="6F3DF2A5" w14:textId="26DCBF54" w:rsidR="00E73B1C" w:rsidRPr="00193BD7" w:rsidRDefault="00E73B1C" w:rsidP="000A3B6D">
            <w:pPr>
              <w:tabs>
                <w:tab w:val="clear" w:pos="284"/>
              </w:tabs>
              <w:autoSpaceDE w:val="0"/>
              <w:autoSpaceDN w:val="0"/>
              <w:adjustRightInd w:val="0"/>
              <w:spacing w:line="240" w:lineRule="auto"/>
              <w:jc w:val="center"/>
              <w:rPr>
                <w:color w:val="auto"/>
                <w:szCs w:val="20"/>
              </w:rPr>
            </w:pPr>
            <w:r>
              <w:rPr>
                <w:rFonts w:cs="Calibri"/>
                <w:kern w:val="0"/>
                <w:sz w:val="22"/>
              </w:rPr>
              <w:t>Iago CDP</w:t>
            </w:r>
          </w:p>
        </w:tc>
        <w:tc>
          <w:tcPr>
            <w:tcW w:w="1385" w:type="dxa"/>
            <w:vAlign w:val="top"/>
          </w:tcPr>
          <w:p w14:paraId="36928F2A" w14:textId="31EF198D" w:rsidR="00E73B1C" w:rsidRPr="00193BD7" w:rsidRDefault="00E73B1C" w:rsidP="000A3B6D">
            <w:pPr>
              <w:tabs>
                <w:tab w:val="clear" w:pos="284"/>
              </w:tabs>
              <w:autoSpaceDE w:val="0"/>
              <w:autoSpaceDN w:val="0"/>
              <w:adjustRightInd w:val="0"/>
              <w:spacing w:line="240" w:lineRule="auto"/>
              <w:jc w:val="center"/>
              <w:rPr>
                <w:color w:val="auto"/>
                <w:szCs w:val="20"/>
              </w:rPr>
            </w:pPr>
            <w:r>
              <w:rPr>
                <w:rFonts w:cs="Calibri"/>
                <w:kern w:val="0"/>
                <w:sz w:val="22"/>
              </w:rPr>
              <w:t>0.40</w:t>
            </w:r>
          </w:p>
        </w:tc>
      </w:tr>
    </w:tbl>
    <w:p w14:paraId="62111907" w14:textId="77777777" w:rsidR="00E73B1C" w:rsidRDefault="00E73B1C" w:rsidP="004916E5">
      <w:pPr>
        <w:pStyle w:val="BodyText"/>
      </w:pPr>
    </w:p>
    <w:p w14:paraId="7FB72764" w14:textId="77777777" w:rsidR="002C66FE" w:rsidRDefault="002C66FE" w:rsidP="002C66FE">
      <w:pPr>
        <w:pStyle w:val="Heading3"/>
      </w:pPr>
      <w:bookmarkStart w:id="74" w:name="_Toc106973561"/>
      <w:r>
        <w:t>Quality Control</w:t>
      </w:r>
      <w:bookmarkEnd w:id="74"/>
    </w:p>
    <w:p w14:paraId="306F1E9E" w14:textId="5527DE6E" w:rsidR="002C66FE" w:rsidRDefault="002C66FE" w:rsidP="002C66FE">
      <w:pPr>
        <w:pStyle w:val="BodyText"/>
      </w:pPr>
      <w:r>
        <w:t>The results of 2D BLE results were independently assured to meet quality standards of the project. Standard checklists compl</w:t>
      </w:r>
      <w:r w:rsidR="00A15879">
        <w:t>y</w:t>
      </w:r>
      <w:r>
        <w:t xml:space="preserve">ing with FEMA standards were used to review hydrology and hydraulics results, the resulting flood hazard area delineations and CNMS dataset. </w:t>
      </w:r>
      <w:r w:rsidRPr="000B5E8E">
        <w:t>Quality assurance during the data development process includes, but is not lim</w:t>
      </w:r>
      <w:r>
        <w:t xml:space="preserve">ited to the following QC checks: </w:t>
      </w:r>
    </w:p>
    <w:p w14:paraId="31F64D78" w14:textId="1D9DA3E9" w:rsidR="002C66FE" w:rsidRDefault="002C66FE" w:rsidP="002C66FE">
      <w:pPr>
        <w:pStyle w:val="BodyText"/>
        <w:numPr>
          <w:ilvl w:val="0"/>
          <w:numId w:val="36"/>
        </w:numPr>
      </w:pPr>
      <w:r>
        <w:t>Hydrological QC – included checks for curve number calculation, input precipitation, flood events, areal reduction factor and human error.</w:t>
      </w:r>
    </w:p>
    <w:p w14:paraId="5106C5AA" w14:textId="1FD0B713" w:rsidR="002C66FE" w:rsidRDefault="002C66FE" w:rsidP="002C66FE">
      <w:pPr>
        <w:pStyle w:val="BodyText"/>
        <w:numPr>
          <w:ilvl w:val="0"/>
          <w:numId w:val="36"/>
        </w:numPr>
      </w:pPr>
      <w:r>
        <w:t>Hydraulic QC – included checks for RAS geometry, breakline placement, v-notch placement to ensure water conveyance at crossings, refinement regions, roughness coefficients, boundary/initial conditions, timestep and mapping outputs</w:t>
      </w:r>
      <w:r w:rsidR="0076101A">
        <w:t>.</w:t>
      </w:r>
    </w:p>
    <w:p w14:paraId="0BD9F921" w14:textId="0D8D612A" w:rsidR="002C66FE" w:rsidRDefault="002C66FE" w:rsidP="00900EAE">
      <w:pPr>
        <w:pStyle w:val="BodyText"/>
        <w:numPr>
          <w:ilvl w:val="0"/>
          <w:numId w:val="36"/>
        </w:numPr>
      </w:pPr>
      <w:r>
        <w:t xml:space="preserve">Mapping – </w:t>
      </w:r>
      <w:r w:rsidR="00900EAE">
        <w:t>i</w:t>
      </w:r>
      <w:r w:rsidR="00900EAE" w:rsidRPr="00900EAE">
        <w:t xml:space="preserve">ncluded checks for spot checking flood inundation accuracies based on floodplain mapping criteria described in section </w:t>
      </w:r>
      <w:r w:rsidR="00900EAE">
        <w:fldChar w:fldCharType="begin"/>
      </w:r>
      <w:r w:rsidR="00900EAE">
        <w:instrText xml:space="preserve"> REF _Ref82505774 \r \h </w:instrText>
      </w:r>
      <w:r w:rsidR="00900EAE">
        <w:fldChar w:fldCharType="separate"/>
      </w:r>
      <w:r w:rsidR="00743D9F">
        <w:t>4.1.2</w:t>
      </w:r>
      <w:r w:rsidR="00900EAE">
        <w:fldChar w:fldCharType="end"/>
      </w:r>
      <w:r w:rsidR="00900EAE" w:rsidRPr="00900EAE">
        <w:t>, ensuring flood extents from higher frequency events did not exceed lower frequency extents due to GIS smoothing algorithms, and topological overlap and cluster tolerance errors were resolved</w:t>
      </w:r>
      <w:r w:rsidR="0076101A">
        <w:t>.</w:t>
      </w:r>
    </w:p>
    <w:p w14:paraId="44372FD2" w14:textId="5F15DB16" w:rsidR="002C66FE" w:rsidRPr="00102C9D" w:rsidRDefault="002C66FE" w:rsidP="00634F33">
      <w:pPr>
        <w:pStyle w:val="BodyText"/>
        <w:numPr>
          <w:ilvl w:val="0"/>
          <w:numId w:val="36"/>
        </w:numPr>
      </w:pPr>
      <w:r>
        <w:t xml:space="preserve">CNMS - </w:t>
      </w:r>
      <w:r w:rsidR="00634F33" w:rsidRPr="00634F33">
        <w:t xml:space="preserve">Included review of the A1-A5 </w:t>
      </w:r>
      <w:r w:rsidR="00634F33">
        <w:t>a</w:t>
      </w:r>
      <w:r w:rsidR="00634F33" w:rsidRPr="00634F33">
        <w:t xml:space="preserve">nalysis for all effective approximate reaches in the HUC, geometry updates to newly studied reaches added as Zone X, and removal of scoped areas which lie outside of the final BLE footprint.  </w:t>
      </w:r>
    </w:p>
    <w:p w14:paraId="4BA79D91" w14:textId="77777777" w:rsidR="0048315A" w:rsidRDefault="00976A14" w:rsidP="002C66FE">
      <w:pPr>
        <w:pStyle w:val="Heading1"/>
        <w:numPr>
          <w:ilvl w:val="0"/>
          <w:numId w:val="21"/>
        </w:numPr>
      </w:pPr>
      <w:bookmarkStart w:id="75" w:name="_Toc106973562"/>
      <w:r w:rsidRPr="00CA2219">
        <w:t>Results</w:t>
      </w:r>
      <w:bookmarkEnd w:id="75"/>
    </w:p>
    <w:p w14:paraId="7854A95A" w14:textId="27D60657" w:rsidR="00A315D3" w:rsidRDefault="00A315D3" w:rsidP="00A315D3">
      <w:pPr>
        <w:pStyle w:val="BodyText"/>
      </w:pPr>
      <w:r>
        <w:t xml:space="preserve">The 2D BLE results for the study produced flood hazard area that compared reasonably well </w:t>
      </w:r>
      <w:r w:rsidRPr="00B734C1">
        <w:t>with effective SFHA in most cases, and provide</w:t>
      </w:r>
      <w:r>
        <w:t>s</w:t>
      </w:r>
      <w:r w:rsidRPr="00B734C1">
        <w:t xml:space="preserve"> additional estimated </w:t>
      </w:r>
      <w:r>
        <w:t xml:space="preserve">flood hazard risk area where not previously mapped. </w:t>
      </w:r>
      <w:r w:rsidR="00AF62B2">
        <w:t xml:space="preserve">The HEC-RAS </w:t>
      </w:r>
      <w:r w:rsidR="00AF62B2">
        <w:lastRenderedPageBreak/>
        <w:t>peak (max) results were exported for mapping and the HEC-RAS model was run with a hydrograph output interval of 30 minutes, mapping output interval of 1 hour and the detailed output interval of 1 hour.</w:t>
      </w:r>
      <w:r>
        <w:t xml:space="preserve">The </w:t>
      </w:r>
      <w:r w:rsidR="00196A72">
        <w:t>San Bernard</w:t>
      </w:r>
      <w:r w:rsidR="0023430C">
        <w:t xml:space="preserve"> </w:t>
      </w:r>
      <w:r w:rsidR="009F3DB9">
        <w:t>w</w:t>
      </w:r>
      <w:r w:rsidR="0023430C">
        <w:t>atershed is</w:t>
      </w:r>
      <w:r>
        <w:t xml:space="preserve"> sufficient to facilitate FEMA regulatory processes while also providing the best available information for planning purposes. T</w:t>
      </w:r>
      <w:r w:rsidRPr="00C30B92">
        <w:t xml:space="preserve">he </w:t>
      </w:r>
      <w:r>
        <w:t>2D BLE</w:t>
      </w:r>
      <w:r w:rsidRPr="00C30B92">
        <w:t xml:space="preserve"> results should be verified through community work map meetings</w:t>
      </w:r>
      <w:r>
        <w:t xml:space="preserve"> as part of the regulatory workflow</w:t>
      </w:r>
      <w:r w:rsidRPr="0077449E">
        <w:t>.</w:t>
      </w:r>
      <w:r>
        <w:t xml:space="preserve"> </w:t>
      </w:r>
    </w:p>
    <w:p w14:paraId="7180083D" w14:textId="6D031DDF" w:rsidR="0023430C" w:rsidRDefault="0023430C" w:rsidP="0023430C">
      <w:pPr>
        <w:pStyle w:val="Caption"/>
        <w:jc w:val="center"/>
      </w:pPr>
      <w:bookmarkStart w:id="76" w:name="_Toc106973609"/>
      <w:r>
        <w:t xml:space="preserve">Table </w:t>
      </w:r>
      <w:r>
        <w:fldChar w:fldCharType="begin"/>
      </w:r>
      <w:r>
        <w:instrText xml:space="preserve"> SEQ Table \* ARABIC </w:instrText>
      </w:r>
      <w:r>
        <w:fldChar w:fldCharType="separate"/>
      </w:r>
      <w:r w:rsidR="00743D9F">
        <w:rPr>
          <w:noProof/>
        </w:rPr>
        <w:t>10</w:t>
      </w:r>
      <w:r>
        <w:fldChar w:fldCharType="end"/>
      </w:r>
      <w:r>
        <w:t>: Effective and Model B</w:t>
      </w:r>
      <w:r w:rsidR="00524437">
        <w:t xml:space="preserve">ase Flood Elevation (BFE) </w:t>
      </w:r>
      <w:r>
        <w:t>Comparison</w:t>
      </w:r>
      <w:r w:rsidR="002007D1">
        <w:t xml:space="preserve"> after calibration</w:t>
      </w:r>
      <w:bookmarkEnd w:id="76"/>
    </w:p>
    <w:tbl>
      <w:tblPr>
        <w:tblStyle w:val="FEMATable"/>
        <w:tblW w:w="9576" w:type="dxa"/>
        <w:jc w:val="center"/>
        <w:tblLook w:val="04A0" w:firstRow="1" w:lastRow="0" w:firstColumn="1" w:lastColumn="0" w:noHBand="0" w:noVBand="1"/>
      </w:tblPr>
      <w:tblGrid>
        <w:gridCol w:w="1949"/>
        <w:gridCol w:w="1426"/>
        <w:gridCol w:w="1485"/>
        <w:gridCol w:w="1206"/>
        <w:gridCol w:w="1170"/>
        <w:gridCol w:w="1170"/>
        <w:gridCol w:w="1170"/>
      </w:tblGrid>
      <w:tr w:rsidR="00D5280B" w:rsidRPr="0023430C" w14:paraId="15C22F7E" w14:textId="360D8343" w:rsidTr="00D5280B">
        <w:trPr>
          <w:cnfStyle w:val="100000000000" w:firstRow="1" w:lastRow="0" w:firstColumn="0" w:lastColumn="0" w:oddVBand="0" w:evenVBand="0" w:oddHBand="0" w:evenHBand="0" w:firstRowFirstColumn="0" w:firstRowLastColumn="0" w:lastRowFirstColumn="0" w:lastRowLastColumn="0"/>
          <w:trHeight w:hRule="exact" w:val="640"/>
          <w:jc w:val="center"/>
        </w:trPr>
        <w:tc>
          <w:tcPr>
            <w:tcW w:w="1949" w:type="dxa"/>
            <w:shd w:val="clear" w:color="auto" w:fill="00B5E2" w:themeFill="accent1"/>
            <w:vAlign w:val="center"/>
          </w:tcPr>
          <w:p w14:paraId="57C8EF37" w14:textId="77777777" w:rsidR="00D5280B" w:rsidRPr="00BC6495" w:rsidRDefault="00D5280B" w:rsidP="0097438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Location Description</w:t>
            </w:r>
          </w:p>
        </w:tc>
        <w:tc>
          <w:tcPr>
            <w:tcW w:w="1426" w:type="dxa"/>
            <w:shd w:val="clear" w:color="auto" w:fill="00B5E2" w:themeFill="accent1"/>
            <w:vAlign w:val="center"/>
          </w:tcPr>
          <w:p w14:paraId="528DEFEA" w14:textId="5615D703" w:rsidR="00D5280B" w:rsidRPr="00D5280B" w:rsidRDefault="00D5280B" w:rsidP="00D5280B">
            <w:pPr>
              <w:tabs>
                <w:tab w:val="clear" w:pos="284"/>
              </w:tabs>
              <w:spacing w:after="60" w:line="240" w:lineRule="auto"/>
              <w:rPr>
                <w:rFonts w:eastAsia="Times New Roman" w:cs="Times New Roman"/>
                <w:color w:val="FFFFFF" w:themeColor="background1"/>
                <w:kern w:val="0"/>
                <w:szCs w:val="24"/>
              </w:rPr>
            </w:pPr>
            <w:r w:rsidRPr="00D5280B">
              <w:rPr>
                <w:rFonts w:eastAsia="Times New Roman" w:cs="Times New Roman"/>
                <w:color w:val="FFFFFF" w:themeColor="background1"/>
                <w:kern w:val="0"/>
                <w:szCs w:val="24"/>
              </w:rPr>
              <w:t>Effective BFE (feet)</w:t>
            </w:r>
          </w:p>
        </w:tc>
        <w:tc>
          <w:tcPr>
            <w:tcW w:w="1485" w:type="dxa"/>
            <w:shd w:val="clear" w:color="auto" w:fill="00B5E2" w:themeFill="accent1"/>
            <w:vAlign w:val="center"/>
          </w:tcPr>
          <w:p w14:paraId="2A39C32B" w14:textId="0AE587D7" w:rsidR="00D5280B" w:rsidRPr="00D5280B" w:rsidRDefault="00D5280B" w:rsidP="00D5280B">
            <w:pPr>
              <w:tabs>
                <w:tab w:val="clear" w:pos="284"/>
              </w:tabs>
              <w:spacing w:after="60" w:line="240" w:lineRule="auto"/>
              <w:rPr>
                <w:rFonts w:eastAsia="Times New Roman" w:cs="Times New Roman"/>
                <w:color w:val="FFFFFF" w:themeColor="background1"/>
                <w:kern w:val="0"/>
                <w:szCs w:val="24"/>
              </w:rPr>
            </w:pPr>
            <w:r w:rsidRPr="00D5280B">
              <w:rPr>
                <w:rFonts w:eastAsia="Times New Roman" w:cs="Times New Roman"/>
                <w:color w:val="FFFFFF" w:themeColor="background1"/>
                <w:kern w:val="0"/>
                <w:szCs w:val="24"/>
              </w:rPr>
              <w:t>Model BFE (feet)</w:t>
            </w:r>
          </w:p>
        </w:tc>
        <w:tc>
          <w:tcPr>
            <w:tcW w:w="1206" w:type="dxa"/>
            <w:shd w:val="clear" w:color="auto" w:fill="00B5E2" w:themeFill="accent1"/>
            <w:vAlign w:val="center"/>
          </w:tcPr>
          <w:p w14:paraId="05011653" w14:textId="06BA9D53" w:rsidR="00D5280B" w:rsidRPr="00D5280B" w:rsidRDefault="00D5280B" w:rsidP="00D5280B">
            <w:pPr>
              <w:tabs>
                <w:tab w:val="clear" w:pos="284"/>
              </w:tabs>
              <w:spacing w:after="60" w:line="240" w:lineRule="auto"/>
              <w:rPr>
                <w:rFonts w:eastAsia="Times New Roman" w:cs="Times New Roman"/>
                <w:color w:val="FFFFFF" w:themeColor="background1"/>
                <w:kern w:val="0"/>
                <w:szCs w:val="24"/>
              </w:rPr>
            </w:pPr>
            <w:r w:rsidRPr="00D5280B">
              <w:rPr>
                <w:rFonts w:eastAsia="Times New Roman" w:cs="Times New Roman"/>
                <w:color w:val="FFFFFF" w:themeColor="background1"/>
                <w:kern w:val="0"/>
                <w:szCs w:val="24"/>
              </w:rPr>
              <w:t>Difference (feet)</w:t>
            </w:r>
          </w:p>
        </w:tc>
        <w:tc>
          <w:tcPr>
            <w:tcW w:w="1170" w:type="dxa"/>
            <w:shd w:val="clear" w:color="auto" w:fill="00B5E2" w:themeFill="accent1"/>
            <w:vAlign w:val="center"/>
          </w:tcPr>
          <w:p w14:paraId="31D74147" w14:textId="170B814D" w:rsidR="00D5280B" w:rsidRPr="00D5280B" w:rsidRDefault="00D5280B" w:rsidP="00D5280B">
            <w:pPr>
              <w:tabs>
                <w:tab w:val="clear" w:pos="284"/>
              </w:tabs>
              <w:spacing w:after="60" w:line="240" w:lineRule="auto"/>
              <w:rPr>
                <w:rFonts w:eastAsia="Times New Roman" w:cs="Times New Roman"/>
                <w:color w:val="FFFFFF" w:themeColor="background1"/>
                <w:kern w:val="0"/>
                <w:szCs w:val="24"/>
              </w:rPr>
            </w:pPr>
            <w:r w:rsidRPr="00D5280B">
              <w:rPr>
                <w:rFonts w:eastAsia="Times New Roman" w:cs="Times New Roman"/>
                <w:color w:val="FFFFFF" w:themeColor="background1"/>
                <w:kern w:val="0"/>
                <w:szCs w:val="24"/>
              </w:rPr>
              <w:t>Effective Flow (cfs)</w:t>
            </w:r>
          </w:p>
        </w:tc>
        <w:tc>
          <w:tcPr>
            <w:tcW w:w="1170" w:type="dxa"/>
            <w:shd w:val="clear" w:color="auto" w:fill="00B5E2" w:themeFill="accent1"/>
            <w:vAlign w:val="center"/>
          </w:tcPr>
          <w:p w14:paraId="5D1F04BA" w14:textId="2F6C33B3" w:rsidR="00D5280B" w:rsidRPr="00D5280B" w:rsidRDefault="00D5280B" w:rsidP="00D5280B">
            <w:pPr>
              <w:tabs>
                <w:tab w:val="clear" w:pos="284"/>
              </w:tabs>
              <w:spacing w:after="60" w:line="240" w:lineRule="auto"/>
              <w:rPr>
                <w:rFonts w:eastAsia="Times New Roman" w:cs="Times New Roman"/>
                <w:color w:val="FFFFFF" w:themeColor="background1"/>
                <w:kern w:val="0"/>
                <w:szCs w:val="24"/>
              </w:rPr>
            </w:pPr>
            <w:r w:rsidRPr="00D5280B">
              <w:rPr>
                <w:rFonts w:eastAsia="Times New Roman" w:cs="Times New Roman"/>
                <w:color w:val="FFFFFF" w:themeColor="background1"/>
                <w:kern w:val="0"/>
                <w:szCs w:val="24"/>
              </w:rPr>
              <w:t>Model Flow (cfs)</w:t>
            </w:r>
          </w:p>
        </w:tc>
        <w:tc>
          <w:tcPr>
            <w:tcW w:w="1170" w:type="dxa"/>
            <w:shd w:val="clear" w:color="auto" w:fill="00B5E2" w:themeFill="accent1"/>
            <w:vAlign w:val="center"/>
          </w:tcPr>
          <w:p w14:paraId="3F716BE5" w14:textId="650833DD" w:rsidR="00D5280B" w:rsidRPr="00D5280B" w:rsidRDefault="00D5280B" w:rsidP="00D5280B">
            <w:pPr>
              <w:tabs>
                <w:tab w:val="clear" w:pos="284"/>
              </w:tabs>
              <w:spacing w:after="60" w:line="240" w:lineRule="auto"/>
              <w:rPr>
                <w:rFonts w:eastAsia="Times New Roman" w:cs="Times New Roman"/>
                <w:color w:val="FFFFFF" w:themeColor="background1"/>
                <w:kern w:val="0"/>
                <w:szCs w:val="24"/>
              </w:rPr>
            </w:pPr>
            <w:r w:rsidRPr="00D5280B">
              <w:rPr>
                <w:rFonts w:eastAsia="Times New Roman" w:cs="Times New Roman"/>
                <w:color w:val="FFFFFF" w:themeColor="background1"/>
                <w:kern w:val="0"/>
                <w:szCs w:val="24"/>
              </w:rPr>
              <w:t>Percent Difference</w:t>
            </w:r>
          </w:p>
        </w:tc>
      </w:tr>
      <w:tr w:rsidR="00D5280B" w:rsidRPr="0023430C" w14:paraId="211BACC0" w14:textId="7D44FFC3" w:rsidTr="00704632">
        <w:trPr>
          <w:cnfStyle w:val="000000100000" w:firstRow="0" w:lastRow="0" w:firstColumn="0" w:lastColumn="0" w:oddVBand="0" w:evenVBand="0" w:oddHBand="1" w:evenHBand="0" w:firstRowFirstColumn="0" w:firstRowLastColumn="0" w:lastRowFirstColumn="0" w:lastRowLastColumn="0"/>
          <w:trHeight w:val="288"/>
          <w:jc w:val="center"/>
        </w:trPr>
        <w:tc>
          <w:tcPr>
            <w:tcW w:w="1949" w:type="dxa"/>
            <w:shd w:val="clear" w:color="auto" w:fill="FFFFFF" w:themeFill="background1"/>
          </w:tcPr>
          <w:p w14:paraId="55A4B73C" w14:textId="7514CDB8" w:rsidR="00D5280B" w:rsidRPr="00F44CC2" w:rsidRDefault="00F44CC2" w:rsidP="0023430C">
            <w:pPr>
              <w:tabs>
                <w:tab w:val="clear" w:pos="284"/>
              </w:tabs>
              <w:spacing w:before="20" w:after="20" w:line="240" w:lineRule="auto"/>
              <w:rPr>
                <w:rFonts w:ascii="Calibri" w:eastAsia="Times New Roman" w:hAnsi="Calibri" w:cs="Times New Roman"/>
                <w:kern w:val="0"/>
                <w:szCs w:val="24"/>
                <w:highlight w:val="yellow"/>
                <w:vertAlign w:val="superscript"/>
              </w:rPr>
            </w:pPr>
            <w:r>
              <w:rPr>
                <w:rFonts w:ascii="Calibri" w:eastAsia="Times New Roman" w:hAnsi="Calibri" w:cs="Times New Roman"/>
                <w:kern w:val="0"/>
                <w:szCs w:val="24"/>
              </w:rPr>
              <w:t>Peach Creek</w:t>
            </w:r>
            <w:r>
              <w:rPr>
                <w:rFonts w:ascii="Calibri" w:eastAsia="Times New Roman" w:hAnsi="Calibri" w:cs="Times New Roman"/>
                <w:kern w:val="0"/>
                <w:szCs w:val="24"/>
                <w:vertAlign w:val="superscript"/>
              </w:rPr>
              <w:t>1</w:t>
            </w:r>
          </w:p>
        </w:tc>
        <w:tc>
          <w:tcPr>
            <w:tcW w:w="1426" w:type="dxa"/>
            <w:shd w:val="clear" w:color="auto" w:fill="FFFFFF" w:themeFill="background1"/>
            <w:vAlign w:val="center"/>
          </w:tcPr>
          <w:p w14:paraId="2B16570F" w14:textId="4BDA3102" w:rsidR="00D5280B" w:rsidRPr="00193BD7" w:rsidRDefault="00D5280B" w:rsidP="0023430C">
            <w:pPr>
              <w:tabs>
                <w:tab w:val="clear" w:pos="284"/>
              </w:tabs>
              <w:spacing w:before="20" w:after="20" w:line="240" w:lineRule="auto"/>
              <w:jc w:val="center"/>
              <w:rPr>
                <w:rFonts w:ascii="Calibri" w:eastAsia="Times New Roman" w:hAnsi="Calibri" w:cs="Times New Roman"/>
                <w:kern w:val="0"/>
                <w:szCs w:val="24"/>
              </w:rPr>
            </w:pPr>
            <w:r w:rsidRPr="00152BE3">
              <w:rPr>
                <w:rFonts w:ascii="Calibri" w:eastAsia="Times New Roman" w:hAnsi="Calibri" w:cs="Times New Roman"/>
                <w:kern w:val="0"/>
                <w:szCs w:val="24"/>
              </w:rPr>
              <w:t>84.02</w:t>
            </w:r>
          </w:p>
        </w:tc>
        <w:tc>
          <w:tcPr>
            <w:tcW w:w="1485" w:type="dxa"/>
            <w:shd w:val="clear" w:color="auto" w:fill="FFFFFF" w:themeFill="background1"/>
            <w:vAlign w:val="center"/>
          </w:tcPr>
          <w:p w14:paraId="1316A142" w14:textId="18667831" w:rsidR="00D5280B" w:rsidRPr="00674ABE" w:rsidRDefault="00D5280B" w:rsidP="0023430C">
            <w:pPr>
              <w:tabs>
                <w:tab w:val="clear" w:pos="284"/>
              </w:tabs>
              <w:spacing w:before="20" w:after="20" w:line="240" w:lineRule="auto"/>
              <w:jc w:val="center"/>
              <w:rPr>
                <w:rFonts w:ascii="Calibri" w:eastAsia="Times New Roman" w:hAnsi="Calibri" w:cs="Times New Roman"/>
                <w:kern w:val="0"/>
                <w:szCs w:val="24"/>
              </w:rPr>
            </w:pPr>
            <w:r w:rsidRPr="00152BE3">
              <w:rPr>
                <w:rFonts w:ascii="Calibri" w:eastAsia="Times New Roman" w:hAnsi="Calibri" w:cs="Times New Roman"/>
                <w:kern w:val="0"/>
                <w:szCs w:val="24"/>
              </w:rPr>
              <w:t>82.44</w:t>
            </w:r>
          </w:p>
        </w:tc>
        <w:tc>
          <w:tcPr>
            <w:tcW w:w="1206" w:type="dxa"/>
            <w:shd w:val="clear" w:color="auto" w:fill="FFFFFF" w:themeFill="background1"/>
            <w:vAlign w:val="center"/>
          </w:tcPr>
          <w:p w14:paraId="66352D67" w14:textId="44861003" w:rsidR="00D5280B" w:rsidRPr="00193BD7" w:rsidRDefault="00D5280B" w:rsidP="0023430C">
            <w:pPr>
              <w:tabs>
                <w:tab w:val="clear" w:pos="284"/>
              </w:tabs>
              <w:spacing w:before="20" w:after="20" w:line="240" w:lineRule="auto"/>
              <w:jc w:val="center"/>
              <w:rPr>
                <w:rFonts w:ascii="Calibri" w:eastAsia="Times New Roman" w:hAnsi="Calibri" w:cs="Times New Roman"/>
                <w:kern w:val="0"/>
                <w:szCs w:val="24"/>
              </w:rPr>
            </w:pPr>
            <w:r w:rsidRPr="00152BE3">
              <w:rPr>
                <w:rFonts w:ascii="Calibri" w:eastAsia="Times New Roman" w:hAnsi="Calibri" w:cs="Times New Roman"/>
                <w:kern w:val="0"/>
                <w:szCs w:val="24"/>
              </w:rPr>
              <w:t>-1.58</w:t>
            </w:r>
          </w:p>
        </w:tc>
        <w:tc>
          <w:tcPr>
            <w:tcW w:w="1170" w:type="dxa"/>
            <w:shd w:val="clear" w:color="auto" w:fill="FFFFFF" w:themeFill="background1"/>
            <w:vAlign w:val="center"/>
          </w:tcPr>
          <w:p w14:paraId="78212E37" w14:textId="66212A90" w:rsidR="00D5280B" w:rsidRDefault="00D5280B" w:rsidP="0023430C">
            <w:pPr>
              <w:tabs>
                <w:tab w:val="clear" w:pos="284"/>
              </w:tabs>
              <w:spacing w:before="20" w:after="20" w:line="240" w:lineRule="auto"/>
              <w:jc w:val="center"/>
              <w:rPr>
                <w:rFonts w:ascii="Calibri" w:eastAsia="Times New Roman" w:hAnsi="Calibri" w:cs="Times New Roman"/>
                <w:kern w:val="0"/>
                <w:szCs w:val="24"/>
              </w:rPr>
            </w:pPr>
            <w:r w:rsidRPr="00152BE3">
              <w:rPr>
                <w:rFonts w:ascii="Calibri" w:hAnsi="Calibri"/>
              </w:rPr>
              <w:t>11,600</w:t>
            </w:r>
          </w:p>
        </w:tc>
        <w:tc>
          <w:tcPr>
            <w:tcW w:w="1170" w:type="dxa"/>
            <w:shd w:val="clear" w:color="auto" w:fill="FFFFFF" w:themeFill="background1"/>
            <w:vAlign w:val="center"/>
          </w:tcPr>
          <w:p w14:paraId="081593FF" w14:textId="216AD099" w:rsidR="00D5280B" w:rsidRDefault="00D5280B" w:rsidP="0023430C">
            <w:pPr>
              <w:tabs>
                <w:tab w:val="clear" w:pos="284"/>
              </w:tabs>
              <w:spacing w:before="20" w:after="20" w:line="240" w:lineRule="auto"/>
              <w:jc w:val="center"/>
              <w:rPr>
                <w:rFonts w:ascii="Calibri" w:eastAsia="Times New Roman" w:hAnsi="Calibri" w:cs="Times New Roman"/>
                <w:kern w:val="0"/>
                <w:szCs w:val="24"/>
              </w:rPr>
            </w:pPr>
            <w:r w:rsidRPr="00152BE3">
              <w:rPr>
                <w:rFonts w:ascii="Calibri" w:hAnsi="Calibri"/>
              </w:rPr>
              <w:t>9</w:t>
            </w:r>
            <w:r>
              <w:rPr>
                <w:rFonts w:ascii="Calibri" w:hAnsi="Calibri"/>
              </w:rPr>
              <w:t>,</w:t>
            </w:r>
            <w:r w:rsidRPr="00152BE3">
              <w:rPr>
                <w:rFonts w:ascii="Calibri" w:hAnsi="Calibri"/>
              </w:rPr>
              <w:t>370</w:t>
            </w:r>
          </w:p>
        </w:tc>
        <w:tc>
          <w:tcPr>
            <w:tcW w:w="1170" w:type="dxa"/>
            <w:shd w:val="clear" w:color="auto" w:fill="FFFFFF" w:themeFill="background1"/>
            <w:vAlign w:val="center"/>
          </w:tcPr>
          <w:p w14:paraId="5B14D84B" w14:textId="19D141D8" w:rsidR="00D5280B" w:rsidRDefault="00D5280B" w:rsidP="0023430C">
            <w:pPr>
              <w:tabs>
                <w:tab w:val="clear" w:pos="284"/>
              </w:tabs>
              <w:spacing w:before="20" w:after="20" w:line="240" w:lineRule="auto"/>
              <w:jc w:val="center"/>
              <w:rPr>
                <w:rFonts w:ascii="Calibri" w:eastAsia="Times New Roman" w:hAnsi="Calibri" w:cs="Times New Roman"/>
                <w:kern w:val="0"/>
                <w:szCs w:val="24"/>
              </w:rPr>
            </w:pPr>
            <w:r w:rsidRPr="00152BE3">
              <w:rPr>
                <w:rFonts w:ascii="Calibri" w:hAnsi="Calibri"/>
              </w:rPr>
              <w:t>-19%</w:t>
            </w:r>
          </w:p>
        </w:tc>
      </w:tr>
      <w:tr w:rsidR="00D5280B" w:rsidRPr="0023430C" w14:paraId="71E23B01" w14:textId="49BAAA35" w:rsidTr="00704632">
        <w:trPr>
          <w:trHeight w:val="288"/>
          <w:jc w:val="center"/>
        </w:trPr>
        <w:tc>
          <w:tcPr>
            <w:tcW w:w="1949" w:type="dxa"/>
            <w:tcBorders>
              <w:bottom w:val="single" w:sz="4" w:space="0" w:color="3381BD"/>
            </w:tcBorders>
            <w:shd w:val="clear" w:color="auto" w:fill="D9D9D9" w:themeFill="background1" w:themeFillShade="D9"/>
          </w:tcPr>
          <w:p w14:paraId="3DBEFD8B" w14:textId="703424E2" w:rsidR="00D5280B" w:rsidRPr="00F44CC2" w:rsidRDefault="00D5280B" w:rsidP="0023430C">
            <w:pPr>
              <w:tabs>
                <w:tab w:val="clear" w:pos="284"/>
              </w:tabs>
              <w:spacing w:before="20" w:after="20" w:line="240" w:lineRule="auto"/>
              <w:rPr>
                <w:rFonts w:ascii="Calibri" w:eastAsia="Times New Roman" w:hAnsi="Calibri" w:cs="Times New Roman"/>
                <w:kern w:val="0"/>
                <w:szCs w:val="24"/>
                <w:highlight w:val="yellow"/>
                <w:vertAlign w:val="superscript"/>
              </w:rPr>
            </w:pPr>
            <w:r w:rsidRPr="00152BE3">
              <w:rPr>
                <w:rFonts w:ascii="Calibri" w:eastAsia="Times New Roman" w:hAnsi="Calibri" w:cs="Times New Roman"/>
                <w:kern w:val="0"/>
                <w:szCs w:val="24"/>
              </w:rPr>
              <w:t>West Bernard Creek</w:t>
            </w:r>
            <w:r w:rsidR="00F44CC2">
              <w:rPr>
                <w:rFonts w:ascii="Calibri" w:eastAsia="Times New Roman" w:hAnsi="Calibri" w:cs="Times New Roman"/>
                <w:kern w:val="0"/>
                <w:szCs w:val="24"/>
                <w:vertAlign w:val="superscript"/>
              </w:rPr>
              <w:t>1</w:t>
            </w:r>
          </w:p>
        </w:tc>
        <w:tc>
          <w:tcPr>
            <w:tcW w:w="1426" w:type="dxa"/>
            <w:tcBorders>
              <w:bottom w:val="single" w:sz="4" w:space="0" w:color="3381BD"/>
            </w:tcBorders>
            <w:shd w:val="clear" w:color="auto" w:fill="D9D9D9" w:themeFill="background1" w:themeFillShade="D9"/>
            <w:vAlign w:val="center"/>
          </w:tcPr>
          <w:p w14:paraId="63119563" w14:textId="3CF6D799" w:rsidR="00D5280B" w:rsidRPr="00193BD7" w:rsidRDefault="00D5280B" w:rsidP="0023430C">
            <w:pPr>
              <w:tabs>
                <w:tab w:val="clear" w:pos="284"/>
              </w:tabs>
              <w:spacing w:before="20" w:after="20" w:line="240" w:lineRule="auto"/>
              <w:jc w:val="center"/>
              <w:rPr>
                <w:rFonts w:ascii="Calibri" w:eastAsia="Times New Roman" w:hAnsi="Calibri" w:cs="Times New Roman"/>
                <w:kern w:val="0"/>
                <w:szCs w:val="24"/>
              </w:rPr>
            </w:pPr>
            <w:r w:rsidRPr="00152BE3">
              <w:rPr>
                <w:rFonts w:ascii="Calibri" w:eastAsia="Times New Roman" w:hAnsi="Calibri" w:cs="Times New Roman"/>
                <w:kern w:val="0"/>
                <w:szCs w:val="24"/>
              </w:rPr>
              <w:t>96.46</w:t>
            </w:r>
          </w:p>
        </w:tc>
        <w:tc>
          <w:tcPr>
            <w:tcW w:w="1485" w:type="dxa"/>
            <w:tcBorders>
              <w:bottom w:val="single" w:sz="4" w:space="0" w:color="3381BD"/>
            </w:tcBorders>
            <w:shd w:val="clear" w:color="auto" w:fill="D9D9D9" w:themeFill="background1" w:themeFillShade="D9"/>
            <w:vAlign w:val="center"/>
          </w:tcPr>
          <w:p w14:paraId="349CD347" w14:textId="4C10254F" w:rsidR="00D5280B" w:rsidRPr="00674ABE" w:rsidRDefault="00D5280B" w:rsidP="0023430C">
            <w:pPr>
              <w:tabs>
                <w:tab w:val="clear" w:pos="284"/>
              </w:tabs>
              <w:spacing w:before="20" w:after="20" w:line="240" w:lineRule="auto"/>
              <w:jc w:val="center"/>
              <w:rPr>
                <w:rFonts w:ascii="Calibri" w:eastAsia="Times New Roman" w:hAnsi="Calibri" w:cs="Times New Roman"/>
                <w:kern w:val="0"/>
                <w:szCs w:val="24"/>
              </w:rPr>
            </w:pPr>
            <w:r w:rsidRPr="00152BE3">
              <w:rPr>
                <w:rFonts w:ascii="Calibri" w:eastAsia="Times New Roman" w:hAnsi="Calibri" w:cs="Times New Roman"/>
                <w:kern w:val="0"/>
                <w:szCs w:val="24"/>
              </w:rPr>
              <w:t>98.06</w:t>
            </w:r>
          </w:p>
        </w:tc>
        <w:tc>
          <w:tcPr>
            <w:tcW w:w="1206" w:type="dxa"/>
            <w:tcBorders>
              <w:bottom w:val="single" w:sz="4" w:space="0" w:color="3381BD"/>
            </w:tcBorders>
            <w:shd w:val="clear" w:color="auto" w:fill="D9D9D9" w:themeFill="background1" w:themeFillShade="D9"/>
            <w:vAlign w:val="center"/>
          </w:tcPr>
          <w:p w14:paraId="7F621C3D" w14:textId="5C7F5992" w:rsidR="00D5280B" w:rsidRPr="00193BD7" w:rsidRDefault="00D5280B" w:rsidP="0023430C">
            <w:pPr>
              <w:tabs>
                <w:tab w:val="clear" w:pos="284"/>
              </w:tabs>
              <w:spacing w:before="20" w:after="20" w:line="240" w:lineRule="auto"/>
              <w:jc w:val="center"/>
              <w:rPr>
                <w:rFonts w:ascii="Calibri" w:eastAsia="Times New Roman" w:hAnsi="Calibri" w:cs="Times New Roman"/>
                <w:kern w:val="0"/>
                <w:szCs w:val="24"/>
              </w:rPr>
            </w:pPr>
            <w:r w:rsidRPr="00152BE3">
              <w:rPr>
                <w:rFonts w:ascii="Calibri" w:eastAsia="Times New Roman" w:hAnsi="Calibri" w:cs="Times New Roman"/>
                <w:kern w:val="0"/>
                <w:szCs w:val="24"/>
              </w:rPr>
              <w:t>1.6</w:t>
            </w:r>
          </w:p>
        </w:tc>
        <w:tc>
          <w:tcPr>
            <w:tcW w:w="1170" w:type="dxa"/>
            <w:tcBorders>
              <w:bottom w:val="single" w:sz="4" w:space="0" w:color="3381BD"/>
            </w:tcBorders>
            <w:shd w:val="clear" w:color="auto" w:fill="D9D9D9" w:themeFill="background1" w:themeFillShade="D9"/>
            <w:vAlign w:val="center"/>
          </w:tcPr>
          <w:p w14:paraId="39EBD8E0" w14:textId="1C9C1B7F" w:rsidR="00D5280B" w:rsidRDefault="00D5280B" w:rsidP="0023430C">
            <w:pPr>
              <w:tabs>
                <w:tab w:val="clear" w:pos="284"/>
              </w:tabs>
              <w:spacing w:before="20" w:after="20" w:line="240" w:lineRule="auto"/>
              <w:jc w:val="center"/>
              <w:rPr>
                <w:rFonts w:ascii="Calibri" w:eastAsia="Times New Roman" w:hAnsi="Calibri" w:cs="Times New Roman"/>
                <w:kern w:val="0"/>
                <w:szCs w:val="24"/>
              </w:rPr>
            </w:pPr>
            <w:r w:rsidRPr="00152BE3">
              <w:rPr>
                <w:rFonts w:ascii="Calibri" w:hAnsi="Calibri"/>
              </w:rPr>
              <w:t>32,910</w:t>
            </w:r>
          </w:p>
        </w:tc>
        <w:tc>
          <w:tcPr>
            <w:tcW w:w="1170" w:type="dxa"/>
            <w:tcBorders>
              <w:bottom w:val="single" w:sz="4" w:space="0" w:color="3381BD"/>
            </w:tcBorders>
            <w:shd w:val="clear" w:color="auto" w:fill="D9D9D9" w:themeFill="background1" w:themeFillShade="D9"/>
            <w:vAlign w:val="center"/>
          </w:tcPr>
          <w:p w14:paraId="7D734656" w14:textId="2BD7885E" w:rsidR="00D5280B" w:rsidRDefault="00D5280B" w:rsidP="0023430C">
            <w:pPr>
              <w:tabs>
                <w:tab w:val="clear" w:pos="284"/>
              </w:tabs>
              <w:spacing w:before="20" w:after="20" w:line="240" w:lineRule="auto"/>
              <w:jc w:val="center"/>
              <w:rPr>
                <w:rFonts w:ascii="Calibri" w:eastAsia="Times New Roman" w:hAnsi="Calibri" w:cs="Times New Roman"/>
                <w:kern w:val="0"/>
                <w:szCs w:val="24"/>
              </w:rPr>
            </w:pPr>
            <w:r w:rsidRPr="00152BE3">
              <w:rPr>
                <w:rFonts w:ascii="Calibri" w:hAnsi="Calibri"/>
              </w:rPr>
              <w:t>30</w:t>
            </w:r>
            <w:r>
              <w:rPr>
                <w:rFonts w:ascii="Calibri" w:hAnsi="Calibri"/>
              </w:rPr>
              <w:t>,</w:t>
            </w:r>
            <w:r w:rsidRPr="00152BE3">
              <w:rPr>
                <w:rFonts w:ascii="Calibri" w:hAnsi="Calibri"/>
              </w:rPr>
              <w:t>3</w:t>
            </w:r>
            <w:r>
              <w:rPr>
                <w:rFonts w:ascii="Calibri" w:hAnsi="Calibri"/>
              </w:rPr>
              <w:t>00</w:t>
            </w:r>
          </w:p>
        </w:tc>
        <w:tc>
          <w:tcPr>
            <w:tcW w:w="1170" w:type="dxa"/>
            <w:tcBorders>
              <w:bottom w:val="single" w:sz="4" w:space="0" w:color="3381BD"/>
            </w:tcBorders>
            <w:shd w:val="clear" w:color="auto" w:fill="D9D9D9" w:themeFill="background1" w:themeFillShade="D9"/>
            <w:vAlign w:val="center"/>
          </w:tcPr>
          <w:p w14:paraId="1920A1DA" w14:textId="06973E97" w:rsidR="00D5280B" w:rsidRDefault="00D5280B" w:rsidP="0023430C">
            <w:pPr>
              <w:tabs>
                <w:tab w:val="clear" w:pos="284"/>
              </w:tabs>
              <w:spacing w:before="20" w:after="20" w:line="240" w:lineRule="auto"/>
              <w:jc w:val="center"/>
              <w:rPr>
                <w:rFonts w:ascii="Calibri" w:eastAsia="Times New Roman" w:hAnsi="Calibri" w:cs="Times New Roman"/>
                <w:kern w:val="0"/>
                <w:szCs w:val="24"/>
              </w:rPr>
            </w:pPr>
            <w:r w:rsidRPr="00152BE3">
              <w:rPr>
                <w:rFonts w:ascii="Calibri" w:hAnsi="Calibri"/>
              </w:rPr>
              <w:t>-8%</w:t>
            </w:r>
          </w:p>
        </w:tc>
      </w:tr>
    </w:tbl>
    <w:p w14:paraId="50A18CAC" w14:textId="66009E02" w:rsidR="00E95FA9" w:rsidRPr="00BD4F85" w:rsidRDefault="00F44CC2" w:rsidP="000B4872">
      <w:pPr>
        <w:pStyle w:val="Caption"/>
        <w:rPr>
          <w:b w:val="0"/>
          <w:color w:val="auto"/>
        </w:rPr>
      </w:pPr>
      <w:r w:rsidRPr="00BD4F85">
        <w:rPr>
          <w:rFonts w:ascii="Calibri" w:eastAsia="Times New Roman" w:hAnsi="Calibri" w:cs="Times New Roman"/>
          <w:b w:val="0"/>
          <w:color w:val="auto"/>
          <w:kern w:val="0"/>
          <w:vertAlign w:val="superscript"/>
        </w:rPr>
        <w:t xml:space="preserve">1 </w:t>
      </w:r>
      <w:r w:rsidRPr="008541E1">
        <w:rPr>
          <w:rFonts w:ascii="Calibri" w:eastAsia="Times New Roman" w:hAnsi="Calibri" w:cs="Times New Roman"/>
          <w:b w:val="0"/>
          <w:color w:val="auto"/>
          <w:kern w:val="0"/>
        </w:rPr>
        <w:t>From effective model</w:t>
      </w:r>
      <w:r w:rsidR="00617E70" w:rsidRPr="008541E1">
        <w:rPr>
          <w:rFonts w:ascii="Calibri" w:eastAsia="Times New Roman" w:hAnsi="Calibri" w:cs="Times New Roman"/>
          <w:b w:val="0"/>
          <w:color w:val="auto"/>
          <w:kern w:val="0"/>
        </w:rPr>
        <w:t xml:space="preserve">, </w:t>
      </w:r>
      <w:r w:rsidR="00114529" w:rsidRPr="008541E1">
        <w:rPr>
          <w:rFonts w:ascii="Calibri" w:eastAsia="Times New Roman" w:hAnsi="Calibri" w:cs="Times New Roman"/>
          <w:b w:val="0"/>
          <w:color w:val="auto"/>
          <w:kern w:val="0"/>
        </w:rPr>
        <w:t xml:space="preserve">MIP </w:t>
      </w:r>
      <w:r w:rsidR="00617E70" w:rsidRPr="008541E1">
        <w:rPr>
          <w:rFonts w:ascii="Calibri" w:eastAsia="Times New Roman" w:hAnsi="Calibri" w:cs="Times New Roman"/>
          <w:b w:val="0"/>
          <w:color w:val="auto"/>
          <w:kern w:val="0"/>
        </w:rPr>
        <w:t>Case No. 12-06-1142S</w:t>
      </w:r>
    </w:p>
    <w:p w14:paraId="05B44BD2" w14:textId="77777777" w:rsidR="00976A14" w:rsidRDefault="00976A14" w:rsidP="00265A9E">
      <w:pPr>
        <w:pStyle w:val="Heading2"/>
      </w:pPr>
      <w:bookmarkStart w:id="77" w:name="_Ref63069192"/>
      <w:bookmarkStart w:id="78" w:name="_Toc106973563"/>
      <w:r>
        <w:t>Calibration</w:t>
      </w:r>
      <w:bookmarkEnd w:id="77"/>
      <w:bookmarkEnd w:id="78"/>
    </w:p>
    <w:p w14:paraId="017A47A8" w14:textId="7EB3AA11" w:rsidR="00442D98" w:rsidRDefault="00442D98" w:rsidP="004C2B83">
      <w:pPr>
        <w:pStyle w:val="BodyText"/>
      </w:pPr>
      <w:r>
        <w:t>USGS gage 08117500</w:t>
      </w:r>
      <w:r w:rsidRPr="00246821">
        <w:t xml:space="preserve"> within the model area </w:t>
      </w:r>
      <w:r>
        <w:t xml:space="preserve">and </w:t>
      </w:r>
      <w:r w:rsidRPr="00246821">
        <w:t xml:space="preserve">with more than </w:t>
      </w:r>
      <w:r>
        <w:t>10</w:t>
      </w:r>
      <w:r w:rsidRPr="00246821">
        <w:t>-years of flow record were used as the first priority for calibration of the 1</w:t>
      </w:r>
      <w:r w:rsidR="009F3DB9">
        <w:t>-percent</w:t>
      </w:r>
      <w:r w:rsidRPr="00246821">
        <w:t xml:space="preserve"> annual chance event. Discharges at gages were compared to discharges in the 2D models at the exact same locations. </w:t>
      </w:r>
    </w:p>
    <w:p w14:paraId="6A626467" w14:textId="652DE9D7" w:rsidR="00DF48EF" w:rsidRDefault="00DF48EF" w:rsidP="004C2B83">
      <w:pPr>
        <w:pStyle w:val="BodyText"/>
      </w:pPr>
      <w:r>
        <w:t xml:space="preserve">In addition to one streamgage, </w:t>
      </w:r>
      <w:r w:rsidR="00442D98" w:rsidRPr="00874E58">
        <w:t xml:space="preserve">regression </w:t>
      </w:r>
      <w:r w:rsidR="00442D98">
        <w:t xml:space="preserve">discharge </w:t>
      </w:r>
      <w:r w:rsidR="00442D98" w:rsidRPr="00874E58">
        <w:t>estimates were utilized in different locations throughout the county to ensure accurate results.</w:t>
      </w:r>
      <w:r w:rsidR="00442D98">
        <w:rPr>
          <w:color w:val="FF0000"/>
        </w:rPr>
        <w:t xml:space="preserve"> </w:t>
      </w:r>
      <w:r w:rsidR="00442D98" w:rsidRPr="00874E58">
        <w:t>The regression analysis was performed as per regional regression equations using the drainage area, dimensionless main channel slope (S), OmegaEM parameter and mean annual precipitation (P) (USGS- SIR 2009-5087). Regression comparisons were made</w:t>
      </w:r>
      <w:r w:rsidR="00442D98">
        <w:t xml:space="preserve"> at</w:t>
      </w:r>
      <w:r w:rsidR="00442D98" w:rsidRPr="00874E58">
        <w:t xml:space="preserve"> </w:t>
      </w:r>
      <w:r w:rsidR="00442D98">
        <w:t>three</w:t>
      </w:r>
      <w:r w:rsidR="00442D98" w:rsidRPr="00874E58">
        <w:t xml:space="preserve"> locations with varying contributing drainage area to ensure a reasonable amount of excess precipitation was being applied to the 2D mesh.</w:t>
      </w:r>
      <w:r w:rsidR="00442D98">
        <w:t xml:space="preserve"> </w:t>
      </w:r>
    </w:p>
    <w:p w14:paraId="0DA8C102" w14:textId="625BDA02" w:rsidR="001B0325" w:rsidRDefault="004C2B83" w:rsidP="004C2B83">
      <w:pPr>
        <w:pStyle w:val="BodyText"/>
      </w:pPr>
      <w:r w:rsidRPr="00555D01">
        <w:t xml:space="preserve">Adjustments to curve number and hydraulic features within the model were made until the flows in the model matched closely with the peak flows determined from gage and effective data. </w:t>
      </w:r>
      <w:r w:rsidR="002007D1">
        <w:t xml:space="preserve">N-values were not modified and </w:t>
      </w:r>
      <w:r w:rsidRPr="005C04C0">
        <w:t xml:space="preserve">Final results following model calibration at the </w:t>
      </w:r>
      <w:r>
        <w:t>calibration</w:t>
      </w:r>
      <w:r w:rsidRPr="005C04C0">
        <w:t xml:space="preserve"> locations are presented in </w:t>
      </w:r>
      <w:r w:rsidR="001B0325" w:rsidRPr="001B0325">
        <w:fldChar w:fldCharType="begin"/>
      </w:r>
      <w:r w:rsidR="001B0325" w:rsidRPr="001B0325">
        <w:instrText xml:space="preserve"> REF _Ref82531454 \h  \* MERGEFORMAT </w:instrText>
      </w:r>
      <w:r w:rsidR="001B0325" w:rsidRPr="001B0325">
        <w:fldChar w:fldCharType="separate"/>
      </w:r>
      <w:r w:rsidR="00743D9F">
        <w:t>Table 11</w:t>
      </w:r>
      <w:r w:rsidR="001B0325" w:rsidRPr="001B0325">
        <w:fldChar w:fldCharType="end"/>
      </w:r>
      <w:r w:rsidR="00857E4E">
        <w:t>.</w:t>
      </w:r>
      <w:r w:rsidR="002007D1">
        <w:t xml:space="preserve"> </w:t>
      </w:r>
    </w:p>
    <w:p w14:paraId="561777E5" w14:textId="1F396A05" w:rsidR="00A315D3" w:rsidRDefault="00A315D3" w:rsidP="007C3827">
      <w:pPr>
        <w:pStyle w:val="Caption"/>
        <w:jc w:val="center"/>
      </w:pPr>
      <w:bookmarkStart w:id="79" w:name="_Ref61266074"/>
      <w:bookmarkStart w:id="80" w:name="_Ref82531454"/>
      <w:bookmarkStart w:id="81" w:name="_Toc106973610"/>
      <w:r>
        <w:t xml:space="preserve">Table </w:t>
      </w:r>
      <w:r w:rsidR="0047146E">
        <w:fldChar w:fldCharType="begin"/>
      </w:r>
      <w:r w:rsidR="0047146E">
        <w:instrText xml:space="preserve"> SEQ Table \* ARABIC </w:instrText>
      </w:r>
      <w:r w:rsidR="0047146E">
        <w:fldChar w:fldCharType="separate"/>
      </w:r>
      <w:r w:rsidR="00743D9F">
        <w:rPr>
          <w:noProof/>
        </w:rPr>
        <w:t>11</w:t>
      </w:r>
      <w:r w:rsidR="0047146E">
        <w:fldChar w:fldCharType="end"/>
      </w:r>
      <w:bookmarkEnd w:id="79"/>
      <w:bookmarkEnd w:id="80"/>
      <w:r>
        <w:t>: Calibration Results</w:t>
      </w:r>
      <w:bookmarkEnd w:id="81"/>
    </w:p>
    <w:tbl>
      <w:tblPr>
        <w:tblStyle w:val="CompassTable"/>
        <w:tblW w:w="0" w:type="auto"/>
        <w:tblLayout w:type="fixed"/>
        <w:tblLook w:val="04A0" w:firstRow="1" w:lastRow="0" w:firstColumn="1" w:lastColumn="0" w:noHBand="0" w:noVBand="1"/>
      </w:tblPr>
      <w:tblGrid>
        <w:gridCol w:w="1500"/>
        <w:gridCol w:w="1308"/>
        <w:gridCol w:w="1260"/>
        <w:gridCol w:w="1311"/>
        <w:gridCol w:w="1399"/>
        <w:gridCol w:w="1399"/>
        <w:gridCol w:w="1399"/>
      </w:tblGrid>
      <w:tr w:rsidR="00870C34" w:rsidRPr="00A315D3" w14:paraId="1EA241A3" w14:textId="77777777" w:rsidTr="005B072B">
        <w:trPr>
          <w:cnfStyle w:val="100000000000" w:firstRow="1" w:lastRow="0" w:firstColumn="0" w:lastColumn="0" w:oddVBand="0" w:evenVBand="0" w:oddHBand="0" w:evenHBand="0" w:firstRowFirstColumn="0" w:firstRowLastColumn="0" w:lastRowFirstColumn="0" w:lastRowLastColumn="0"/>
          <w:trHeight w:val="244"/>
        </w:trPr>
        <w:tc>
          <w:tcPr>
            <w:tcW w:w="1500" w:type="dxa"/>
            <w:vMerge w:val="restart"/>
            <w:shd w:val="clear" w:color="auto" w:fill="00B5E2" w:themeFill="accent1"/>
            <w:hideMark/>
          </w:tcPr>
          <w:p w14:paraId="5D5F6774" w14:textId="77777777" w:rsidR="00870C34" w:rsidRPr="00BC6495" w:rsidRDefault="00870C34" w:rsidP="00A315D3">
            <w:pPr>
              <w:tabs>
                <w:tab w:val="clear" w:pos="284"/>
              </w:tabs>
              <w:spacing w:line="240" w:lineRule="auto"/>
              <w:jc w:val="center"/>
              <w:rPr>
                <w:rFonts w:eastAsia="Times New Roman" w:cs="Times New Roman"/>
                <w:kern w:val="0"/>
                <w:sz w:val="20"/>
                <w:szCs w:val="20"/>
              </w:rPr>
            </w:pPr>
            <w:r w:rsidRPr="00BC6495">
              <w:rPr>
                <w:rFonts w:eastAsia="Times New Roman" w:cs="Times New Roman"/>
                <w:kern w:val="0"/>
                <w:sz w:val="20"/>
                <w:szCs w:val="20"/>
              </w:rPr>
              <w:t>Calibration Location</w:t>
            </w:r>
          </w:p>
        </w:tc>
        <w:tc>
          <w:tcPr>
            <w:tcW w:w="1308" w:type="dxa"/>
            <w:vMerge w:val="restart"/>
            <w:shd w:val="clear" w:color="auto" w:fill="00B5E2" w:themeFill="accent1"/>
            <w:hideMark/>
          </w:tcPr>
          <w:p w14:paraId="3010B01F" w14:textId="77777777" w:rsidR="00870C34" w:rsidRPr="00BC6495" w:rsidRDefault="00870C34" w:rsidP="00A315D3">
            <w:pPr>
              <w:tabs>
                <w:tab w:val="clear" w:pos="284"/>
              </w:tabs>
              <w:spacing w:line="240" w:lineRule="auto"/>
              <w:jc w:val="center"/>
              <w:rPr>
                <w:rFonts w:eastAsia="Times New Roman" w:cs="Times New Roman"/>
                <w:kern w:val="0"/>
                <w:sz w:val="20"/>
                <w:szCs w:val="20"/>
              </w:rPr>
            </w:pPr>
            <w:r w:rsidRPr="00BC6495">
              <w:rPr>
                <w:rFonts w:eastAsia="Times New Roman" w:cs="Times New Roman"/>
                <w:kern w:val="0"/>
                <w:sz w:val="20"/>
                <w:szCs w:val="20"/>
              </w:rPr>
              <w:t>Source</w:t>
            </w:r>
          </w:p>
        </w:tc>
        <w:tc>
          <w:tcPr>
            <w:tcW w:w="1260" w:type="dxa"/>
            <w:vMerge w:val="restart"/>
            <w:shd w:val="clear" w:color="auto" w:fill="00B5E2" w:themeFill="accent1"/>
          </w:tcPr>
          <w:p w14:paraId="0B416D15" w14:textId="77777777" w:rsidR="00870C34" w:rsidRPr="00BC6495" w:rsidRDefault="00870C34" w:rsidP="00A315D3">
            <w:pPr>
              <w:spacing w:line="240" w:lineRule="auto"/>
              <w:jc w:val="center"/>
              <w:rPr>
                <w:rFonts w:eastAsia="Times New Roman" w:cs="Times New Roman"/>
                <w:kern w:val="0"/>
                <w:sz w:val="20"/>
                <w:szCs w:val="20"/>
              </w:rPr>
            </w:pPr>
            <w:r w:rsidRPr="00BC6495">
              <w:rPr>
                <w:rFonts w:eastAsia="Times New Roman" w:cs="Times New Roman"/>
                <w:kern w:val="0"/>
                <w:szCs w:val="20"/>
              </w:rPr>
              <w:t>Method Used in Original Study</w:t>
            </w:r>
          </w:p>
        </w:tc>
        <w:tc>
          <w:tcPr>
            <w:tcW w:w="4109" w:type="dxa"/>
            <w:gridSpan w:val="3"/>
            <w:shd w:val="clear" w:color="auto" w:fill="00B5E2" w:themeFill="accent1"/>
          </w:tcPr>
          <w:p w14:paraId="68026D9B" w14:textId="77777777" w:rsidR="00870C34" w:rsidRPr="00BC6495" w:rsidRDefault="00870C34" w:rsidP="00A315D3">
            <w:pPr>
              <w:spacing w:line="240" w:lineRule="auto"/>
              <w:jc w:val="center"/>
              <w:rPr>
                <w:rFonts w:eastAsia="Times New Roman" w:cs="Times New Roman"/>
                <w:kern w:val="0"/>
                <w:szCs w:val="20"/>
              </w:rPr>
            </w:pPr>
            <w:r w:rsidRPr="00BC6495">
              <w:rPr>
                <w:rFonts w:eastAsia="Times New Roman" w:cs="Times New Roman"/>
                <w:kern w:val="0"/>
                <w:szCs w:val="20"/>
              </w:rPr>
              <w:t>Reference</w:t>
            </w:r>
          </w:p>
        </w:tc>
        <w:tc>
          <w:tcPr>
            <w:tcW w:w="1399" w:type="dxa"/>
            <w:vMerge w:val="restart"/>
            <w:shd w:val="clear" w:color="auto" w:fill="00B5E2" w:themeFill="accent1"/>
          </w:tcPr>
          <w:p w14:paraId="4033CF3E" w14:textId="0A72A40D" w:rsidR="00870C34" w:rsidRPr="00BC6495" w:rsidRDefault="00870C34" w:rsidP="00A315D3">
            <w:pPr>
              <w:spacing w:line="240" w:lineRule="auto"/>
              <w:jc w:val="center"/>
              <w:rPr>
                <w:rFonts w:eastAsia="Times New Roman" w:cs="Times New Roman"/>
                <w:kern w:val="0"/>
                <w:szCs w:val="20"/>
              </w:rPr>
            </w:pPr>
            <w:r w:rsidRPr="00BC6495">
              <w:rPr>
                <w:rFonts w:eastAsia="Times New Roman" w:cs="Times New Roman"/>
                <w:kern w:val="0"/>
                <w:szCs w:val="20"/>
              </w:rPr>
              <w:t>HEC-RAS 5.0.7 (2D)</w:t>
            </w:r>
            <w:r w:rsidR="009F3DB9">
              <w:rPr>
                <w:rFonts w:eastAsia="Times New Roman" w:cs="Times New Roman"/>
                <w:kern w:val="0"/>
                <w:szCs w:val="20"/>
              </w:rPr>
              <w:br/>
              <w:t>(cfs)</w:t>
            </w:r>
          </w:p>
        </w:tc>
      </w:tr>
      <w:tr w:rsidR="00870C34" w:rsidRPr="00A315D3" w14:paraId="34F5BC6A" w14:textId="77777777" w:rsidTr="005B072B">
        <w:trPr>
          <w:cnfStyle w:val="000000100000" w:firstRow="0" w:lastRow="0" w:firstColumn="0" w:lastColumn="0" w:oddVBand="0" w:evenVBand="0" w:oddHBand="1" w:evenHBand="0" w:firstRowFirstColumn="0" w:firstRowLastColumn="0" w:lastRowFirstColumn="0" w:lastRowLastColumn="0"/>
          <w:trHeight w:val="826"/>
        </w:trPr>
        <w:tc>
          <w:tcPr>
            <w:tcW w:w="1500" w:type="dxa"/>
            <w:vMerge/>
            <w:shd w:val="clear" w:color="auto" w:fill="00B5E2" w:themeFill="accent1"/>
            <w:hideMark/>
          </w:tcPr>
          <w:p w14:paraId="51BCC1F6" w14:textId="77777777" w:rsidR="00870C34" w:rsidRPr="00A315D3" w:rsidRDefault="00870C34" w:rsidP="00A315D3">
            <w:pPr>
              <w:tabs>
                <w:tab w:val="clear" w:pos="284"/>
              </w:tabs>
              <w:spacing w:line="240" w:lineRule="auto"/>
              <w:rPr>
                <w:rFonts w:eastAsia="Times New Roman" w:cs="Times New Roman"/>
                <w:b/>
                <w:bCs/>
                <w:color w:val="FFFFFF"/>
                <w:kern w:val="0"/>
                <w:szCs w:val="20"/>
              </w:rPr>
            </w:pPr>
          </w:p>
        </w:tc>
        <w:tc>
          <w:tcPr>
            <w:tcW w:w="1308" w:type="dxa"/>
            <w:vMerge/>
            <w:shd w:val="clear" w:color="auto" w:fill="00B5E2" w:themeFill="accent1"/>
            <w:hideMark/>
          </w:tcPr>
          <w:p w14:paraId="5169D99A" w14:textId="77777777" w:rsidR="00870C34" w:rsidRPr="00A315D3" w:rsidRDefault="00870C34" w:rsidP="00A315D3">
            <w:pPr>
              <w:tabs>
                <w:tab w:val="clear" w:pos="284"/>
              </w:tabs>
              <w:spacing w:line="240" w:lineRule="auto"/>
              <w:rPr>
                <w:rFonts w:eastAsia="Times New Roman" w:cs="Times New Roman"/>
                <w:b/>
                <w:bCs/>
                <w:color w:val="FFFFFF"/>
                <w:kern w:val="0"/>
                <w:szCs w:val="20"/>
              </w:rPr>
            </w:pPr>
          </w:p>
        </w:tc>
        <w:tc>
          <w:tcPr>
            <w:tcW w:w="1260" w:type="dxa"/>
            <w:vMerge/>
            <w:shd w:val="clear" w:color="auto" w:fill="00B5E2" w:themeFill="accent1"/>
          </w:tcPr>
          <w:p w14:paraId="64CDBD9D" w14:textId="77777777" w:rsidR="00870C34" w:rsidRPr="00A315D3" w:rsidRDefault="00870C34" w:rsidP="00A315D3">
            <w:pPr>
              <w:tabs>
                <w:tab w:val="clear" w:pos="284"/>
              </w:tabs>
              <w:spacing w:line="240" w:lineRule="auto"/>
              <w:jc w:val="center"/>
              <w:rPr>
                <w:rFonts w:eastAsia="Times New Roman" w:cs="Times New Roman"/>
                <w:b/>
                <w:bCs/>
                <w:color w:val="FFFFFF"/>
                <w:kern w:val="0"/>
                <w:szCs w:val="20"/>
              </w:rPr>
            </w:pPr>
          </w:p>
        </w:tc>
        <w:tc>
          <w:tcPr>
            <w:tcW w:w="1311" w:type="dxa"/>
            <w:shd w:val="clear" w:color="auto" w:fill="00B5E2" w:themeFill="accent1"/>
          </w:tcPr>
          <w:p w14:paraId="43F0139D" w14:textId="55B99F11" w:rsidR="00870C34" w:rsidRPr="00BC6495" w:rsidRDefault="00870C34" w:rsidP="00A315D3">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Lower Limit</w:t>
            </w:r>
            <w:r w:rsidR="009F3DB9">
              <w:rPr>
                <w:rFonts w:eastAsia="Times New Roman" w:cs="Times New Roman"/>
                <w:b/>
                <w:bCs/>
                <w:color w:val="FFFFFF"/>
                <w:kern w:val="0"/>
                <w:szCs w:val="20"/>
              </w:rPr>
              <w:t xml:space="preserve"> </w:t>
            </w:r>
            <w:r w:rsidR="009F3DB9">
              <w:rPr>
                <w:rFonts w:eastAsia="Times New Roman" w:cs="Times New Roman"/>
                <w:b/>
                <w:bCs/>
                <w:color w:val="FFFFFF"/>
                <w:kern w:val="0"/>
                <w:szCs w:val="20"/>
              </w:rPr>
              <w:br/>
              <w:t>(cfs)</w:t>
            </w:r>
          </w:p>
        </w:tc>
        <w:tc>
          <w:tcPr>
            <w:tcW w:w="1399" w:type="dxa"/>
            <w:shd w:val="clear" w:color="auto" w:fill="00B5E2" w:themeFill="accent1"/>
          </w:tcPr>
          <w:p w14:paraId="6C2D573B" w14:textId="0B197052" w:rsidR="00870C34" w:rsidRPr="00BC6495" w:rsidRDefault="009F3DB9" w:rsidP="00A315D3">
            <w:pPr>
              <w:tabs>
                <w:tab w:val="clear" w:pos="284"/>
              </w:tabs>
              <w:spacing w:line="240" w:lineRule="auto"/>
              <w:jc w:val="center"/>
              <w:rPr>
                <w:rFonts w:eastAsia="Times New Roman" w:cs="Times New Roman"/>
                <w:b/>
                <w:bCs/>
                <w:color w:val="FFFFFF"/>
                <w:kern w:val="0"/>
                <w:szCs w:val="20"/>
              </w:rPr>
            </w:pPr>
            <w:r>
              <w:rPr>
                <w:rFonts w:eastAsia="Times New Roman" w:cs="Times New Roman"/>
                <w:b/>
                <w:bCs/>
                <w:color w:val="FFFFFF"/>
                <w:kern w:val="0"/>
                <w:szCs w:val="20"/>
              </w:rPr>
              <w:t xml:space="preserve">1-percent </w:t>
            </w:r>
            <w:r>
              <w:rPr>
                <w:rFonts w:eastAsia="Times New Roman" w:cs="Times New Roman"/>
                <w:b/>
                <w:bCs/>
                <w:color w:val="FFFFFF"/>
                <w:kern w:val="0"/>
                <w:szCs w:val="20"/>
              </w:rPr>
              <w:br/>
              <w:t>(cfs)</w:t>
            </w:r>
          </w:p>
        </w:tc>
        <w:tc>
          <w:tcPr>
            <w:tcW w:w="1399" w:type="dxa"/>
            <w:shd w:val="clear" w:color="auto" w:fill="00B5E2" w:themeFill="accent1"/>
          </w:tcPr>
          <w:p w14:paraId="2278738A" w14:textId="397E4310" w:rsidR="00870C34" w:rsidRPr="00BC6495" w:rsidRDefault="00870C34" w:rsidP="00A315D3">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Upper Limit</w:t>
            </w:r>
            <w:r w:rsidR="009F3DB9">
              <w:rPr>
                <w:rFonts w:eastAsia="Times New Roman" w:cs="Times New Roman"/>
                <w:b/>
                <w:bCs/>
                <w:color w:val="FFFFFF"/>
                <w:kern w:val="0"/>
                <w:szCs w:val="20"/>
              </w:rPr>
              <w:br/>
              <w:t>(cfs)</w:t>
            </w:r>
          </w:p>
        </w:tc>
        <w:tc>
          <w:tcPr>
            <w:tcW w:w="1399" w:type="dxa"/>
            <w:vMerge/>
            <w:shd w:val="clear" w:color="auto" w:fill="0B2F77"/>
          </w:tcPr>
          <w:p w14:paraId="01F5276A" w14:textId="77777777" w:rsidR="00870C34" w:rsidRPr="00A315D3" w:rsidRDefault="00870C34" w:rsidP="00A315D3">
            <w:pPr>
              <w:tabs>
                <w:tab w:val="clear" w:pos="284"/>
              </w:tabs>
              <w:spacing w:line="240" w:lineRule="auto"/>
              <w:jc w:val="center"/>
              <w:rPr>
                <w:rFonts w:eastAsia="Times New Roman" w:cs="Times New Roman"/>
                <w:b/>
                <w:bCs/>
                <w:color w:val="FFFFFF"/>
                <w:kern w:val="0"/>
                <w:szCs w:val="20"/>
              </w:rPr>
            </w:pPr>
          </w:p>
        </w:tc>
      </w:tr>
      <w:tr w:rsidR="004C2B83" w:rsidRPr="00A315D3" w14:paraId="0F576F9A" w14:textId="77777777" w:rsidTr="005B072B">
        <w:trPr>
          <w:cnfStyle w:val="000000010000" w:firstRow="0" w:lastRow="0" w:firstColumn="0" w:lastColumn="0" w:oddVBand="0" w:evenVBand="0" w:oddHBand="0" w:evenHBand="1" w:firstRowFirstColumn="0" w:firstRowLastColumn="0" w:lastRowFirstColumn="0" w:lastRowLastColumn="0"/>
          <w:trHeight w:val="1223"/>
        </w:trPr>
        <w:tc>
          <w:tcPr>
            <w:tcW w:w="1500" w:type="dxa"/>
            <w:hideMark/>
          </w:tcPr>
          <w:p w14:paraId="5249FD1C" w14:textId="52635E9A" w:rsidR="004C2B83" w:rsidRPr="00870C34" w:rsidRDefault="005B072B" w:rsidP="005B072B">
            <w:pPr>
              <w:pStyle w:val="BodyText"/>
              <w:rPr>
                <w:szCs w:val="20"/>
              </w:rPr>
            </w:pPr>
            <w:r>
              <w:rPr>
                <w:szCs w:val="20"/>
              </w:rPr>
              <w:t>Gage 08117500</w:t>
            </w:r>
          </w:p>
        </w:tc>
        <w:tc>
          <w:tcPr>
            <w:tcW w:w="1308" w:type="dxa"/>
          </w:tcPr>
          <w:p w14:paraId="7B7FFA67" w14:textId="3BEEFBBD" w:rsidR="004C2B83" w:rsidRPr="00870C34" w:rsidRDefault="005B072B" w:rsidP="00870C34">
            <w:pPr>
              <w:pStyle w:val="BodyText"/>
              <w:rPr>
                <w:szCs w:val="20"/>
              </w:rPr>
            </w:pPr>
            <w:r>
              <w:rPr>
                <w:szCs w:val="20"/>
              </w:rPr>
              <w:br/>
              <w:t>San Bernard Rv nr Boling, TX</w:t>
            </w:r>
          </w:p>
        </w:tc>
        <w:tc>
          <w:tcPr>
            <w:tcW w:w="1260" w:type="dxa"/>
          </w:tcPr>
          <w:p w14:paraId="77B63C72" w14:textId="7A2FDEEE" w:rsidR="004C2B83" w:rsidRPr="00870C34" w:rsidRDefault="005B072B" w:rsidP="00870C34">
            <w:pPr>
              <w:pStyle w:val="BodyText"/>
              <w:rPr>
                <w:szCs w:val="20"/>
              </w:rPr>
            </w:pPr>
            <w:r>
              <w:rPr>
                <w:szCs w:val="20"/>
              </w:rPr>
              <w:t>USGS Gage</w:t>
            </w:r>
          </w:p>
        </w:tc>
        <w:tc>
          <w:tcPr>
            <w:tcW w:w="1311" w:type="dxa"/>
          </w:tcPr>
          <w:p w14:paraId="2539EB82" w14:textId="341A3CD8" w:rsidR="004C2B83" w:rsidRPr="00870C34" w:rsidRDefault="004C2B83" w:rsidP="00870C34">
            <w:pPr>
              <w:jc w:val="center"/>
              <w:rPr>
                <w:szCs w:val="20"/>
              </w:rPr>
            </w:pPr>
            <w:r>
              <w:rPr>
                <w:szCs w:val="20"/>
              </w:rPr>
              <w:t>26,000</w:t>
            </w:r>
          </w:p>
        </w:tc>
        <w:tc>
          <w:tcPr>
            <w:tcW w:w="1399" w:type="dxa"/>
          </w:tcPr>
          <w:p w14:paraId="3A0CAB13" w14:textId="39CF927D" w:rsidR="004C2B83" w:rsidRPr="00870C34" w:rsidRDefault="004C2B83" w:rsidP="00870C34">
            <w:pPr>
              <w:spacing w:line="240" w:lineRule="auto"/>
              <w:jc w:val="center"/>
              <w:rPr>
                <w:rFonts w:eastAsia="Times New Roman" w:cs="Times New Roman"/>
                <w:kern w:val="0"/>
                <w:szCs w:val="20"/>
              </w:rPr>
            </w:pPr>
            <w:r>
              <w:rPr>
                <w:rFonts w:eastAsia="Times New Roman" w:cs="Times New Roman"/>
                <w:kern w:val="0"/>
                <w:szCs w:val="20"/>
              </w:rPr>
              <w:t>40,800</w:t>
            </w:r>
          </w:p>
        </w:tc>
        <w:tc>
          <w:tcPr>
            <w:tcW w:w="1399" w:type="dxa"/>
          </w:tcPr>
          <w:p w14:paraId="130BD15F" w14:textId="32C25658" w:rsidR="004C2B83" w:rsidRPr="00870C34" w:rsidRDefault="004C2B83" w:rsidP="00870C34">
            <w:pPr>
              <w:spacing w:line="240" w:lineRule="auto"/>
              <w:jc w:val="center"/>
              <w:rPr>
                <w:rFonts w:eastAsia="Times New Roman" w:cs="Times New Roman"/>
                <w:kern w:val="0"/>
                <w:szCs w:val="20"/>
              </w:rPr>
            </w:pPr>
            <w:r>
              <w:rPr>
                <w:rFonts w:eastAsia="Times New Roman" w:cs="Times New Roman"/>
                <w:kern w:val="0"/>
                <w:szCs w:val="20"/>
              </w:rPr>
              <w:t>55,600</w:t>
            </w:r>
          </w:p>
        </w:tc>
        <w:tc>
          <w:tcPr>
            <w:tcW w:w="1399" w:type="dxa"/>
          </w:tcPr>
          <w:p w14:paraId="476BD857" w14:textId="4A929558" w:rsidR="004C2B83" w:rsidRPr="00F4027D" w:rsidRDefault="004C2B83" w:rsidP="00870C34">
            <w:pPr>
              <w:spacing w:line="240" w:lineRule="auto"/>
              <w:jc w:val="center"/>
              <w:rPr>
                <w:rFonts w:eastAsia="Times New Roman" w:cs="Times New Roman"/>
                <w:kern w:val="0"/>
                <w:szCs w:val="20"/>
                <w:highlight w:val="yellow"/>
              </w:rPr>
            </w:pPr>
            <w:r>
              <w:rPr>
                <w:rFonts w:eastAsia="Times New Roman" w:cs="Times New Roman"/>
                <w:kern w:val="0"/>
                <w:szCs w:val="20"/>
              </w:rPr>
              <w:t>40,500</w:t>
            </w:r>
          </w:p>
        </w:tc>
      </w:tr>
      <w:tr w:rsidR="004C2B83" w:rsidRPr="00E32434" w14:paraId="7B62EEBB" w14:textId="77777777" w:rsidTr="005B072B">
        <w:trPr>
          <w:cnfStyle w:val="000000100000" w:firstRow="0" w:lastRow="0" w:firstColumn="0" w:lastColumn="0" w:oddVBand="0" w:evenVBand="0" w:oddHBand="1" w:evenHBand="0" w:firstRowFirstColumn="0" w:firstRowLastColumn="0" w:lastRowFirstColumn="0" w:lastRowLastColumn="0"/>
          <w:trHeight w:val="315"/>
        </w:trPr>
        <w:tc>
          <w:tcPr>
            <w:tcW w:w="1500" w:type="dxa"/>
          </w:tcPr>
          <w:p w14:paraId="2861334D" w14:textId="3F93A9F1" w:rsidR="004C2B83" w:rsidRPr="00870C34" w:rsidRDefault="004C2B83" w:rsidP="00870C34">
            <w:pPr>
              <w:pStyle w:val="BodyText"/>
              <w:rPr>
                <w:szCs w:val="20"/>
              </w:rPr>
            </w:pPr>
            <w:r>
              <w:rPr>
                <w:szCs w:val="20"/>
              </w:rPr>
              <w:t>Mound Creek just upstream of Damon School Road</w:t>
            </w:r>
          </w:p>
        </w:tc>
        <w:tc>
          <w:tcPr>
            <w:tcW w:w="1308" w:type="dxa"/>
          </w:tcPr>
          <w:p w14:paraId="33F9C7F9" w14:textId="473B6EE1" w:rsidR="004C2B83" w:rsidRPr="00870C34" w:rsidRDefault="004C2B83" w:rsidP="00870C34">
            <w:pPr>
              <w:pStyle w:val="BodyText"/>
              <w:rPr>
                <w:szCs w:val="20"/>
              </w:rPr>
            </w:pPr>
            <w:r>
              <w:rPr>
                <w:szCs w:val="20"/>
              </w:rPr>
              <w:t>Regression</w:t>
            </w:r>
            <w:r w:rsidRPr="00870C34">
              <w:rPr>
                <w:szCs w:val="20"/>
              </w:rPr>
              <w:t xml:space="preserve"> </w:t>
            </w:r>
          </w:p>
        </w:tc>
        <w:tc>
          <w:tcPr>
            <w:tcW w:w="1260" w:type="dxa"/>
          </w:tcPr>
          <w:p w14:paraId="10795B60" w14:textId="4027280B" w:rsidR="004C2B83" w:rsidRPr="00870C34" w:rsidRDefault="00DF48EF" w:rsidP="00870C34">
            <w:pPr>
              <w:pStyle w:val="BodyText"/>
              <w:rPr>
                <w:szCs w:val="20"/>
              </w:rPr>
            </w:pPr>
            <w:r w:rsidRPr="00874E58">
              <w:t>USGS- SIR 2009-5087</w:t>
            </w:r>
          </w:p>
        </w:tc>
        <w:tc>
          <w:tcPr>
            <w:tcW w:w="1311" w:type="dxa"/>
          </w:tcPr>
          <w:p w14:paraId="1AB32308" w14:textId="576C6789" w:rsidR="004C2B83" w:rsidRPr="00870C34" w:rsidRDefault="004C2B83" w:rsidP="00870C34">
            <w:pPr>
              <w:jc w:val="center"/>
              <w:rPr>
                <w:szCs w:val="20"/>
              </w:rPr>
            </w:pPr>
            <w:r w:rsidRPr="0076582D">
              <w:t>2</w:t>
            </w:r>
            <w:r>
              <w:t>,570</w:t>
            </w:r>
          </w:p>
        </w:tc>
        <w:tc>
          <w:tcPr>
            <w:tcW w:w="1399" w:type="dxa"/>
          </w:tcPr>
          <w:p w14:paraId="6553A360" w14:textId="7205B4FE" w:rsidR="004C2B83" w:rsidRPr="00870C34" w:rsidRDefault="004C2B83" w:rsidP="00870C34">
            <w:pPr>
              <w:spacing w:line="240" w:lineRule="auto"/>
              <w:jc w:val="center"/>
              <w:rPr>
                <w:rFonts w:eastAsia="Times New Roman" w:cs="Times New Roman"/>
                <w:kern w:val="0"/>
                <w:szCs w:val="20"/>
              </w:rPr>
            </w:pPr>
            <w:r w:rsidRPr="0076582D">
              <w:t>5</w:t>
            </w:r>
            <w:r>
              <w:t>,130</w:t>
            </w:r>
          </w:p>
        </w:tc>
        <w:tc>
          <w:tcPr>
            <w:tcW w:w="1399" w:type="dxa"/>
          </w:tcPr>
          <w:p w14:paraId="54AF7FED" w14:textId="19088278" w:rsidR="004C2B83" w:rsidRPr="00870C34" w:rsidRDefault="004C2B83" w:rsidP="00870C34">
            <w:pPr>
              <w:spacing w:line="240" w:lineRule="auto"/>
              <w:jc w:val="center"/>
              <w:rPr>
                <w:rFonts w:eastAsia="Times New Roman" w:cs="Times New Roman"/>
                <w:kern w:val="0"/>
                <w:szCs w:val="20"/>
              </w:rPr>
            </w:pPr>
            <w:r w:rsidRPr="0076582D">
              <w:t>10</w:t>
            </w:r>
            <w:r>
              <w:t>,200</w:t>
            </w:r>
          </w:p>
        </w:tc>
        <w:tc>
          <w:tcPr>
            <w:tcW w:w="1399" w:type="dxa"/>
          </w:tcPr>
          <w:p w14:paraId="6BCB9012" w14:textId="6FD194FA" w:rsidR="004C2B83" w:rsidRPr="00674ABE" w:rsidRDefault="004C2B83" w:rsidP="00870C34">
            <w:pPr>
              <w:spacing w:line="240" w:lineRule="auto"/>
              <w:jc w:val="center"/>
              <w:rPr>
                <w:rFonts w:eastAsia="Times New Roman" w:cs="Times New Roman"/>
                <w:kern w:val="0"/>
                <w:szCs w:val="20"/>
              </w:rPr>
            </w:pPr>
            <w:r w:rsidRPr="0076582D">
              <w:t>7</w:t>
            </w:r>
            <w:r>
              <w:t>,580</w:t>
            </w:r>
          </w:p>
        </w:tc>
      </w:tr>
      <w:tr w:rsidR="004C2B83" w:rsidRPr="00E32434" w14:paraId="19DEE20E" w14:textId="77777777" w:rsidTr="005B072B">
        <w:trPr>
          <w:cnfStyle w:val="000000010000" w:firstRow="0" w:lastRow="0" w:firstColumn="0" w:lastColumn="0" w:oddVBand="0" w:evenVBand="0" w:oddHBand="0" w:evenHBand="1" w:firstRowFirstColumn="0" w:firstRowLastColumn="0" w:lastRowFirstColumn="0" w:lastRowLastColumn="0"/>
          <w:trHeight w:val="315"/>
        </w:trPr>
        <w:tc>
          <w:tcPr>
            <w:tcW w:w="1500" w:type="dxa"/>
          </w:tcPr>
          <w:p w14:paraId="1D6D873A" w14:textId="6A853671" w:rsidR="004C2B83" w:rsidRPr="00870C34" w:rsidRDefault="004C2B83" w:rsidP="00870C34">
            <w:pPr>
              <w:pStyle w:val="BodyText"/>
              <w:rPr>
                <w:szCs w:val="20"/>
              </w:rPr>
            </w:pPr>
            <w:r>
              <w:rPr>
                <w:szCs w:val="20"/>
              </w:rPr>
              <w:t>Turkey Creek</w:t>
            </w:r>
          </w:p>
        </w:tc>
        <w:tc>
          <w:tcPr>
            <w:tcW w:w="1308" w:type="dxa"/>
          </w:tcPr>
          <w:p w14:paraId="0DE98953" w14:textId="2C3EE447" w:rsidR="004C2B83" w:rsidRPr="00870C34" w:rsidRDefault="004C2B83" w:rsidP="00870C34">
            <w:pPr>
              <w:pStyle w:val="BodyText"/>
              <w:rPr>
                <w:szCs w:val="20"/>
              </w:rPr>
            </w:pPr>
            <w:r>
              <w:rPr>
                <w:szCs w:val="20"/>
              </w:rPr>
              <w:t>Regression</w:t>
            </w:r>
          </w:p>
        </w:tc>
        <w:tc>
          <w:tcPr>
            <w:tcW w:w="1260" w:type="dxa"/>
          </w:tcPr>
          <w:p w14:paraId="5345F30B" w14:textId="11DE3320" w:rsidR="004C2B83" w:rsidRPr="00870C34" w:rsidRDefault="00DF48EF" w:rsidP="00870C34">
            <w:pPr>
              <w:pStyle w:val="BodyText"/>
              <w:rPr>
                <w:szCs w:val="20"/>
              </w:rPr>
            </w:pPr>
            <w:r w:rsidRPr="00874E58">
              <w:t>USGS- SIR 2009-5087</w:t>
            </w:r>
          </w:p>
        </w:tc>
        <w:tc>
          <w:tcPr>
            <w:tcW w:w="1311" w:type="dxa"/>
          </w:tcPr>
          <w:p w14:paraId="3D89C82F" w14:textId="08389049" w:rsidR="004C2B83" w:rsidRPr="00870C34" w:rsidRDefault="004C2B83" w:rsidP="00870C34">
            <w:pPr>
              <w:jc w:val="center"/>
              <w:rPr>
                <w:szCs w:val="20"/>
              </w:rPr>
            </w:pPr>
            <w:r>
              <w:rPr>
                <w:szCs w:val="20"/>
              </w:rPr>
              <w:t>2,010</w:t>
            </w:r>
          </w:p>
        </w:tc>
        <w:tc>
          <w:tcPr>
            <w:tcW w:w="1399" w:type="dxa"/>
          </w:tcPr>
          <w:p w14:paraId="69D18F15" w14:textId="19F6C35B" w:rsidR="004C2B83" w:rsidRPr="00870C34" w:rsidRDefault="004C2B83" w:rsidP="00870C34">
            <w:pPr>
              <w:spacing w:line="240" w:lineRule="auto"/>
              <w:jc w:val="center"/>
              <w:rPr>
                <w:rFonts w:eastAsia="Times New Roman" w:cs="Times New Roman"/>
                <w:kern w:val="0"/>
                <w:szCs w:val="20"/>
              </w:rPr>
            </w:pPr>
            <w:r>
              <w:rPr>
                <w:rFonts w:eastAsia="Times New Roman" w:cs="Times New Roman"/>
                <w:kern w:val="0"/>
                <w:szCs w:val="20"/>
              </w:rPr>
              <w:t>4,020</w:t>
            </w:r>
          </w:p>
        </w:tc>
        <w:tc>
          <w:tcPr>
            <w:tcW w:w="1399" w:type="dxa"/>
          </w:tcPr>
          <w:p w14:paraId="276B1AEE" w14:textId="6DDB8805" w:rsidR="004C2B83" w:rsidRPr="00870C34" w:rsidRDefault="004C2B83" w:rsidP="00870C34">
            <w:pPr>
              <w:spacing w:line="240" w:lineRule="auto"/>
              <w:jc w:val="center"/>
              <w:rPr>
                <w:rFonts w:eastAsia="Times New Roman" w:cs="Times New Roman"/>
                <w:kern w:val="0"/>
                <w:szCs w:val="20"/>
              </w:rPr>
            </w:pPr>
            <w:r>
              <w:rPr>
                <w:rFonts w:eastAsia="Times New Roman" w:cs="Times New Roman"/>
                <w:kern w:val="0"/>
                <w:szCs w:val="20"/>
              </w:rPr>
              <w:t>8,020</w:t>
            </w:r>
          </w:p>
        </w:tc>
        <w:tc>
          <w:tcPr>
            <w:tcW w:w="1399" w:type="dxa"/>
          </w:tcPr>
          <w:p w14:paraId="52F4F16E" w14:textId="44E7E9DC" w:rsidR="004C2B83" w:rsidRPr="00674ABE" w:rsidRDefault="004C2B83" w:rsidP="00870C34">
            <w:pPr>
              <w:spacing w:line="240" w:lineRule="auto"/>
              <w:jc w:val="center"/>
              <w:rPr>
                <w:rFonts w:eastAsia="Times New Roman" w:cs="Times New Roman"/>
                <w:kern w:val="0"/>
                <w:szCs w:val="20"/>
              </w:rPr>
            </w:pPr>
            <w:r>
              <w:rPr>
                <w:rFonts w:eastAsia="Times New Roman" w:cs="Times New Roman"/>
                <w:kern w:val="0"/>
                <w:szCs w:val="20"/>
              </w:rPr>
              <w:t>4,630</w:t>
            </w:r>
          </w:p>
        </w:tc>
      </w:tr>
      <w:tr w:rsidR="004C2B83" w:rsidRPr="00E32434" w14:paraId="7B38655E" w14:textId="77777777" w:rsidTr="005B072B">
        <w:trPr>
          <w:cnfStyle w:val="000000100000" w:firstRow="0" w:lastRow="0" w:firstColumn="0" w:lastColumn="0" w:oddVBand="0" w:evenVBand="0" w:oddHBand="1" w:evenHBand="0" w:firstRowFirstColumn="0" w:firstRowLastColumn="0" w:lastRowFirstColumn="0" w:lastRowLastColumn="0"/>
          <w:trHeight w:val="315"/>
        </w:trPr>
        <w:tc>
          <w:tcPr>
            <w:tcW w:w="1500" w:type="dxa"/>
          </w:tcPr>
          <w:p w14:paraId="1692E571" w14:textId="6E3DDC0A" w:rsidR="004C2B83" w:rsidRPr="00870C34" w:rsidRDefault="004C2B83" w:rsidP="00870C34">
            <w:pPr>
              <w:pStyle w:val="BodyText"/>
              <w:rPr>
                <w:szCs w:val="20"/>
              </w:rPr>
            </w:pPr>
            <w:r>
              <w:rPr>
                <w:szCs w:val="20"/>
              </w:rPr>
              <w:t>Church Creek</w:t>
            </w:r>
          </w:p>
        </w:tc>
        <w:tc>
          <w:tcPr>
            <w:tcW w:w="1308" w:type="dxa"/>
          </w:tcPr>
          <w:p w14:paraId="1C78D5ED" w14:textId="6FBC96CA" w:rsidR="004C2B83" w:rsidRPr="00870C34" w:rsidRDefault="004C2B83" w:rsidP="00870C34">
            <w:pPr>
              <w:pStyle w:val="BodyText"/>
              <w:rPr>
                <w:szCs w:val="20"/>
              </w:rPr>
            </w:pPr>
            <w:r>
              <w:rPr>
                <w:szCs w:val="20"/>
              </w:rPr>
              <w:t>Regression</w:t>
            </w:r>
          </w:p>
        </w:tc>
        <w:tc>
          <w:tcPr>
            <w:tcW w:w="1260" w:type="dxa"/>
          </w:tcPr>
          <w:p w14:paraId="62B3AF93" w14:textId="035C1A28" w:rsidR="004C2B83" w:rsidRPr="00870C34" w:rsidRDefault="00DF48EF" w:rsidP="00870C34">
            <w:pPr>
              <w:pStyle w:val="BodyText"/>
              <w:rPr>
                <w:szCs w:val="20"/>
              </w:rPr>
            </w:pPr>
            <w:r w:rsidRPr="00874E58">
              <w:t>USGS- SIR 2009-5087</w:t>
            </w:r>
          </w:p>
        </w:tc>
        <w:tc>
          <w:tcPr>
            <w:tcW w:w="1311" w:type="dxa"/>
          </w:tcPr>
          <w:p w14:paraId="22638960" w14:textId="12201904" w:rsidR="004C2B83" w:rsidRPr="00870C34" w:rsidRDefault="004C2B83" w:rsidP="00870C34">
            <w:pPr>
              <w:jc w:val="center"/>
              <w:rPr>
                <w:szCs w:val="20"/>
              </w:rPr>
            </w:pPr>
            <w:r w:rsidRPr="007808BF">
              <w:t>7</w:t>
            </w:r>
            <w:r>
              <w:t>,900</w:t>
            </w:r>
          </w:p>
        </w:tc>
        <w:tc>
          <w:tcPr>
            <w:tcW w:w="1399" w:type="dxa"/>
          </w:tcPr>
          <w:p w14:paraId="5F99DBB9" w14:textId="7F4E7E1A" w:rsidR="004C2B83" w:rsidRPr="00870C34" w:rsidRDefault="004C2B83" w:rsidP="00870C34">
            <w:pPr>
              <w:spacing w:line="240" w:lineRule="auto"/>
              <w:jc w:val="center"/>
              <w:rPr>
                <w:rFonts w:eastAsia="Times New Roman" w:cs="Times New Roman"/>
                <w:kern w:val="0"/>
                <w:szCs w:val="20"/>
              </w:rPr>
            </w:pPr>
            <w:r w:rsidRPr="007808BF">
              <w:t>15</w:t>
            </w:r>
            <w:r>
              <w:t>,800</w:t>
            </w:r>
          </w:p>
        </w:tc>
        <w:tc>
          <w:tcPr>
            <w:tcW w:w="1399" w:type="dxa"/>
          </w:tcPr>
          <w:p w14:paraId="2C8F3CB9" w14:textId="59476F92" w:rsidR="004C2B83" w:rsidRPr="00870C34" w:rsidRDefault="004C2B83" w:rsidP="00870C34">
            <w:pPr>
              <w:spacing w:line="240" w:lineRule="auto"/>
              <w:jc w:val="center"/>
              <w:rPr>
                <w:rFonts w:eastAsia="Times New Roman" w:cs="Times New Roman"/>
                <w:kern w:val="0"/>
                <w:szCs w:val="20"/>
              </w:rPr>
            </w:pPr>
            <w:r w:rsidRPr="007808BF">
              <w:t>31</w:t>
            </w:r>
            <w:r>
              <w:t>,500</w:t>
            </w:r>
          </w:p>
        </w:tc>
        <w:tc>
          <w:tcPr>
            <w:tcW w:w="1399" w:type="dxa"/>
          </w:tcPr>
          <w:p w14:paraId="0E1949FF" w14:textId="4870CB58" w:rsidR="004C2B83" w:rsidRPr="00674ABE" w:rsidRDefault="004C2B83" w:rsidP="00870C34">
            <w:pPr>
              <w:spacing w:line="240" w:lineRule="auto"/>
              <w:jc w:val="center"/>
              <w:rPr>
                <w:rFonts w:eastAsia="Times New Roman" w:cs="Times New Roman"/>
                <w:kern w:val="0"/>
                <w:szCs w:val="20"/>
              </w:rPr>
            </w:pPr>
            <w:r w:rsidRPr="007808BF">
              <w:t>20</w:t>
            </w:r>
            <w:r>
              <w:t>,200</w:t>
            </w:r>
          </w:p>
        </w:tc>
      </w:tr>
      <w:tr w:rsidR="004C2B83" w:rsidRPr="00E32434" w14:paraId="4F317769" w14:textId="77777777" w:rsidTr="005B072B">
        <w:trPr>
          <w:cnfStyle w:val="000000010000" w:firstRow="0" w:lastRow="0" w:firstColumn="0" w:lastColumn="0" w:oddVBand="0" w:evenVBand="0" w:oddHBand="0" w:evenHBand="1" w:firstRowFirstColumn="0" w:firstRowLastColumn="0" w:lastRowFirstColumn="0" w:lastRowLastColumn="0"/>
          <w:trHeight w:val="315"/>
        </w:trPr>
        <w:tc>
          <w:tcPr>
            <w:tcW w:w="1500" w:type="dxa"/>
          </w:tcPr>
          <w:p w14:paraId="3D95CE05" w14:textId="6CF53867" w:rsidR="004C2B83" w:rsidRPr="00870C34" w:rsidRDefault="004C2B83" w:rsidP="00870C34">
            <w:pPr>
              <w:pStyle w:val="BodyText"/>
              <w:rPr>
                <w:szCs w:val="20"/>
              </w:rPr>
            </w:pPr>
            <w:r>
              <w:rPr>
                <w:szCs w:val="20"/>
              </w:rPr>
              <w:t>Little Bernard Creek</w:t>
            </w:r>
          </w:p>
        </w:tc>
        <w:tc>
          <w:tcPr>
            <w:tcW w:w="1308" w:type="dxa"/>
          </w:tcPr>
          <w:p w14:paraId="370D6DDC" w14:textId="09A089DC" w:rsidR="004C2B83" w:rsidRPr="00870C34" w:rsidRDefault="004C2B83" w:rsidP="00870C34">
            <w:pPr>
              <w:pStyle w:val="BodyText"/>
              <w:rPr>
                <w:szCs w:val="20"/>
              </w:rPr>
            </w:pPr>
            <w:r>
              <w:rPr>
                <w:szCs w:val="20"/>
              </w:rPr>
              <w:t>Regression</w:t>
            </w:r>
          </w:p>
        </w:tc>
        <w:tc>
          <w:tcPr>
            <w:tcW w:w="1260" w:type="dxa"/>
          </w:tcPr>
          <w:p w14:paraId="193C54CF" w14:textId="03967E0E" w:rsidR="004C2B83" w:rsidRPr="00870C34" w:rsidRDefault="00DF48EF" w:rsidP="00870C34">
            <w:pPr>
              <w:pStyle w:val="BodyText"/>
              <w:rPr>
                <w:szCs w:val="20"/>
              </w:rPr>
            </w:pPr>
            <w:r w:rsidRPr="00874E58">
              <w:t>USGS- SIR 2009-5087</w:t>
            </w:r>
          </w:p>
        </w:tc>
        <w:tc>
          <w:tcPr>
            <w:tcW w:w="1311" w:type="dxa"/>
          </w:tcPr>
          <w:p w14:paraId="3A8E5268" w14:textId="278504C8" w:rsidR="004C2B83" w:rsidRPr="00870C34" w:rsidRDefault="004C2B83" w:rsidP="00870C34">
            <w:pPr>
              <w:jc w:val="center"/>
              <w:rPr>
                <w:szCs w:val="20"/>
              </w:rPr>
            </w:pPr>
            <w:r w:rsidRPr="007808BF">
              <w:t>4</w:t>
            </w:r>
            <w:r>
              <w:t>,100</w:t>
            </w:r>
          </w:p>
        </w:tc>
        <w:tc>
          <w:tcPr>
            <w:tcW w:w="1399" w:type="dxa"/>
          </w:tcPr>
          <w:p w14:paraId="00FC2505" w14:textId="0C1049E2" w:rsidR="004C2B83" w:rsidRPr="00870C34" w:rsidRDefault="004C2B83" w:rsidP="00870C34">
            <w:pPr>
              <w:spacing w:line="240" w:lineRule="auto"/>
              <w:jc w:val="center"/>
              <w:rPr>
                <w:rFonts w:eastAsia="Times New Roman" w:cs="Times New Roman"/>
                <w:kern w:val="0"/>
                <w:szCs w:val="20"/>
              </w:rPr>
            </w:pPr>
            <w:r w:rsidRPr="007808BF">
              <w:t>8</w:t>
            </w:r>
            <w:r>
              <w:t>,180</w:t>
            </w:r>
          </w:p>
        </w:tc>
        <w:tc>
          <w:tcPr>
            <w:tcW w:w="1399" w:type="dxa"/>
          </w:tcPr>
          <w:p w14:paraId="6424DDFF" w14:textId="5892D0D6" w:rsidR="004C2B83" w:rsidRPr="00870C34" w:rsidRDefault="004C2B83" w:rsidP="00870C34">
            <w:pPr>
              <w:spacing w:line="240" w:lineRule="auto"/>
              <w:jc w:val="center"/>
              <w:rPr>
                <w:rFonts w:eastAsia="Times New Roman" w:cs="Times New Roman"/>
                <w:kern w:val="0"/>
                <w:szCs w:val="20"/>
              </w:rPr>
            </w:pPr>
            <w:r w:rsidRPr="007808BF">
              <w:t>16</w:t>
            </w:r>
            <w:r>
              <w:t>,300</w:t>
            </w:r>
          </w:p>
        </w:tc>
        <w:tc>
          <w:tcPr>
            <w:tcW w:w="1399" w:type="dxa"/>
          </w:tcPr>
          <w:p w14:paraId="75656DC8" w14:textId="44C14E13" w:rsidR="004C2B83" w:rsidRPr="00674ABE" w:rsidRDefault="004C2B83" w:rsidP="00870C34">
            <w:pPr>
              <w:spacing w:line="240" w:lineRule="auto"/>
              <w:jc w:val="center"/>
              <w:rPr>
                <w:rFonts w:eastAsia="Times New Roman" w:cs="Times New Roman"/>
                <w:kern w:val="0"/>
                <w:szCs w:val="20"/>
              </w:rPr>
            </w:pPr>
            <w:r w:rsidRPr="007808BF">
              <w:t>10</w:t>
            </w:r>
            <w:r>
              <w:t>,400</w:t>
            </w:r>
          </w:p>
        </w:tc>
      </w:tr>
      <w:tr w:rsidR="004C2B83" w:rsidRPr="00E32434" w14:paraId="66CB9AFF" w14:textId="77777777" w:rsidTr="005B072B">
        <w:trPr>
          <w:cnfStyle w:val="000000100000" w:firstRow="0" w:lastRow="0" w:firstColumn="0" w:lastColumn="0" w:oddVBand="0" w:evenVBand="0" w:oddHBand="1" w:evenHBand="0" w:firstRowFirstColumn="0" w:firstRowLastColumn="0" w:lastRowFirstColumn="0" w:lastRowLastColumn="0"/>
          <w:trHeight w:val="315"/>
        </w:trPr>
        <w:tc>
          <w:tcPr>
            <w:tcW w:w="1500" w:type="dxa"/>
          </w:tcPr>
          <w:p w14:paraId="37BEC465" w14:textId="2AF5580E" w:rsidR="004C2B83" w:rsidRPr="00870C34" w:rsidRDefault="004C2B83" w:rsidP="00870C34">
            <w:pPr>
              <w:pStyle w:val="BodyText"/>
              <w:rPr>
                <w:szCs w:val="20"/>
              </w:rPr>
            </w:pPr>
            <w:r>
              <w:rPr>
                <w:szCs w:val="20"/>
              </w:rPr>
              <w:t>Peach Creek</w:t>
            </w:r>
          </w:p>
        </w:tc>
        <w:tc>
          <w:tcPr>
            <w:tcW w:w="1308" w:type="dxa"/>
          </w:tcPr>
          <w:p w14:paraId="2C813AF2" w14:textId="2B556115" w:rsidR="004C2B83" w:rsidRPr="00870C34" w:rsidRDefault="004C2B83" w:rsidP="00870C34">
            <w:pPr>
              <w:pStyle w:val="BodyText"/>
              <w:rPr>
                <w:szCs w:val="20"/>
              </w:rPr>
            </w:pPr>
            <w:r>
              <w:rPr>
                <w:szCs w:val="20"/>
              </w:rPr>
              <w:t>Regression</w:t>
            </w:r>
          </w:p>
        </w:tc>
        <w:tc>
          <w:tcPr>
            <w:tcW w:w="1260" w:type="dxa"/>
          </w:tcPr>
          <w:p w14:paraId="74BF3119" w14:textId="3E9652F4" w:rsidR="004C2B83" w:rsidRPr="00870C34" w:rsidRDefault="00DF48EF" w:rsidP="00870C34">
            <w:pPr>
              <w:pStyle w:val="BodyText"/>
              <w:rPr>
                <w:szCs w:val="20"/>
              </w:rPr>
            </w:pPr>
            <w:r w:rsidRPr="00874E58">
              <w:t>USGS- SIR 2009-5087</w:t>
            </w:r>
          </w:p>
        </w:tc>
        <w:tc>
          <w:tcPr>
            <w:tcW w:w="1311" w:type="dxa"/>
          </w:tcPr>
          <w:p w14:paraId="65CB8E75" w14:textId="1361AD27" w:rsidR="004C2B83" w:rsidRPr="00870C34" w:rsidRDefault="004C2B83" w:rsidP="00870C34">
            <w:pPr>
              <w:jc w:val="center"/>
              <w:rPr>
                <w:szCs w:val="20"/>
              </w:rPr>
            </w:pPr>
            <w:r w:rsidRPr="007808BF">
              <w:t>2</w:t>
            </w:r>
            <w:r>
              <w:t>,950</w:t>
            </w:r>
          </w:p>
        </w:tc>
        <w:tc>
          <w:tcPr>
            <w:tcW w:w="1399" w:type="dxa"/>
          </w:tcPr>
          <w:p w14:paraId="4D24FA71" w14:textId="1CC4F363" w:rsidR="004C2B83" w:rsidRPr="00870C34" w:rsidRDefault="004C2B83" w:rsidP="00870C34">
            <w:pPr>
              <w:spacing w:line="240" w:lineRule="auto"/>
              <w:jc w:val="center"/>
              <w:rPr>
                <w:rFonts w:eastAsia="Times New Roman" w:cs="Times New Roman"/>
                <w:kern w:val="0"/>
                <w:szCs w:val="20"/>
              </w:rPr>
            </w:pPr>
            <w:r w:rsidRPr="007808BF">
              <w:t>5</w:t>
            </w:r>
            <w:r>
              <w:t>,890</w:t>
            </w:r>
          </w:p>
        </w:tc>
        <w:tc>
          <w:tcPr>
            <w:tcW w:w="1399" w:type="dxa"/>
          </w:tcPr>
          <w:p w14:paraId="1EA89606" w14:textId="56EE402B" w:rsidR="004C2B83" w:rsidRPr="00870C34" w:rsidRDefault="004C2B83" w:rsidP="00870C34">
            <w:pPr>
              <w:spacing w:line="240" w:lineRule="auto"/>
              <w:jc w:val="center"/>
              <w:rPr>
                <w:rFonts w:eastAsia="Times New Roman" w:cs="Times New Roman"/>
                <w:kern w:val="0"/>
                <w:szCs w:val="20"/>
              </w:rPr>
            </w:pPr>
            <w:r w:rsidRPr="007808BF">
              <w:t>11</w:t>
            </w:r>
            <w:r>
              <w:t>,700</w:t>
            </w:r>
          </w:p>
        </w:tc>
        <w:tc>
          <w:tcPr>
            <w:tcW w:w="1399" w:type="dxa"/>
          </w:tcPr>
          <w:p w14:paraId="449016E8" w14:textId="35F1AFC3" w:rsidR="004C2B83" w:rsidRPr="00674ABE" w:rsidRDefault="004C2B83" w:rsidP="00870C34">
            <w:pPr>
              <w:spacing w:line="240" w:lineRule="auto"/>
              <w:jc w:val="center"/>
              <w:rPr>
                <w:rFonts w:eastAsia="Times New Roman" w:cs="Times New Roman"/>
                <w:kern w:val="0"/>
                <w:szCs w:val="20"/>
              </w:rPr>
            </w:pPr>
            <w:r w:rsidRPr="007808BF">
              <w:t>5</w:t>
            </w:r>
            <w:r>
              <w:t>,660</w:t>
            </w:r>
          </w:p>
        </w:tc>
      </w:tr>
    </w:tbl>
    <w:p w14:paraId="053D988C" w14:textId="77777777" w:rsidR="006F6670" w:rsidRDefault="006F6670" w:rsidP="0048315A">
      <w:pPr>
        <w:pStyle w:val="BodyText"/>
        <w:rPr>
          <w:sz w:val="16"/>
          <w:szCs w:val="16"/>
          <w:vertAlign w:val="superscript"/>
        </w:rPr>
      </w:pPr>
    </w:p>
    <w:p w14:paraId="1D7B4471" w14:textId="2EBEEFC8" w:rsidR="00DF48EF" w:rsidRDefault="005C04C0" w:rsidP="0048315A">
      <w:pPr>
        <w:pStyle w:val="BodyText"/>
        <w:rPr>
          <w:szCs w:val="16"/>
        </w:rPr>
      </w:pPr>
      <w:r>
        <w:rPr>
          <w:szCs w:val="16"/>
        </w:rPr>
        <w:fldChar w:fldCharType="begin"/>
      </w:r>
      <w:r>
        <w:rPr>
          <w:szCs w:val="16"/>
        </w:rPr>
        <w:instrText xml:space="preserve"> REF _Ref61266175 \h </w:instrText>
      </w:r>
      <w:r>
        <w:rPr>
          <w:szCs w:val="16"/>
        </w:rPr>
      </w:r>
      <w:r>
        <w:rPr>
          <w:szCs w:val="16"/>
        </w:rPr>
        <w:fldChar w:fldCharType="separate"/>
      </w:r>
      <w:r w:rsidR="00743D9F">
        <w:t xml:space="preserve">Figure </w:t>
      </w:r>
      <w:r w:rsidR="00743D9F">
        <w:rPr>
          <w:noProof/>
        </w:rPr>
        <w:t>10</w:t>
      </w:r>
      <w:r>
        <w:rPr>
          <w:szCs w:val="16"/>
        </w:rPr>
        <w:fldChar w:fldCharType="end"/>
      </w:r>
      <w:r>
        <w:rPr>
          <w:szCs w:val="16"/>
        </w:rPr>
        <w:t xml:space="preserve"> </w:t>
      </w:r>
      <w:r w:rsidR="006F6670">
        <w:rPr>
          <w:szCs w:val="16"/>
        </w:rPr>
        <w:t>sh</w:t>
      </w:r>
      <w:r w:rsidR="00955C4B">
        <w:rPr>
          <w:szCs w:val="16"/>
        </w:rPr>
        <w:t xml:space="preserve">ows the final results of </w:t>
      </w:r>
      <w:r w:rsidR="00955C4B" w:rsidRPr="00193BD7">
        <w:rPr>
          <w:szCs w:val="16"/>
        </w:rPr>
        <w:t xml:space="preserve">the </w:t>
      </w:r>
      <w:r w:rsidRPr="00193BD7">
        <w:rPr>
          <w:szCs w:val="16"/>
        </w:rPr>
        <w:t>calibration locations compared to modeled flows</w:t>
      </w:r>
      <w:r w:rsidR="006F6670" w:rsidRPr="00193BD7">
        <w:rPr>
          <w:szCs w:val="16"/>
        </w:rPr>
        <w:t xml:space="preserve"> throughout the </w:t>
      </w:r>
      <w:r w:rsidR="00196A72">
        <w:rPr>
          <w:szCs w:val="16"/>
        </w:rPr>
        <w:t>San Bernard</w:t>
      </w:r>
      <w:r w:rsidR="00955C4B" w:rsidRPr="00193BD7">
        <w:rPr>
          <w:szCs w:val="16"/>
        </w:rPr>
        <w:t xml:space="preserve"> </w:t>
      </w:r>
      <w:r w:rsidR="00E07907">
        <w:rPr>
          <w:szCs w:val="16"/>
        </w:rPr>
        <w:t>watershed along with error bars created using the difference between 1</w:t>
      </w:r>
      <w:r w:rsidR="009F3DB9">
        <w:t>-percent</w:t>
      </w:r>
      <w:r w:rsidR="00E07907">
        <w:rPr>
          <w:szCs w:val="16"/>
        </w:rPr>
        <w:t xml:space="preserve"> and 1</w:t>
      </w:r>
      <w:r w:rsidR="009F3DB9">
        <w:t>-percent</w:t>
      </w:r>
      <w:r w:rsidR="00E07907">
        <w:rPr>
          <w:szCs w:val="16"/>
        </w:rPr>
        <w:t xml:space="preserve"> </w:t>
      </w:r>
      <w:r w:rsidR="009F3DB9">
        <w:rPr>
          <w:szCs w:val="16"/>
        </w:rPr>
        <w:t>plus</w:t>
      </w:r>
      <w:r w:rsidR="00E07907">
        <w:rPr>
          <w:szCs w:val="16"/>
        </w:rPr>
        <w:t xml:space="preserve"> discharges and 1</w:t>
      </w:r>
      <w:r w:rsidR="009F3DB9">
        <w:t>-percent</w:t>
      </w:r>
      <w:r w:rsidR="00E07907">
        <w:rPr>
          <w:szCs w:val="16"/>
        </w:rPr>
        <w:t xml:space="preserve"> and 1</w:t>
      </w:r>
      <w:r w:rsidR="009F3DB9">
        <w:t>-percent</w:t>
      </w:r>
      <w:r w:rsidR="009F3DB9" w:rsidRPr="00246821">
        <w:t xml:space="preserve"> </w:t>
      </w:r>
      <w:r w:rsidR="009F3DB9">
        <w:t>minus</w:t>
      </w:r>
      <w:r w:rsidR="00E07907">
        <w:rPr>
          <w:szCs w:val="16"/>
        </w:rPr>
        <w:t xml:space="preserve"> discharge as minimum and maximum values. </w:t>
      </w:r>
      <w:r w:rsidR="00DF48EF" w:rsidRPr="00DF48EF">
        <w:rPr>
          <w:szCs w:val="16"/>
        </w:rPr>
        <w:t>Six</w:t>
      </w:r>
      <w:r w:rsidR="006C4E65" w:rsidRPr="00DF48EF">
        <w:rPr>
          <w:szCs w:val="16"/>
        </w:rPr>
        <w:t xml:space="preserve"> </w:t>
      </w:r>
      <w:r w:rsidR="006F6670" w:rsidRPr="00DF48EF">
        <w:rPr>
          <w:szCs w:val="16"/>
        </w:rPr>
        <w:t>comparisons</w:t>
      </w:r>
      <w:r w:rsidR="006F6670" w:rsidRPr="00193BD7">
        <w:rPr>
          <w:szCs w:val="16"/>
        </w:rPr>
        <w:t xml:space="preserve"> were m</w:t>
      </w:r>
      <w:r w:rsidRPr="00193BD7">
        <w:rPr>
          <w:szCs w:val="16"/>
        </w:rPr>
        <w:t xml:space="preserve">ade with varying drainage areas </w:t>
      </w:r>
      <w:r w:rsidR="006F6670" w:rsidRPr="00193BD7">
        <w:rPr>
          <w:szCs w:val="16"/>
        </w:rPr>
        <w:t xml:space="preserve">to ensure the calibration of excess precipitation for different points over the </w:t>
      </w:r>
      <w:r w:rsidR="006F6670">
        <w:rPr>
          <w:szCs w:val="16"/>
        </w:rPr>
        <w:t>entire watershed area.</w:t>
      </w:r>
      <w:r w:rsidR="00467431">
        <w:rPr>
          <w:szCs w:val="16"/>
        </w:rPr>
        <w:t xml:space="preserve"> This large collection of calibration points provides confidence in results throughout the entire </w:t>
      </w:r>
      <w:r w:rsidR="009F3DB9">
        <w:rPr>
          <w:szCs w:val="16"/>
        </w:rPr>
        <w:t>w</w:t>
      </w:r>
      <w:r w:rsidR="00467431">
        <w:rPr>
          <w:szCs w:val="16"/>
        </w:rPr>
        <w:t xml:space="preserve">atershed. </w:t>
      </w:r>
    </w:p>
    <w:p w14:paraId="42513826" w14:textId="77777777" w:rsidR="00DF48EF" w:rsidRDefault="00DF48EF" w:rsidP="0048315A">
      <w:pPr>
        <w:pStyle w:val="BodyText"/>
        <w:rPr>
          <w:szCs w:val="16"/>
        </w:rPr>
      </w:pPr>
    </w:p>
    <w:p w14:paraId="74738646" w14:textId="0D0F7ADD" w:rsidR="00D55F6F" w:rsidRDefault="00DF48EF">
      <w:pPr>
        <w:pStyle w:val="BodyText"/>
        <w:keepNext/>
        <w:jc w:val="center"/>
      </w:pPr>
      <w:r>
        <w:rPr>
          <w:noProof/>
        </w:rPr>
        <w:drawing>
          <wp:inline distT="0" distB="0" distL="0" distR="0" wp14:anchorId="4B0F58A6" wp14:editId="775BAC2D">
            <wp:extent cx="5943600" cy="3522345"/>
            <wp:effectExtent l="0" t="0" r="19050" b="20955"/>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0EF3233E" w14:textId="4077EFDB" w:rsidR="00C026C8" w:rsidRDefault="00D55F6F" w:rsidP="000A3B6D">
      <w:pPr>
        <w:pStyle w:val="Caption"/>
        <w:jc w:val="center"/>
      </w:pPr>
      <w:bookmarkStart w:id="82" w:name="_Ref61266175"/>
      <w:bookmarkStart w:id="83" w:name="_Toc106973593"/>
      <w:r>
        <w:t xml:space="preserve">Figure </w:t>
      </w:r>
      <w:r>
        <w:fldChar w:fldCharType="begin"/>
      </w:r>
      <w:r>
        <w:instrText xml:space="preserve"> SEQ Figure \* ARABIC </w:instrText>
      </w:r>
      <w:r>
        <w:fldChar w:fldCharType="separate"/>
      </w:r>
      <w:r w:rsidR="00743D9F">
        <w:rPr>
          <w:noProof/>
        </w:rPr>
        <w:t>10</w:t>
      </w:r>
      <w:r>
        <w:fldChar w:fldCharType="end"/>
      </w:r>
      <w:bookmarkEnd w:id="82"/>
      <w:r>
        <w:t xml:space="preserve">: </w:t>
      </w:r>
      <w:r w:rsidR="005C04C0">
        <w:t>Calibration Comparison</w:t>
      </w:r>
      <w:bookmarkEnd w:id="83"/>
      <w:r w:rsidR="005C04C0">
        <w:t xml:space="preserve"> </w:t>
      </w:r>
    </w:p>
    <w:p w14:paraId="2F3640F5" w14:textId="29E8F243" w:rsidR="00D72306" w:rsidRDefault="002C5233" w:rsidP="00D72306">
      <w:pPr>
        <w:pStyle w:val="BodyText"/>
      </w:pPr>
      <w:bookmarkStart w:id="84" w:name="_Ref94534734"/>
      <w:bookmarkStart w:id="85" w:name="_Toc94534908"/>
      <w:bookmarkStart w:id="86" w:name="_Toc94535323"/>
      <w:bookmarkStart w:id="87" w:name="_Toc95906453"/>
      <w:r>
        <w:t xml:space="preserve">Based on the </w:t>
      </w:r>
      <w:r w:rsidRPr="00246821">
        <w:t>publish</w:t>
      </w:r>
      <w:r>
        <w:t>ed rating curve available, WSELs</w:t>
      </w:r>
      <w:r w:rsidRPr="00246821">
        <w:t xml:space="preserve"> from the model w</w:t>
      </w:r>
      <w:r>
        <w:t>ere</w:t>
      </w:r>
      <w:r w:rsidRPr="00246821">
        <w:t xml:space="preserve"> compared to the calculated 1</w:t>
      </w:r>
      <w:r>
        <w:t>-percent</w:t>
      </w:r>
      <w:r w:rsidRPr="00246821">
        <w:t xml:space="preserve"> </w:t>
      </w:r>
      <w:r>
        <w:t>WSEL from the gage analysis</w:t>
      </w:r>
      <w:r w:rsidR="00D72306">
        <w:t>, as shown in</w:t>
      </w:r>
      <w:r w:rsidR="00575B77">
        <w:t xml:space="preserve"> </w:t>
      </w:r>
      <w:r w:rsidR="00575B77">
        <w:fldChar w:fldCharType="begin"/>
      </w:r>
      <w:r w:rsidR="00575B77">
        <w:instrText xml:space="preserve"> REF _Ref101978486 \h </w:instrText>
      </w:r>
      <w:r w:rsidR="00575B77">
        <w:fldChar w:fldCharType="separate"/>
      </w:r>
      <w:r w:rsidR="00743D9F">
        <w:t xml:space="preserve">Table </w:t>
      </w:r>
      <w:r w:rsidR="00743D9F">
        <w:rPr>
          <w:noProof/>
        </w:rPr>
        <w:t>12</w:t>
      </w:r>
      <w:r w:rsidR="00575B77">
        <w:fldChar w:fldCharType="end"/>
      </w:r>
      <w:r w:rsidR="00D72306">
        <w:t xml:space="preserve">. The modeled WSEL and USGS gage </w:t>
      </w:r>
      <w:r w:rsidR="00D72306" w:rsidRPr="00355D46">
        <w:t xml:space="preserve"> </w:t>
      </w:r>
      <w:r w:rsidR="00D72306" w:rsidRPr="006C3ADA">
        <w:t>08117500</w:t>
      </w:r>
      <w:r w:rsidR="00D72306" w:rsidRPr="00355D46">
        <w:t xml:space="preserve"> </w:t>
      </w:r>
      <w:r w:rsidR="00D72306">
        <w:t xml:space="preserve"> (</w:t>
      </w:r>
      <w:r w:rsidR="00D72306">
        <w:rPr>
          <w:szCs w:val="20"/>
        </w:rPr>
        <w:t>San Bernard Rv nr Boling, TX)</w:t>
      </w:r>
      <w:r w:rsidR="00D72306">
        <w:t xml:space="preserve"> WSEL are within the acceptable range. </w:t>
      </w:r>
    </w:p>
    <w:p w14:paraId="5B248FBE" w14:textId="77777777" w:rsidR="00111D5D" w:rsidRDefault="00111D5D" w:rsidP="00111D5D">
      <w:pPr>
        <w:pStyle w:val="Caption"/>
        <w:jc w:val="center"/>
      </w:pPr>
      <w:bookmarkStart w:id="88" w:name="_Ref101978486"/>
      <w:bookmarkStart w:id="89" w:name="_Toc106973611"/>
      <w:r>
        <w:t xml:space="preserve">Table </w:t>
      </w:r>
      <w:r>
        <w:fldChar w:fldCharType="begin"/>
      </w:r>
      <w:r>
        <w:instrText xml:space="preserve"> SEQ Table \* ARABIC </w:instrText>
      </w:r>
      <w:r>
        <w:fldChar w:fldCharType="separate"/>
      </w:r>
      <w:r w:rsidR="00743D9F">
        <w:rPr>
          <w:noProof/>
        </w:rPr>
        <w:t>12</w:t>
      </w:r>
      <w:r>
        <w:fldChar w:fldCharType="end"/>
      </w:r>
      <w:bookmarkEnd w:id="84"/>
      <w:bookmarkEnd w:id="88"/>
      <w:r>
        <w:t>: 100-yr Gage WSEL and RAS WSEL Comparison</w:t>
      </w:r>
      <w:bookmarkEnd w:id="85"/>
      <w:bookmarkEnd w:id="86"/>
      <w:bookmarkEnd w:id="87"/>
      <w:bookmarkEnd w:id="89"/>
    </w:p>
    <w:tbl>
      <w:tblPr>
        <w:tblStyle w:val="FEMATable"/>
        <w:tblW w:w="8100" w:type="dxa"/>
        <w:jc w:val="center"/>
        <w:tblLook w:val="04A0" w:firstRow="1" w:lastRow="0" w:firstColumn="1" w:lastColumn="0" w:noHBand="0" w:noVBand="1"/>
      </w:tblPr>
      <w:tblGrid>
        <w:gridCol w:w="1984"/>
        <w:gridCol w:w="1432"/>
        <w:gridCol w:w="1533"/>
        <w:gridCol w:w="1320"/>
        <w:gridCol w:w="1831"/>
      </w:tblGrid>
      <w:tr w:rsidR="00111D5D" w:rsidRPr="00BC6495" w14:paraId="70A181F4" w14:textId="77777777" w:rsidTr="009F3DB9">
        <w:trPr>
          <w:cnfStyle w:val="100000000000" w:firstRow="1" w:lastRow="0" w:firstColumn="0" w:lastColumn="0" w:oddVBand="0" w:evenVBand="0" w:oddHBand="0" w:evenHBand="0" w:firstRowFirstColumn="0" w:firstRowLastColumn="0" w:lastRowFirstColumn="0" w:lastRowLastColumn="0"/>
          <w:trHeight w:hRule="exact" w:val="640"/>
          <w:jc w:val="center"/>
        </w:trPr>
        <w:tc>
          <w:tcPr>
            <w:tcW w:w="1984" w:type="dxa"/>
            <w:shd w:val="clear" w:color="auto" w:fill="00B5E2" w:themeFill="accent1"/>
            <w:vAlign w:val="center"/>
          </w:tcPr>
          <w:p w14:paraId="24AB626A" w14:textId="77777777" w:rsidR="00111D5D" w:rsidRPr="00BC6495" w:rsidRDefault="00111D5D" w:rsidP="00F44CC2">
            <w:pPr>
              <w:tabs>
                <w:tab w:val="clear" w:pos="284"/>
              </w:tabs>
              <w:spacing w:after="60" w:line="240" w:lineRule="auto"/>
              <w:rPr>
                <w:color w:val="FFFFFF" w:themeColor="background2"/>
                <w:kern w:val="0"/>
                <w:szCs w:val="24"/>
              </w:rPr>
            </w:pPr>
            <w:r>
              <w:rPr>
                <w:color w:val="FFFFFF" w:themeColor="background2"/>
                <w:kern w:val="0"/>
                <w:szCs w:val="24"/>
              </w:rPr>
              <w:t>USGS Gage ID</w:t>
            </w:r>
          </w:p>
        </w:tc>
        <w:tc>
          <w:tcPr>
            <w:tcW w:w="1432" w:type="dxa"/>
            <w:shd w:val="clear" w:color="auto" w:fill="00B5E2" w:themeFill="accent1"/>
            <w:vAlign w:val="center"/>
          </w:tcPr>
          <w:p w14:paraId="5DEB2FAF" w14:textId="44A7E8F2" w:rsidR="00111D5D" w:rsidRPr="00BC6495" w:rsidRDefault="00111D5D" w:rsidP="00F44CC2">
            <w:pPr>
              <w:tabs>
                <w:tab w:val="clear" w:pos="284"/>
              </w:tabs>
              <w:spacing w:after="60" w:line="240" w:lineRule="auto"/>
              <w:rPr>
                <w:color w:val="FFFFFF" w:themeColor="background2"/>
                <w:kern w:val="0"/>
                <w:szCs w:val="24"/>
              </w:rPr>
            </w:pPr>
            <w:r>
              <w:rPr>
                <w:color w:val="FFFFFF" w:themeColor="background2"/>
                <w:kern w:val="0"/>
                <w:szCs w:val="24"/>
              </w:rPr>
              <w:t>Lower Bound</w:t>
            </w:r>
            <w:r w:rsidR="002A7A9B">
              <w:rPr>
                <w:color w:val="FFFFFF" w:themeColor="background2"/>
                <w:kern w:val="0"/>
                <w:szCs w:val="24"/>
              </w:rPr>
              <w:t xml:space="preserve"> (feet)</w:t>
            </w:r>
          </w:p>
        </w:tc>
        <w:tc>
          <w:tcPr>
            <w:tcW w:w="1533" w:type="dxa"/>
            <w:shd w:val="clear" w:color="auto" w:fill="00B5E2" w:themeFill="accent1"/>
            <w:vAlign w:val="center"/>
          </w:tcPr>
          <w:p w14:paraId="229128BD" w14:textId="27E82834" w:rsidR="00111D5D" w:rsidRPr="00BC6495" w:rsidRDefault="00111D5D" w:rsidP="00F44CC2">
            <w:pPr>
              <w:tabs>
                <w:tab w:val="clear" w:pos="284"/>
              </w:tabs>
              <w:spacing w:after="60" w:line="240" w:lineRule="auto"/>
              <w:rPr>
                <w:color w:val="FFFFFF" w:themeColor="background2"/>
                <w:kern w:val="0"/>
                <w:szCs w:val="24"/>
              </w:rPr>
            </w:pPr>
            <w:r>
              <w:rPr>
                <w:color w:val="FFFFFF" w:themeColor="background2"/>
                <w:kern w:val="0"/>
                <w:szCs w:val="24"/>
              </w:rPr>
              <w:t xml:space="preserve">WSEL </w:t>
            </w:r>
            <w:r>
              <w:rPr>
                <w:color w:val="FFFFFF" w:themeColor="background2"/>
                <w:kern w:val="0"/>
                <w:szCs w:val="24"/>
              </w:rPr>
              <w:br/>
              <w:t>1</w:t>
            </w:r>
            <w:r w:rsidR="009F3DB9" w:rsidRPr="009F3DB9">
              <w:rPr>
                <w:color w:val="FFFFFF" w:themeColor="background2"/>
                <w:kern w:val="0"/>
                <w:szCs w:val="24"/>
              </w:rPr>
              <w:t>-percent</w:t>
            </w:r>
            <w:r w:rsidR="002A7A9B">
              <w:rPr>
                <w:color w:val="FFFFFF" w:themeColor="background2"/>
                <w:kern w:val="0"/>
                <w:szCs w:val="24"/>
              </w:rPr>
              <w:t xml:space="preserve"> (feet)</w:t>
            </w:r>
          </w:p>
        </w:tc>
        <w:tc>
          <w:tcPr>
            <w:tcW w:w="1320" w:type="dxa"/>
            <w:shd w:val="clear" w:color="auto" w:fill="00B5E2" w:themeFill="accent1"/>
            <w:vAlign w:val="center"/>
          </w:tcPr>
          <w:p w14:paraId="35D49E2C" w14:textId="1C2366A2" w:rsidR="00111D5D" w:rsidRPr="00BC6495" w:rsidRDefault="00111D5D" w:rsidP="00F44CC2">
            <w:pPr>
              <w:tabs>
                <w:tab w:val="clear" w:pos="284"/>
              </w:tabs>
              <w:spacing w:after="60" w:line="240" w:lineRule="auto"/>
              <w:rPr>
                <w:color w:val="FFFFFF" w:themeColor="background2"/>
                <w:kern w:val="0"/>
                <w:szCs w:val="24"/>
              </w:rPr>
            </w:pPr>
            <w:r>
              <w:rPr>
                <w:color w:val="FFFFFF" w:themeColor="background2"/>
                <w:kern w:val="0"/>
                <w:szCs w:val="24"/>
              </w:rPr>
              <w:t>Upper Bound</w:t>
            </w:r>
            <w:r w:rsidR="002A7A9B">
              <w:rPr>
                <w:color w:val="FFFFFF" w:themeColor="background2"/>
                <w:kern w:val="0"/>
                <w:szCs w:val="24"/>
              </w:rPr>
              <w:t xml:space="preserve"> (feet)</w:t>
            </w:r>
          </w:p>
        </w:tc>
        <w:tc>
          <w:tcPr>
            <w:tcW w:w="1831" w:type="dxa"/>
            <w:shd w:val="clear" w:color="auto" w:fill="00B5E2" w:themeFill="accent1"/>
          </w:tcPr>
          <w:p w14:paraId="38C4CAB6" w14:textId="697557E3" w:rsidR="00111D5D" w:rsidRDefault="00111D5D" w:rsidP="00F44CC2">
            <w:pPr>
              <w:tabs>
                <w:tab w:val="clear" w:pos="284"/>
              </w:tabs>
              <w:spacing w:after="60" w:line="240" w:lineRule="auto"/>
              <w:rPr>
                <w:color w:val="FFFFFF" w:themeColor="background2"/>
                <w:kern w:val="0"/>
                <w:szCs w:val="24"/>
              </w:rPr>
            </w:pPr>
            <w:r>
              <w:rPr>
                <w:color w:val="FFFFFF" w:themeColor="background2"/>
                <w:kern w:val="0"/>
                <w:szCs w:val="24"/>
              </w:rPr>
              <w:t>HEC-RAS 5.0.7 WSEL</w:t>
            </w:r>
            <w:r w:rsidR="009F3DB9">
              <w:rPr>
                <w:color w:val="FFFFFF" w:themeColor="background2"/>
                <w:kern w:val="0"/>
                <w:szCs w:val="24"/>
              </w:rPr>
              <w:t xml:space="preserve"> </w:t>
            </w:r>
            <w:r w:rsidR="002A7A9B">
              <w:rPr>
                <w:color w:val="FFFFFF" w:themeColor="background2"/>
                <w:kern w:val="0"/>
                <w:szCs w:val="24"/>
              </w:rPr>
              <w:t>(feet)</w:t>
            </w:r>
          </w:p>
        </w:tc>
      </w:tr>
      <w:tr w:rsidR="00111D5D" w:rsidRPr="00193BD7" w14:paraId="28C51960" w14:textId="77777777" w:rsidTr="009F3DB9">
        <w:trPr>
          <w:cnfStyle w:val="000000100000" w:firstRow="0" w:lastRow="0" w:firstColumn="0" w:lastColumn="0" w:oddVBand="0" w:evenVBand="0" w:oddHBand="1" w:evenHBand="0" w:firstRowFirstColumn="0" w:firstRowLastColumn="0" w:lastRowFirstColumn="0" w:lastRowLastColumn="0"/>
          <w:trHeight w:val="288"/>
          <w:jc w:val="center"/>
        </w:trPr>
        <w:tc>
          <w:tcPr>
            <w:tcW w:w="1984" w:type="dxa"/>
            <w:shd w:val="clear" w:color="auto" w:fill="FFFFFF" w:themeFill="background1"/>
          </w:tcPr>
          <w:p w14:paraId="7F0365AC" w14:textId="3E0F608F" w:rsidR="00111D5D" w:rsidRPr="005158BA" w:rsidRDefault="00111D5D" w:rsidP="00F44CC2">
            <w:pPr>
              <w:tabs>
                <w:tab w:val="clear" w:pos="284"/>
              </w:tabs>
              <w:spacing w:before="20" w:after="20" w:line="240" w:lineRule="auto"/>
              <w:jc w:val="center"/>
              <w:rPr>
                <w:rFonts w:ascii="Calibri" w:hAnsi="Calibri"/>
                <w:kern w:val="0"/>
                <w:szCs w:val="24"/>
              </w:rPr>
            </w:pPr>
            <w:r w:rsidRPr="002C5233">
              <w:rPr>
                <w:rFonts w:ascii="Calibri" w:hAnsi="Calibri"/>
                <w:kern w:val="0"/>
                <w:szCs w:val="24"/>
              </w:rPr>
              <w:t>08117500</w:t>
            </w:r>
          </w:p>
        </w:tc>
        <w:tc>
          <w:tcPr>
            <w:tcW w:w="1432" w:type="dxa"/>
            <w:shd w:val="clear" w:color="auto" w:fill="FFFFFF" w:themeFill="background1"/>
            <w:vAlign w:val="center"/>
          </w:tcPr>
          <w:p w14:paraId="4060773D" w14:textId="21777A4E" w:rsidR="00111D5D" w:rsidRPr="00193BD7" w:rsidRDefault="00111D5D" w:rsidP="00F44CC2">
            <w:pPr>
              <w:tabs>
                <w:tab w:val="clear" w:pos="284"/>
              </w:tabs>
              <w:spacing w:before="20" w:after="20" w:line="240" w:lineRule="auto"/>
              <w:jc w:val="center"/>
              <w:rPr>
                <w:rFonts w:ascii="Calibri" w:hAnsi="Calibri"/>
                <w:kern w:val="0"/>
                <w:szCs w:val="24"/>
              </w:rPr>
            </w:pPr>
            <w:r>
              <w:rPr>
                <w:rFonts w:ascii="Calibri" w:hAnsi="Calibri"/>
                <w:kern w:val="0"/>
                <w:szCs w:val="24"/>
              </w:rPr>
              <w:t>73.11</w:t>
            </w:r>
          </w:p>
        </w:tc>
        <w:tc>
          <w:tcPr>
            <w:tcW w:w="1533" w:type="dxa"/>
            <w:shd w:val="clear" w:color="auto" w:fill="FFFFFF" w:themeFill="background1"/>
            <w:vAlign w:val="center"/>
          </w:tcPr>
          <w:p w14:paraId="4FCB2D76" w14:textId="7F9BC013" w:rsidR="00111D5D" w:rsidRPr="00674ABE" w:rsidRDefault="00111D5D" w:rsidP="00F44CC2">
            <w:pPr>
              <w:tabs>
                <w:tab w:val="clear" w:pos="284"/>
              </w:tabs>
              <w:spacing w:before="20" w:after="20" w:line="240" w:lineRule="auto"/>
              <w:jc w:val="center"/>
              <w:rPr>
                <w:rFonts w:ascii="Calibri" w:hAnsi="Calibri"/>
                <w:kern w:val="0"/>
                <w:szCs w:val="24"/>
              </w:rPr>
            </w:pPr>
            <w:r>
              <w:rPr>
                <w:rFonts w:ascii="Calibri" w:hAnsi="Calibri"/>
                <w:kern w:val="0"/>
                <w:szCs w:val="24"/>
              </w:rPr>
              <w:t>74.03</w:t>
            </w:r>
          </w:p>
        </w:tc>
        <w:tc>
          <w:tcPr>
            <w:tcW w:w="1320" w:type="dxa"/>
            <w:shd w:val="clear" w:color="auto" w:fill="FFFFFF" w:themeFill="background1"/>
            <w:vAlign w:val="center"/>
          </w:tcPr>
          <w:p w14:paraId="409BDA97" w14:textId="15248C85" w:rsidR="00111D5D" w:rsidRPr="00193BD7" w:rsidRDefault="00111D5D" w:rsidP="00F44CC2">
            <w:pPr>
              <w:tabs>
                <w:tab w:val="clear" w:pos="284"/>
              </w:tabs>
              <w:spacing w:before="20" w:after="20" w:line="240" w:lineRule="auto"/>
              <w:jc w:val="center"/>
              <w:rPr>
                <w:rFonts w:ascii="Calibri" w:hAnsi="Calibri"/>
                <w:kern w:val="0"/>
                <w:szCs w:val="24"/>
              </w:rPr>
            </w:pPr>
            <w:r>
              <w:rPr>
                <w:rFonts w:ascii="Calibri" w:hAnsi="Calibri"/>
                <w:kern w:val="0"/>
                <w:szCs w:val="24"/>
              </w:rPr>
              <w:t>74.64</w:t>
            </w:r>
          </w:p>
        </w:tc>
        <w:tc>
          <w:tcPr>
            <w:tcW w:w="1831" w:type="dxa"/>
            <w:shd w:val="clear" w:color="auto" w:fill="FFFFFF" w:themeFill="background1"/>
          </w:tcPr>
          <w:p w14:paraId="361D9AB6" w14:textId="362F8848" w:rsidR="00111D5D" w:rsidRDefault="00111D5D" w:rsidP="00F44CC2">
            <w:pPr>
              <w:tabs>
                <w:tab w:val="clear" w:pos="284"/>
              </w:tabs>
              <w:spacing w:before="20" w:after="20" w:line="240" w:lineRule="auto"/>
              <w:jc w:val="center"/>
              <w:rPr>
                <w:rFonts w:ascii="Calibri" w:hAnsi="Calibri"/>
                <w:kern w:val="0"/>
                <w:szCs w:val="24"/>
              </w:rPr>
            </w:pPr>
            <w:r>
              <w:rPr>
                <w:rFonts w:ascii="Calibri" w:hAnsi="Calibri"/>
                <w:kern w:val="0"/>
                <w:szCs w:val="24"/>
              </w:rPr>
              <w:t>73.62</w:t>
            </w:r>
          </w:p>
        </w:tc>
      </w:tr>
    </w:tbl>
    <w:p w14:paraId="2C6B48E0" w14:textId="77777777" w:rsidR="00111D5D" w:rsidRDefault="00111D5D" w:rsidP="00111D5D">
      <w:pPr>
        <w:pStyle w:val="BodyText"/>
      </w:pPr>
    </w:p>
    <w:p w14:paraId="26A5161B" w14:textId="77862C4D" w:rsidR="00AD6178" w:rsidRDefault="00AD6178" w:rsidP="00AD6178">
      <w:pPr>
        <w:pStyle w:val="Heading2"/>
      </w:pPr>
      <w:bookmarkStart w:id="90" w:name="_Toc106973564"/>
      <w:r>
        <w:t>Challenges</w:t>
      </w:r>
      <w:bookmarkEnd w:id="90"/>
      <w:r>
        <w:t xml:space="preserve"> </w:t>
      </w:r>
    </w:p>
    <w:p w14:paraId="167B111A" w14:textId="77777777" w:rsidR="00496EEF" w:rsidRDefault="008A341D" w:rsidP="001242BE">
      <w:r>
        <w:t xml:space="preserve">There were some challenges in getting the validation points </w:t>
      </w:r>
      <w:r w:rsidR="00825D3D">
        <w:t xml:space="preserve">to match the </w:t>
      </w:r>
      <w:r w:rsidR="00732445">
        <w:t>water surface elevation in the outdated Flood Insurance Study.</w:t>
      </w:r>
      <w:r>
        <w:t xml:space="preserve"> On further investigation, it was determined that the ground elevation between the 1D effective model and 2D model were different. This is likely due to timing of the LiDAR picking up flooding in streams that is not accounted for in the 1D elevation.</w:t>
      </w:r>
      <w:r w:rsidR="00CD62AF">
        <w:t xml:space="preserve"> </w:t>
      </w:r>
      <w:r w:rsidR="00D76176">
        <w:t xml:space="preserve">Within the watershed, there </w:t>
      </w:r>
      <w:r w:rsidR="001242BE">
        <w:t>are roads</w:t>
      </w:r>
      <w:r w:rsidR="00D76176">
        <w:t xml:space="preserve"> that appear to be trapping water which prevents runoff from reaching the channel in the model.</w:t>
      </w:r>
      <w:r w:rsidR="00732445">
        <w:t xml:space="preserve"> </w:t>
      </w:r>
      <w:r w:rsidR="00D76176">
        <w:t xml:space="preserve">Various </w:t>
      </w:r>
      <w:r w:rsidR="001242BE">
        <w:t>V</w:t>
      </w:r>
      <w:r w:rsidR="00D76176">
        <w:t>-notches were applied to represent cross culverts and improve conveyance. Several breaklines and refinement regions increased the total number of cells and thereby increasing the model runtime.</w:t>
      </w:r>
      <w:r w:rsidR="0095040D">
        <w:t xml:space="preserve"> </w:t>
      </w:r>
      <w:r w:rsidR="00D76176">
        <w:t xml:space="preserve">The calibration of this model was also challenging </w:t>
      </w:r>
      <w:r w:rsidR="00732445">
        <w:t xml:space="preserve">availability </w:t>
      </w:r>
      <w:r w:rsidR="00825D3D">
        <w:t>of usable</w:t>
      </w:r>
      <w:r w:rsidR="00D76176">
        <w:t xml:space="preserve"> data. </w:t>
      </w:r>
      <w:r w:rsidR="001242BE">
        <w:t xml:space="preserve">One gage and </w:t>
      </w:r>
      <w:r w:rsidR="00732445">
        <w:t>regression analysis</w:t>
      </w:r>
      <w:r w:rsidR="00D76176">
        <w:t xml:space="preserve"> were used in </w:t>
      </w:r>
      <w:r w:rsidR="001242BE">
        <w:t>the calibration process, further verified with comparison to</w:t>
      </w:r>
      <w:r w:rsidR="00D76176">
        <w:t xml:space="preserve"> effective data</w:t>
      </w:r>
      <w:r w:rsidR="001242BE">
        <w:t>. However, d</w:t>
      </w:r>
      <w:r w:rsidR="000F3B9D">
        <w:t xml:space="preserve">espite these challenges, </w:t>
      </w:r>
      <w:r w:rsidR="00CD62AF">
        <w:t xml:space="preserve">San Bernard watershed modeling provides </w:t>
      </w:r>
      <w:r w:rsidR="000F3B9D">
        <w:t>full confidenc</w:t>
      </w:r>
      <w:r w:rsidR="00CD62AF">
        <w:t>e in the results.</w:t>
      </w:r>
    </w:p>
    <w:p w14:paraId="4D3AEDC9" w14:textId="5CAC299D" w:rsidR="001242BE" w:rsidRPr="00AB7BC2" w:rsidRDefault="00496EEF" w:rsidP="00496EEF">
      <w:pPr>
        <w:tabs>
          <w:tab w:val="clear" w:pos="284"/>
        </w:tabs>
        <w:spacing w:after="180"/>
      </w:pPr>
      <w:r>
        <w:lastRenderedPageBreak/>
        <w:t xml:space="preserve">Additionally, </w:t>
      </w:r>
      <w:r w:rsidRPr="00496EEF">
        <w:t>2D BLE modeling for Lower Colorado HUC-8 appears to indicate overflows from Caney Creek via overland flow east towards the San Bernard HUC-8 watershed in the vicinity of Peach Creek and its crossing of FM 102 Road. The area in question is mapped via effective FEMA Zone A and AE mapping, from 1D study dated 2006. It appears this area warrants an updated detailed investigation and study, ideally by 2D methods, to more accurately depict the overland and interbasin flow flood risks between Caney Creek in the Lower Colorado watershed and FM 102 in the San Bernard watershed.  At this time, the flows have been set to leave the Lower Colorado HUC-8 watershed model in an attempt to estimate accurate flood depths through the overflow region as the flows spill over the watershed divide into the San Bernard watershed, but the flows were not added to the San Bernard watershed model and differences in estimated water surface elevation at the shared boundary exist in the mapped BLE results of between 1 and 3 feet. Additional considerations during updated modeling include iterating with the adjacent San Bernard 2D model to achieve a reasonable tie-in, as well as detailed accounting of the impacts of FM102 to the depth of flow/ponding that can be expected between this basin divide and the roadway.</w:t>
      </w:r>
      <w:r w:rsidRPr="00496EEF">
        <w:rPr>
          <w:rFonts w:eastAsia="Times New Roman" w:cs="Times New Roman"/>
          <w:kern w:val="0"/>
          <w:sz w:val="22"/>
          <w:szCs w:val="22"/>
        </w:rPr>
        <w:t xml:space="preserve">  </w:t>
      </w:r>
      <w:r w:rsidR="00CD62AF">
        <w:t xml:space="preserve"> </w:t>
      </w:r>
    </w:p>
    <w:p w14:paraId="58A56F8F" w14:textId="77777777" w:rsidR="00D76176" w:rsidRDefault="00AD6178" w:rsidP="00AD6178">
      <w:pPr>
        <w:pStyle w:val="Heading2"/>
      </w:pPr>
      <w:bookmarkStart w:id="91" w:name="_Toc106973565"/>
      <w:r>
        <w:t>Recommendations</w:t>
      </w:r>
      <w:bookmarkEnd w:id="91"/>
    </w:p>
    <w:p w14:paraId="515C757B" w14:textId="77777777" w:rsidR="00D76176" w:rsidRDefault="00D76176" w:rsidP="00D76176">
      <w:pPr>
        <w:pStyle w:val="BodyText"/>
      </w:pPr>
      <w:bookmarkStart w:id="92" w:name="_Hlk12020115"/>
      <w:r w:rsidRPr="00D76176">
        <w:t>This study provides significant information useful for flood identification and communication among those affected.  The study is highly scalable, and stakeholder input and further analysis would enhance the product and inform implementation of regulatory flood hazard areas.  In addition, the validity of the 2D BLE results should be verified through community work map meetings before being applied as a regulatory product.</w:t>
      </w:r>
      <w:bookmarkStart w:id="93" w:name="_Toc456175435"/>
      <w:bookmarkStart w:id="94" w:name="_Toc456176054"/>
      <w:bookmarkStart w:id="95" w:name="_Toc455987085"/>
      <w:bookmarkStart w:id="96" w:name="_Toc455992949"/>
      <w:bookmarkStart w:id="97" w:name="_Toc455994051"/>
      <w:bookmarkStart w:id="98" w:name="_Toc456005458"/>
      <w:bookmarkStart w:id="99" w:name="_Toc456175436"/>
      <w:bookmarkStart w:id="100" w:name="_Toc456176055"/>
      <w:bookmarkStart w:id="101" w:name="_Toc455987086"/>
      <w:bookmarkStart w:id="102" w:name="_Toc455992950"/>
      <w:bookmarkStart w:id="103" w:name="_Toc455994052"/>
      <w:bookmarkStart w:id="104" w:name="_Toc456005459"/>
      <w:bookmarkStart w:id="105" w:name="_Toc456175437"/>
      <w:bookmarkStart w:id="106" w:name="_Toc456176056"/>
      <w:bookmarkStart w:id="107" w:name="_Toc455987087"/>
      <w:bookmarkStart w:id="108" w:name="_Toc455992951"/>
      <w:bookmarkStart w:id="109" w:name="_Toc455994053"/>
      <w:bookmarkStart w:id="110" w:name="_Toc456005460"/>
      <w:bookmarkStart w:id="111" w:name="_Toc456175438"/>
      <w:bookmarkStart w:id="112" w:name="_Toc456176057"/>
      <w:bookmarkStart w:id="113" w:name="_Toc455987088"/>
      <w:bookmarkStart w:id="114" w:name="_Toc455992952"/>
      <w:bookmarkStart w:id="115" w:name="_Toc455994054"/>
      <w:bookmarkStart w:id="116" w:name="_Toc456005461"/>
      <w:bookmarkStart w:id="117" w:name="_Toc456175439"/>
      <w:bookmarkStart w:id="118" w:name="_Toc456176058"/>
      <w:bookmarkStart w:id="119" w:name="_Toc455987089"/>
      <w:bookmarkStart w:id="120" w:name="_Toc455992953"/>
      <w:bookmarkStart w:id="121" w:name="_Toc455994055"/>
      <w:bookmarkStart w:id="122" w:name="_Toc456005462"/>
      <w:bookmarkStart w:id="123" w:name="_Toc456175440"/>
      <w:bookmarkStart w:id="124" w:name="_Toc456176059"/>
      <w:bookmarkStart w:id="125" w:name="_Toc455987090"/>
      <w:bookmarkStart w:id="126" w:name="_Toc455992954"/>
      <w:bookmarkStart w:id="127" w:name="_Toc455994056"/>
      <w:bookmarkStart w:id="128" w:name="_Toc456005463"/>
      <w:bookmarkStart w:id="129" w:name="_Toc456175441"/>
      <w:bookmarkStart w:id="130" w:name="_Toc456176060"/>
      <w:bookmarkStart w:id="131" w:name="_Toc455987091"/>
      <w:bookmarkStart w:id="132" w:name="_Toc455992955"/>
      <w:bookmarkStart w:id="133" w:name="_Toc455994057"/>
      <w:bookmarkStart w:id="134" w:name="_Toc456005464"/>
      <w:bookmarkStart w:id="135" w:name="_Toc456175442"/>
      <w:bookmarkStart w:id="136" w:name="_Toc456176061"/>
      <w:bookmarkStart w:id="137" w:name="_Toc455987092"/>
      <w:bookmarkStart w:id="138" w:name="_Toc455992956"/>
      <w:bookmarkStart w:id="139" w:name="_Toc455994058"/>
      <w:bookmarkStart w:id="140" w:name="_Toc456005465"/>
      <w:bookmarkStart w:id="141" w:name="_Toc456175443"/>
      <w:bookmarkStart w:id="142" w:name="_Toc456176062"/>
      <w:bookmarkStart w:id="143" w:name="_Toc455987093"/>
      <w:bookmarkStart w:id="144" w:name="_Toc455992957"/>
      <w:bookmarkStart w:id="145" w:name="_Toc455994059"/>
      <w:bookmarkStart w:id="146" w:name="_Toc456005466"/>
      <w:bookmarkStart w:id="147" w:name="_Toc456175444"/>
      <w:bookmarkStart w:id="148" w:name="_Toc456176063"/>
      <w:bookmarkStart w:id="149" w:name="_Toc455987094"/>
      <w:bookmarkStart w:id="150" w:name="_Toc455992958"/>
      <w:bookmarkStart w:id="151" w:name="_Toc455994060"/>
      <w:bookmarkStart w:id="152" w:name="_Toc456005467"/>
      <w:bookmarkStart w:id="153" w:name="_Toc456175445"/>
      <w:bookmarkStart w:id="154" w:name="_Toc456176064"/>
      <w:bookmarkStart w:id="155" w:name="_Toc455987095"/>
      <w:bookmarkStart w:id="156" w:name="_Toc455992959"/>
      <w:bookmarkStart w:id="157" w:name="_Toc455994061"/>
      <w:bookmarkStart w:id="158" w:name="_Toc456005468"/>
      <w:bookmarkStart w:id="159" w:name="_Toc456175446"/>
      <w:bookmarkStart w:id="160" w:name="_Toc456176065"/>
      <w:bookmarkStart w:id="161" w:name="_Toc455987096"/>
      <w:bookmarkStart w:id="162" w:name="_Toc455992960"/>
      <w:bookmarkStart w:id="163" w:name="_Toc455994062"/>
      <w:bookmarkStart w:id="164" w:name="_Toc456005469"/>
      <w:bookmarkStart w:id="165" w:name="_Toc456175447"/>
      <w:bookmarkStart w:id="166" w:name="_Toc456176066"/>
      <w:bookmarkStart w:id="167" w:name="_Toc455987097"/>
      <w:bookmarkStart w:id="168" w:name="_Toc455992961"/>
      <w:bookmarkStart w:id="169" w:name="_Toc455994063"/>
      <w:bookmarkStart w:id="170" w:name="_Toc456005470"/>
      <w:bookmarkStart w:id="171" w:name="_Toc456175448"/>
      <w:bookmarkStart w:id="172" w:name="_Toc456176067"/>
      <w:bookmarkStart w:id="173" w:name="_Toc455987098"/>
      <w:bookmarkStart w:id="174" w:name="_Toc455992962"/>
      <w:bookmarkStart w:id="175" w:name="_Toc455994064"/>
      <w:bookmarkStart w:id="176" w:name="_Toc456005471"/>
      <w:bookmarkStart w:id="177" w:name="_Toc456175449"/>
      <w:bookmarkStart w:id="178" w:name="_Toc456176068"/>
      <w:bookmarkStart w:id="179" w:name="_Toc455987099"/>
      <w:bookmarkStart w:id="180" w:name="_Toc455992963"/>
      <w:bookmarkStart w:id="181" w:name="_Toc455994065"/>
      <w:bookmarkStart w:id="182" w:name="_Toc456005472"/>
      <w:bookmarkStart w:id="183" w:name="_Toc456175450"/>
      <w:bookmarkStart w:id="184" w:name="_Toc456176069"/>
      <w:bookmarkStart w:id="185" w:name="_Toc455987100"/>
      <w:bookmarkStart w:id="186" w:name="_Toc455992964"/>
      <w:bookmarkStart w:id="187" w:name="_Toc455994066"/>
      <w:bookmarkStart w:id="188" w:name="_Toc456005473"/>
      <w:bookmarkStart w:id="189" w:name="_Toc456175451"/>
      <w:bookmarkStart w:id="190" w:name="_Toc456176070"/>
      <w:bookmarkStart w:id="191" w:name="_Toc455987101"/>
      <w:bookmarkStart w:id="192" w:name="_Toc455992965"/>
      <w:bookmarkStart w:id="193" w:name="_Toc455994067"/>
      <w:bookmarkStart w:id="194" w:name="_Toc456005474"/>
      <w:bookmarkStart w:id="195" w:name="_Toc456175452"/>
      <w:bookmarkStart w:id="196" w:name="_Toc456176071"/>
      <w:bookmarkStart w:id="197" w:name="_Toc455987102"/>
      <w:bookmarkStart w:id="198" w:name="_Toc455992966"/>
      <w:bookmarkStart w:id="199" w:name="_Toc455994068"/>
      <w:bookmarkStart w:id="200" w:name="_Toc456005475"/>
      <w:bookmarkStart w:id="201" w:name="_Toc456175453"/>
      <w:bookmarkStart w:id="202" w:name="_Toc456176072"/>
      <w:bookmarkStart w:id="203" w:name="_Toc455987103"/>
      <w:bookmarkStart w:id="204" w:name="_Toc455992967"/>
      <w:bookmarkStart w:id="205" w:name="_Toc455994069"/>
      <w:bookmarkStart w:id="206" w:name="_Toc456005476"/>
      <w:bookmarkStart w:id="207" w:name="_Toc456175454"/>
      <w:bookmarkStart w:id="208" w:name="_Toc456176073"/>
      <w:bookmarkStart w:id="209" w:name="_Toc455987104"/>
      <w:bookmarkStart w:id="210" w:name="_Toc455992968"/>
      <w:bookmarkStart w:id="211" w:name="_Toc455994070"/>
      <w:bookmarkStart w:id="212" w:name="_Toc456005477"/>
      <w:bookmarkStart w:id="213" w:name="_Toc456175455"/>
      <w:bookmarkStart w:id="214" w:name="_Toc456176074"/>
      <w:bookmarkStart w:id="215" w:name="_Toc455987105"/>
      <w:bookmarkStart w:id="216" w:name="_Toc455992969"/>
      <w:bookmarkStart w:id="217" w:name="_Toc455994071"/>
      <w:bookmarkStart w:id="218" w:name="_Toc456005478"/>
      <w:bookmarkStart w:id="219" w:name="_Toc456175456"/>
      <w:bookmarkStart w:id="220" w:name="_Toc456176075"/>
      <w:bookmarkStart w:id="221" w:name="_Toc455987106"/>
      <w:bookmarkStart w:id="222" w:name="_Toc455992970"/>
      <w:bookmarkStart w:id="223" w:name="_Toc455994072"/>
      <w:bookmarkStart w:id="224" w:name="_Toc456005479"/>
      <w:bookmarkStart w:id="225" w:name="_Toc456175457"/>
      <w:bookmarkStart w:id="226" w:name="_Toc456176076"/>
      <w:bookmarkStart w:id="227" w:name="_Toc455987107"/>
      <w:bookmarkStart w:id="228" w:name="_Toc455992971"/>
      <w:bookmarkStart w:id="229" w:name="_Toc455994073"/>
      <w:bookmarkStart w:id="230" w:name="_Toc456005480"/>
      <w:bookmarkStart w:id="231" w:name="_Toc456175458"/>
      <w:bookmarkStart w:id="232" w:name="_Toc456176077"/>
      <w:bookmarkStart w:id="233" w:name="_Toc455987108"/>
      <w:bookmarkStart w:id="234" w:name="_Toc455992972"/>
      <w:bookmarkStart w:id="235" w:name="_Toc455994074"/>
      <w:bookmarkStart w:id="236" w:name="_Toc456005481"/>
      <w:bookmarkStart w:id="237" w:name="_Toc456175459"/>
      <w:bookmarkStart w:id="238" w:name="_Toc456176078"/>
      <w:bookmarkStart w:id="239" w:name="_Toc455987109"/>
      <w:bookmarkStart w:id="240" w:name="_Toc455992973"/>
      <w:bookmarkStart w:id="241" w:name="_Toc455994075"/>
      <w:bookmarkStart w:id="242" w:name="_Toc456005482"/>
      <w:bookmarkStart w:id="243" w:name="_Toc456175460"/>
      <w:bookmarkStart w:id="244" w:name="_Toc456176079"/>
      <w:bookmarkStart w:id="245" w:name="_Toc455987110"/>
      <w:bookmarkStart w:id="246" w:name="_Toc455992974"/>
      <w:bookmarkStart w:id="247" w:name="_Toc455994076"/>
      <w:bookmarkStart w:id="248" w:name="_Toc456005483"/>
      <w:bookmarkStart w:id="249" w:name="_Toc456175461"/>
      <w:bookmarkStart w:id="250" w:name="_Toc456176080"/>
      <w:bookmarkStart w:id="251" w:name="_Toc455987111"/>
      <w:bookmarkStart w:id="252" w:name="_Toc455992975"/>
      <w:bookmarkStart w:id="253" w:name="_Toc455994077"/>
      <w:bookmarkStart w:id="254" w:name="_Toc456005484"/>
      <w:bookmarkStart w:id="255" w:name="_Toc456175462"/>
      <w:bookmarkStart w:id="256" w:name="_Toc456176081"/>
      <w:bookmarkStart w:id="257" w:name="_Toc455987112"/>
      <w:bookmarkStart w:id="258" w:name="_Toc455992976"/>
      <w:bookmarkStart w:id="259" w:name="_Toc455994078"/>
      <w:bookmarkStart w:id="260" w:name="_Toc456005485"/>
      <w:bookmarkStart w:id="261" w:name="_Toc456175463"/>
      <w:bookmarkStart w:id="262" w:name="_Toc456176082"/>
      <w:bookmarkStart w:id="263" w:name="_Toc455987113"/>
      <w:bookmarkStart w:id="264" w:name="_Toc455992977"/>
      <w:bookmarkStart w:id="265" w:name="_Toc455994079"/>
      <w:bookmarkStart w:id="266" w:name="_Toc456005486"/>
      <w:bookmarkStart w:id="267" w:name="_Toc456175464"/>
      <w:bookmarkStart w:id="268" w:name="_Toc456176083"/>
      <w:bookmarkStart w:id="269" w:name="_Toc455987114"/>
      <w:bookmarkStart w:id="270" w:name="_Toc455992978"/>
      <w:bookmarkStart w:id="271" w:name="_Toc455994080"/>
      <w:bookmarkStart w:id="272" w:name="_Toc456005487"/>
      <w:bookmarkStart w:id="273" w:name="_Toc456175465"/>
      <w:bookmarkStart w:id="274" w:name="_Toc456176084"/>
      <w:bookmarkStart w:id="275" w:name="_Toc455987115"/>
      <w:bookmarkStart w:id="276" w:name="_Toc455992979"/>
      <w:bookmarkStart w:id="277" w:name="_Toc455994081"/>
      <w:bookmarkStart w:id="278" w:name="_Toc456005488"/>
      <w:bookmarkStart w:id="279" w:name="_Toc456175466"/>
      <w:bookmarkStart w:id="280" w:name="_Toc456176085"/>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58D09645" w14:textId="60884CA3" w:rsidR="00D72306" w:rsidRPr="00D72306" w:rsidRDefault="00D72306" w:rsidP="00D72306">
      <w:pPr>
        <w:pStyle w:val="BodyText"/>
      </w:pPr>
      <w:bookmarkStart w:id="281" w:name="_Toc29880995"/>
      <w:bookmarkEnd w:id="92"/>
      <w:r w:rsidRPr="00D72306">
        <w:t>Point source Atlas 14 rainfall was used in the analysis, and due to the large size of the modeled area (the entire HUC-8 watershed), the point rainfall used has a tendency to vary more widely from the actual point rainfall data at any specific location within the watershed. For detailed modeling and further improvements, smaller-sized modeled areas are recommended, which will result in smaller rainfall and curve number variability. In addition, future versions of HEC-RAS are anticipated to include the capability to utilize spatially varying rainfall, which may result in additional improvements. The hydraulic model can further be improved by using a smaller cell size than 200 f</w:t>
      </w:r>
      <w:r w:rsidR="00566899">
        <w:t>ee</w:t>
      </w:r>
      <w:r w:rsidRPr="00D72306">
        <w:t xml:space="preserve">t along with adding structural and survey data for each crossing. </w:t>
      </w:r>
    </w:p>
    <w:p w14:paraId="209BC616" w14:textId="60899F4E" w:rsidR="00BA7A78" w:rsidRPr="00E209B0" w:rsidRDefault="00BA7A78" w:rsidP="00CA2219">
      <w:pPr>
        <w:pStyle w:val="Heading1"/>
        <w:numPr>
          <w:ilvl w:val="0"/>
          <w:numId w:val="21"/>
        </w:numPr>
      </w:pPr>
      <w:bookmarkStart w:id="282" w:name="_Toc106973566"/>
      <w:r w:rsidRPr="00E209B0">
        <w:t>Floodplain Mapping</w:t>
      </w:r>
      <w:bookmarkEnd w:id="281"/>
      <w:r w:rsidR="00E209B0" w:rsidRPr="00E209B0">
        <w:t xml:space="preserve"> and Effective Zone A Validation</w:t>
      </w:r>
      <w:bookmarkEnd w:id="282"/>
    </w:p>
    <w:p w14:paraId="5EEB54C6" w14:textId="09800FD7" w:rsidR="00E209B0" w:rsidRDefault="00BA7A78" w:rsidP="00BA7A78">
      <w:pPr>
        <w:pStyle w:val="BodyText"/>
      </w:pPr>
      <w:r>
        <w:t>The</w:t>
      </w:r>
      <w:r>
        <w:rPr>
          <w:spacing w:val="1"/>
        </w:rPr>
        <w:t xml:space="preserve"> </w:t>
      </w:r>
      <w:r>
        <w:rPr>
          <w:spacing w:val="-3"/>
        </w:rPr>
        <w:t>f</w:t>
      </w:r>
      <w:r>
        <w:rPr>
          <w:spacing w:val="1"/>
        </w:rPr>
        <w:t>o</w:t>
      </w:r>
      <w:r>
        <w:t>ll</w:t>
      </w:r>
      <w:r>
        <w:rPr>
          <w:spacing w:val="-2"/>
        </w:rPr>
        <w:t>o</w:t>
      </w:r>
      <w:r>
        <w:t>wing se</w:t>
      </w:r>
      <w:r>
        <w:rPr>
          <w:spacing w:val="-3"/>
        </w:rPr>
        <w:t>c</w:t>
      </w:r>
      <w:r>
        <w:t>ti</w:t>
      </w:r>
      <w:r>
        <w:rPr>
          <w:spacing w:val="1"/>
        </w:rPr>
        <w:t>o</w:t>
      </w:r>
      <w:r>
        <w:t>ns p</w:t>
      </w:r>
      <w:r>
        <w:rPr>
          <w:spacing w:val="-3"/>
        </w:rPr>
        <w:t>r</w:t>
      </w:r>
      <w:r>
        <w:rPr>
          <w:spacing w:val="-2"/>
        </w:rPr>
        <w:t>ov</w:t>
      </w:r>
      <w:r>
        <w:t>ide</w:t>
      </w:r>
      <w:r>
        <w:rPr>
          <w:spacing w:val="1"/>
        </w:rPr>
        <w:t xml:space="preserve"> </w:t>
      </w:r>
      <w:r>
        <w:t>a sy</w:t>
      </w:r>
      <w:r>
        <w:rPr>
          <w:spacing w:val="-4"/>
        </w:rPr>
        <w:t>n</w:t>
      </w:r>
      <w:r>
        <w:rPr>
          <w:spacing w:val="1"/>
        </w:rPr>
        <w:t>o</w:t>
      </w:r>
      <w:r>
        <w:t>psis</w:t>
      </w:r>
      <w:r>
        <w:rPr>
          <w:spacing w:val="-2"/>
        </w:rPr>
        <w:t xml:space="preserve"> </w:t>
      </w:r>
      <w:r>
        <w:rPr>
          <w:spacing w:val="1"/>
        </w:rPr>
        <w:t>o</w:t>
      </w:r>
      <w:r>
        <w:t xml:space="preserve">f </w:t>
      </w:r>
      <w:r>
        <w:rPr>
          <w:spacing w:val="-4"/>
        </w:rPr>
        <w:t>h</w:t>
      </w:r>
      <w:r>
        <w:rPr>
          <w:spacing w:val="1"/>
        </w:rPr>
        <w:t>o</w:t>
      </w:r>
      <w:r>
        <w:t>w</w:t>
      </w:r>
      <w:r>
        <w:rPr>
          <w:spacing w:val="-2"/>
        </w:rPr>
        <w:t xml:space="preserve"> </w:t>
      </w:r>
      <w:r>
        <w:t>raw</w:t>
      </w:r>
      <w:r>
        <w:rPr>
          <w:spacing w:val="-2"/>
        </w:rPr>
        <w:t xml:space="preserve"> </w:t>
      </w:r>
      <w:r>
        <w:rPr>
          <w:spacing w:val="1"/>
        </w:rPr>
        <w:t>mo</w:t>
      </w:r>
      <w:r>
        <w:rPr>
          <w:spacing w:val="-4"/>
        </w:rPr>
        <w:t>d</w:t>
      </w:r>
      <w:r>
        <w:t>eled depths</w:t>
      </w:r>
      <w:r>
        <w:rPr>
          <w:spacing w:val="-2"/>
        </w:rPr>
        <w:t xml:space="preserve"> w</w:t>
      </w:r>
      <w:r>
        <w:t>ere</w:t>
      </w:r>
      <w:r>
        <w:rPr>
          <w:spacing w:val="-2"/>
        </w:rPr>
        <w:t xml:space="preserve"> </w:t>
      </w:r>
      <w:r>
        <w:t>tra</w:t>
      </w:r>
      <w:r>
        <w:rPr>
          <w:spacing w:val="-4"/>
        </w:rPr>
        <w:t>n</w:t>
      </w:r>
      <w:r>
        <w:t>slated in</w:t>
      </w:r>
      <w:r>
        <w:rPr>
          <w:spacing w:val="-2"/>
        </w:rPr>
        <w:t>t</w:t>
      </w:r>
      <w:r>
        <w:t>o</w:t>
      </w:r>
      <w:r>
        <w:rPr>
          <w:spacing w:val="1"/>
        </w:rPr>
        <w:t xml:space="preserve"> </w:t>
      </w:r>
      <w:r>
        <w:t>SFHA.</w:t>
      </w:r>
      <w:r>
        <w:rPr>
          <w:spacing w:val="49"/>
        </w:rPr>
        <w:t xml:space="preserve"> </w:t>
      </w:r>
      <w:r>
        <w:t>In a</w:t>
      </w:r>
      <w:r>
        <w:rPr>
          <w:spacing w:val="-4"/>
        </w:rPr>
        <w:t>d</w:t>
      </w:r>
      <w:r>
        <w:t>diti</w:t>
      </w:r>
      <w:r>
        <w:rPr>
          <w:spacing w:val="1"/>
        </w:rPr>
        <w:t>o</w:t>
      </w:r>
      <w:r>
        <w:t xml:space="preserve">n </w:t>
      </w:r>
      <w:r>
        <w:rPr>
          <w:spacing w:val="-2"/>
        </w:rPr>
        <w:t>t</w:t>
      </w:r>
      <w:r>
        <w:t>o</w:t>
      </w:r>
      <w:r>
        <w:rPr>
          <w:spacing w:val="1"/>
        </w:rPr>
        <w:t xml:space="preserve"> </w:t>
      </w:r>
      <w:r>
        <w:t>d</w:t>
      </w:r>
      <w:r>
        <w:rPr>
          <w:spacing w:val="-2"/>
        </w:rPr>
        <w:t>e</w:t>
      </w:r>
      <w:r>
        <w:rPr>
          <w:spacing w:val="1"/>
        </w:rPr>
        <w:t>v</w:t>
      </w:r>
      <w:r>
        <w:t>e</w:t>
      </w:r>
      <w:r>
        <w:rPr>
          <w:spacing w:val="-3"/>
        </w:rPr>
        <w:t>l</w:t>
      </w:r>
      <w:r>
        <w:rPr>
          <w:spacing w:val="1"/>
        </w:rPr>
        <w:t>o</w:t>
      </w:r>
      <w:r>
        <w:t>ping a n</w:t>
      </w:r>
      <w:r>
        <w:rPr>
          <w:spacing w:val="-2"/>
        </w:rPr>
        <w:t>e</w:t>
      </w:r>
      <w:r>
        <w:t>w</w:t>
      </w:r>
      <w:r>
        <w:rPr>
          <w:spacing w:val="-2"/>
        </w:rPr>
        <w:t xml:space="preserve"> </w:t>
      </w:r>
      <w:r>
        <w:t>SFHA, the</w:t>
      </w:r>
      <w:r>
        <w:rPr>
          <w:spacing w:val="1"/>
        </w:rPr>
        <w:t xml:space="preserve"> </w:t>
      </w:r>
      <w:r>
        <w:t>BLE</w:t>
      </w:r>
      <w:r>
        <w:rPr>
          <w:spacing w:val="-2"/>
        </w:rPr>
        <w:t xml:space="preserve"> m</w:t>
      </w:r>
      <w:r>
        <w:rPr>
          <w:spacing w:val="1"/>
        </w:rPr>
        <w:t>o</w:t>
      </w:r>
      <w:r>
        <w:t>del d</w:t>
      </w:r>
      <w:r>
        <w:rPr>
          <w:spacing w:val="-3"/>
        </w:rPr>
        <w:t>a</w:t>
      </w:r>
      <w:r>
        <w:t>ta</w:t>
      </w:r>
      <w:r>
        <w:rPr>
          <w:spacing w:val="-2"/>
        </w:rPr>
        <w:t xml:space="preserve"> </w:t>
      </w:r>
      <w:r>
        <w:t xml:space="preserve">was </w:t>
      </w:r>
      <w:r>
        <w:rPr>
          <w:spacing w:val="-3"/>
        </w:rPr>
        <w:t>l</w:t>
      </w:r>
      <w:r>
        <w:t>e</w:t>
      </w:r>
      <w:r>
        <w:rPr>
          <w:spacing w:val="-2"/>
        </w:rPr>
        <w:t>v</w:t>
      </w:r>
      <w:r>
        <w:t xml:space="preserve">eraged </w:t>
      </w:r>
      <w:r>
        <w:rPr>
          <w:spacing w:val="-2"/>
        </w:rPr>
        <w:t>t</w:t>
      </w:r>
      <w:r>
        <w:t xml:space="preserve">o </w:t>
      </w:r>
      <w:r>
        <w:rPr>
          <w:spacing w:val="1"/>
        </w:rPr>
        <w:t>v</w:t>
      </w:r>
      <w:r>
        <w:t>alidate</w:t>
      </w:r>
      <w:r>
        <w:rPr>
          <w:spacing w:val="-2"/>
        </w:rPr>
        <w:t xml:space="preserve"> </w:t>
      </w:r>
      <w:r>
        <w:t>the</w:t>
      </w:r>
      <w:r>
        <w:rPr>
          <w:spacing w:val="-2"/>
        </w:rPr>
        <w:t xml:space="preserve"> </w:t>
      </w:r>
      <w:r>
        <w:t>effe</w:t>
      </w:r>
      <w:r>
        <w:rPr>
          <w:spacing w:val="-3"/>
        </w:rPr>
        <w:t>c</w:t>
      </w:r>
      <w:r>
        <w:t>ti</w:t>
      </w:r>
      <w:r>
        <w:rPr>
          <w:spacing w:val="-2"/>
        </w:rPr>
        <w:t>v</w:t>
      </w:r>
      <w:r>
        <w:t>e</w:t>
      </w:r>
      <w:r>
        <w:rPr>
          <w:spacing w:val="1"/>
        </w:rPr>
        <w:t xml:space="preserve"> </w:t>
      </w:r>
      <w:r>
        <w:t>Zone A studies</w:t>
      </w:r>
      <w:r>
        <w:rPr>
          <w:spacing w:val="-2"/>
        </w:rPr>
        <w:t xml:space="preserve"> </w:t>
      </w:r>
      <w:r>
        <w:t>within the</w:t>
      </w:r>
      <w:r>
        <w:rPr>
          <w:spacing w:val="-2"/>
        </w:rPr>
        <w:t xml:space="preserve"> </w:t>
      </w:r>
      <w:r>
        <w:t>pr</w:t>
      </w:r>
      <w:r>
        <w:rPr>
          <w:spacing w:val="1"/>
        </w:rPr>
        <w:t>o</w:t>
      </w:r>
      <w:r>
        <w:rPr>
          <w:spacing w:val="-3"/>
        </w:rPr>
        <w:t>j</w:t>
      </w:r>
      <w:r>
        <w:t>e</w:t>
      </w:r>
      <w:r>
        <w:rPr>
          <w:spacing w:val="-3"/>
        </w:rPr>
        <w:t>c</w:t>
      </w:r>
      <w:r>
        <w:t>t</w:t>
      </w:r>
      <w:r>
        <w:rPr>
          <w:spacing w:val="1"/>
        </w:rPr>
        <w:t xml:space="preserve"> </w:t>
      </w:r>
      <w:r>
        <w:t>f</w:t>
      </w:r>
      <w:r>
        <w:rPr>
          <w:spacing w:val="-2"/>
        </w:rPr>
        <w:t>o</w:t>
      </w:r>
      <w:r>
        <w:rPr>
          <w:spacing w:val="1"/>
        </w:rPr>
        <w:t>o</w:t>
      </w:r>
      <w:r>
        <w:t>tprint.</w:t>
      </w:r>
    </w:p>
    <w:p w14:paraId="130AF530" w14:textId="3DF7A4A1" w:rsidR="00BA7A78" w:rsidRDefault="00E209B0" w:rsidP="00E209B0">
      <w:pPr>
        <w:pStyle w:val="Heading2"/>
      </w:pPr>
      <w:bookmarkStart w:id="283" w:name="_Toc106973567"/>
      <w:r>
        <w:t>Special Flood Hazard Area</w:t>
      </w:r>
      <w:bookmarkEnd w:id="283"/>
      <w:r w:rsidR="00BA7A78">
        <w:t xml:space="preserve"> </w:t>
      </w:r>
    </w:p>
    <w:p w14:paraId="266CF8F2" w14:textId="77777777" w:rsidR="00BA7A78" w:rsidRDefault="00BA7A78" w:rsidP="00E209B0">
      <w:pPr>
        <w:pStyle w:val="Heading3"/>
      </w:pPr>
      <w:bookmarkStart w:id="284" w:name="_Toc106973568"/>
      <w:r>
        <w:t>Model Outputs</w:t>
      </w:r>
      <w:bookmarkEnd w:id="284"/>
    </w:p>
    <w:p w14:paraId="3D9732D5" w14:textId="624A1A6E" w:rsidR="00BA7A78" w:rsidRDefault="00BA7A78" w:rsidP="00BA7A78">
      <w:pPr>
        <w:pStyle w:val="BodyText"/>
      </w:pPr>
      <w:r>
        <w:t xml:space="preserve">The HEC acknowledged RAS Mapper may not render water surface elevation values and/or delineate inundation extent appropriately for direct use in FEMA regulatory mapping products. </w:t>
      </w:r>
      <w:r w:rsidR="00A22AB9">
        <w:t xml:space="preserve">With guidance from TWDB, </w:t>
      </w:r>
      <w:r>
        <w:t xml:space="preserve">AECOM created a workflow to export model water surface elevation values for each 2D mesh cell to develop regulatory-ready water surface elevation grids and subsequent flood hazard area mapping features.  </w:t>
      </w:r>
    </w:p>
    <w:p w14:paraId="6C85E3D4" w14:textId="77777777" w:rsidR="00BA7A78" w:rsidRDefault="00BA7A78" w:rsidP="00E209B0">
      <w:pPr>
        <w:pStyle w:val="Heading3"/>
      </w:pPr>
      <w:bookmarkStart w:id="285" w:name="_Ref82505774"/>
      <w:bookmarkStart w:id="286" w:name="_Toc106973569"/>
      <w:r>
        <w:t>Methodology</w:t>
      </w:r>
      <w:bookmarkEnd w:id="285"/>
      <w:bookmarkEnd w:id="286"/>
    </w:p>
    <w:p w14:paraId="3DC6916E" w14:textId="77777777" w:rsidR="00ED7E7A" w:rsidRPr="00ED7E7A" w:rsidRDefault="00ED7E7A" w:rsidP="00ED7E7A">
      <w:pPr>
        <w:rPr>
          <w:rFonts w:ascii="Arial" w:eastAsia="Times New Roman" w:hAnsi="Arial" w:cs="Times New Roman"/>
        </w:rPr>
      </w:pPr>
      <w:bookmarkStart w:id="287" w:name="_Hlk80625598"/>
      <w:r w:rsidRPr="00ED7E7A">
        <w:rPr>
          <w:rFonts w:ascii="Arial" w:eastAsia="Times New Roman" w:hAnsi="Arial" w:cs="Times New Roman"/>
        </w:rPr>
        <w:t xml:space="preserve">Maximum water surface elevation values were exported for each model’s two-dimensional computational mesh cell centroid. Densified points were added to the cell centroid points along the edges of the floodplain in the water surface elevation rasters (exported from the model in sloping render mode) and areas of zero slope (ponds) from the terrain DEM to help meet FEMA regulatory mapping product requirements.  </w:t>
      </w:r>
      <w:bookmarkEnd w:id="287"/>
      <w:r w:rsidRPr="00ED7E7A">
        <w:rPr>
          <w:rFonts w:ascii="Arial" w:eastAsia="Times New Roman" w:hAnsi="Arial" w:cs="Times New Roman"/>
        </w:rPr>
        <w:t xml:space="preserve">A triangular irregular network (TIN) was created from the points, and water surface elevation and depth grids were created from the TIN to match the resolution of the input terrain DEM.  </w:t>
      </w:r>
    </w:p>
    <w:p w14:paraId="05C604C1" w14:textId="77777777" w:rsidR="00ED7E7A" w:rsidRPr="00ED7E7A" w:rsidRDefault="00ED7E7A" w:rsidP="00ED7E7A">
      <w:pPr>
        <w:rPr>
          <w:rFonts w:ascii="Arial" w:eastAsia="Times New Roman" w:hAnsi="Arial" w:cs="Times New Roman"/>
        </w:rPr>
      </w:pPr>
    </w:p>
    <w:p w14:paraId="18B100C9" w14:textId="77777777" w:rsidR="00ED7E7A" w:rsidRPr="00ED7E7A" w:rsidRDefault="00ED7E7A" w:rsidP="00ED7E7A">
      <w:pPr>
        <w:rPr>
          <w:rFonts w:ascii="Arial" w:eastAsia="Times New Roman" w:hAnsi="Arial" w:cs="Times New Roman"/>
        </w:rPr>
      </w:pPr>
      <w:r w:rsidRPr="00ED7E7A">
        <w:rPr>
          <w:rFonts w:ascii="Arial" w:eastAsia="Times New Roman" w:hAnsi="Arial" w:cs="Times New Roman"/>
        </w:rPr>
        <w:t xml:space="preserve">Discussion with AECOM, Halff Associates and TWDB determined that floodplain outputs should reduce the overall inundation using statistical analysis of flood hazard depths and areas. In watersheds that include areas in the headwaters that follow more typical riverine channel flooding, the methodology is different compared to the areas near the coastal floodplain.  </w:t>
      </w:r>
    </w:p>
    <w:p w14:paraId="5977D9FD" w14:textId="77777777" w:rsidR="00ED7E7A" w:rsidRPr="00ED7E7A" w:rsidRDefault="00ED7E7A" w:rsidP="00ED7E7A">
      <w:pPr>
        <w:rPr>
          <w:rFonts w:ascii="Arial" w:eastAsia="Times New Roman" w:hAnsi="Arial" w:cs="Times New Roman"/>
        </w:rPr>
      </w:pPr>
    </w:p>
    <w:p w14:paraId="65F296E0" w14:textId="32A47F5C" w:rsidR="00ED7E7A" w:rsidRPr="00ED7E7A" w:rsidRDefault="00ED7E7A" w:rsidP="00ED7E7A">
      <w:pPr>
        <w:rPr>
          <w:rFonts w:ascii="Arial" w:eastAsia="Times New Roman" w:hAnsi="Arial" w:cs="Times New Roman"/>
        </w:rPr>
      </w:pPr>
      <w:r w:rsidRPr="00ED7E7A">
        <w:rPr>
          <w:rFonts w:ascii="Arial" w:eastAsia="Times New Roman" w:hAnsi="Arial" w:cs="Times New Roman"/>
        </w:rPr>
        <w:lastRenderedPageBreak/>
        <w:t xml:space="preserve">In order to determine whether an area should be mapped with </w:t>
      </w:r>
      <w:r w:rsidR="00566899">
        <w:rPr>
          <w:rFonts w:ascii="Arial" w:eastAsia="Times New Roman" w:hAnsi="Arial" w:cs="Times New Roman"/>
        </w:rPr>
        <w:t>r</w:t>
      </w:r>
      <w:r w:rsidR="00566899" w:rsidRPr="00ED7E7A">
        <w:rPr>
          <w:rFonts w:ascii="Arial" w:eastAsia="Times New Roman" w:hAnsi="Arial" w:cs="Times New Roman"/>
        </w:rPr>
        <w:t xml:space="preserve">iverine </w:t>
      </w:r>
      <w:r w:rsidRPr="00ED7E7A">
        <w:rPr>
          <w:rFonts w:ascii="Arial" w:eastAsia="Times New Roman" w:hAnsi="Arial" w:cs="Times New Roman"/>
        </w:rPr>
        <w:t xml:space="preserve">or </w:t>
      </w:r>
      <w:r w:rsidR="00566899">
        <w:rPr>
          <w:rFonts w:ascii="Arial" w:eastAsia="Times New Roman" w:hAnsi="Arial" w:cs="Times New Roman"/>
        </w:rPr>
        <w:t>c</w:t>
      </w:r>
      <w:r w:rsidR="00566899" w:rsidRPr="00ED7E7A">
        <w:rPr>
          <w:rFonts w:ascii="Arial" w:eastAsia="Times New Roman" w:hAnsi="Arial" w:cs="Times New Roman"/>
        </w:rPr>
        <w:t xml:space="preserve">oastal </w:t>
      </w:r>
      <w:r w:rsidRPr="00ED7E7A">
        <w:rPr>
          <w:rFonts w:ascii="Arial" w:eastAsia="Times New Roman" w:hAnsi="Arial" w:cs="Times New Roman"/>
        </w:rPr>
        <w:t>methodology, statistical analysis was performed on the slope of the DEM.  The slope DEM was clipped into individual HUC</w:t>
      </w:r>
      <w:r w:rsidR="00566899">
        <w:rPr>
          <w:rFonts w:ascii="Arial" w:eastAsia="Times New Roman" w:hAnsi="Arial" w:cs="Times New Roman"/>
        </w:rPr>
        <w:t>-</w:t>
      </w:r>
      <w:r w:rsidRPr="00ED7E7A">
        <w:rPr>
          <w:rFonts w:ascii="Arial" w:eastAsia="Times New Roman" w:hAnsi="Arial" w:cs="Times New Roman"/>
        </w:rPr>
        <w:t>12 rasters and the mean value and standard deviation values were reviewed for each HUC</w:t>
      </w:r>
      <w:r w:rsidR="00566899">
        <w:rPr>
          <w:rFonts w:ascii="Arial" w:eastAsia="Times New Roman" w:hAnsi="Arial" w:cs="Times New Roman"/>
        </w:rPr>
        <w:t>-</w:t>
      </w:r>
      <w:r w:rsidRPr="00ED7E7A">
        <w:rPr>
          <w:rFonts w:ascii="Arial" w:eastAsia="Times New Roman" w:hAnsi="Arial" w:cs="Times New Roman"/>
        </w:rPr>
        <w:t>12.  The coefficient of variation (CV) was calculated using the following formula.</w:t>
      </w:r>
    </w:p>
    <w:p w14:paraId="2692F2A8" w14:textId="77777777" w:rsidR="00ED7E7A" w:rsidRPr="00ED7E7A" w:rsidRDefault="00ED7E7A" w:rsidP="00ED7E7A">
      <w:pPr>
        <w:rPr>
          <w:rFonts w:ascii="Arial" w:eastAsia="Times New Roman" w:hAnsi="Arial" w:cs="Times New Roman"/>
        </w:rPr>
      </w:pPr>
    </w:p>
    <w:p w14:paraId="6E73E45B" w14:textId="77777777" w:rsidR="00ED7E7A" w:rsidRPr="00ED7E7A" w:rsidRDefault="00ED7E7A" w:rsidP="00ED7E7A">
      <w:pPr>
        <w:jc w:val="center"/>
        <w:rPr>
          <w:rFonts w:ascii="Arial" w:eastAsia="Times New Roman" w:hAnsi="Arial" w:cs="Times New Roman"/>
        </w:rPr>
      </w:pPr>
      <m:oMathPara>
        <m:oMath>
          <m:r>
            <w:rPr>
              <w:rFonts w:ascii="Cambria Math" w:eastAsia="Times New Roman" w:hAnsi="Cambria Math" w:cs="Times New Roman"/>
            </w:rPr>
            <m:t>CV=Standard Deviation/Mean</m:t>
          </m:r>
        </m:oMath>
      </m:oMathPara>
    </w:p>
    <w:p w14:paraId="6F0C6247" w14:textId="77777777" w:rsidR="00ED7E7A" w:rsidRPr="00ED7E7A" w:rsidRDefault="00ED7E7A" w:rsidP="00ED7E7A">
      <w:pPr>
        <w:rPr>
          <w:rFonts w:ascii="Arial" w:eastAsia="Times New Roman" w:hAnsi="Arial" w:cs="Times New Roman"/>
        </w:rPr>
      </w:pPr>
    </w:p>
    <w:p w14:paraId="01A278E6" w14:textId="41EE2953" w:rsidR="00ED7E7A" w:rsidRPr="00ED7E7A" w:rsidRDefault="005B072B" w:rsidP="00ED7E7A">
      <w:pPr>
        <w:rPr>
          <w:rFonts w:ascii="Arial" w:eastAsia="Times New Roman" w:hAnsi="Arial" w:cs="Times New Roman"/>
        </w:rPr>
      </w:pPr>
      <w:r>
        <w:rPr>
          <w:rFonts w:ascii="Arial" w:hAnsi="Arial"/>
        </w:rPr>
        <w:t xml:space="preserve">Using a visual review, </w:t>
      </w:r>
      <w:r w:rsidRPr="00010F25">
        <w:rPr>
          <w:rFonts w:ascii="Arial" w:hAnsi="Arial"/>
        </w:rPr>
        <w:t xml:space="preserve">CV values less than 1.35 were found to </w:t>
      </w:r>
      <w:r>
        <w:rPr>
          <w:rFonts w:ascii="Arial" w:hAnsi="Arial"/>
        </w:rPr>
        <w:t>correspond to</w:t>
      </w:r>
      <w:r w:rsidRPr="00010F25">
        <w:rPr>
          <w:rFonts w:ascii="Arial" w:hAnsi="Arial"/>
        </w:rPr>
        <w:t xml:space="preserve"> areas that </w:t>
      </w:r>
      <w:r>
        <w:rPr>
          <w:rFonts w:ascii="Arial" w:hAnsi="Arial"/>
        </w:rPr>
        <w:t xml:space="preserve">appeared to be largely made up of riverine channel terrain, </w:t>
      </w:r>
      <w:r w:rsidRPr="00010F25">
        <w:rPr>
          <w:rFonts w:ascii="Arial" w:hAnsi="Arial"/>
        </w:rPr>
        <w:t xml:space="preserve">while areas above 1.45 </w:t>
      </w:r>
      <w:r>
        <w:rPr>
          <w:rFonts w:ascii="Arial" w:hAnsi="Arial"/>
        </w:rPr>
        <w:t>contained less</w:t>
      </w:r>
      <w:r w:rsidRPr="00010F25">
        <w:rPr>
          <w:rFonts w:ascii="Arial" w:hAnsi="Arial"/>
        </w:rPr>
        <w:t xml:space="preserve"> channeli</w:t>
      </w:r>
      <w:r>
        <w:rPr>
          <w:rFonts w:ascii="Arial" w:hAnsi="Arial"/>
        </w:rPr>
        <w:t>zation</w:t>
      </w:r>
      <w:r w:rsidRPr="00010F25">
        <w:rPr>
          <w:rFonts w:ascii="Arial" w:hAnsi="Arial"/>
        </w:rPr>
        <w:t xml:space="preserve"> and </w:t>
      </w:r>
      <w:r>
        <w:rPr>
          <w:rFonts w:ascii="Arial" w:hAnsi="Arial"/>
        </w:rPr>
        <w:t>were</w:t>
      </w:r>
      <w:r w:rsidRPr="00010F25">
        <w:rPr>
          <w:rFonts w:ascii="Arial" w:hAnsi="Arial"/>
        </w:rPr>
        <w:t xml:space="preserve"> more typical of coastal terrain. Values that were between 1.35 and 1.45 were reviewed and the methodology was determined based on engineering</w:t>
      </w:r>
      <w:r>
        <w:rPr>
          <w:rFonts w:ascii="Arial" w:hAnsi="Arial"/>
        </w:rPr>
        <w:t>/mapping</w:t>
      </w:r>
      <w:r w:rsidRPr="00010F25">
        <w:rPr>
          <w:rFonts w:ascii="Arial" w:hAnsi="Arial"/>
        </w:rPr>
        <w:t xml:space="preserve"> judgement. </w:t>
      </w:r>
      <w:r w:rsidR="00ED7E7A" w:rsidRPr="00ED7E7A">
        <w:rPr>
          <w:rFonts w:ascii="Arial" w:eastAsia="Times New Roman" w:hAnsi="Arial" w:cs="Times New Roman"/>
        </w:rPr>
        <w:t xml:space="preserve">The </w:t>
      </w:r>
      <w:r w:rsidR="00ED7E7A">
        <w:rPr>
          <w:rFonts w:ascii="Arial" w:eastAsia="Times New Roman" w:hAnsi="Arial" w:cs="Times New Roman"/>
        </w:rPr>
        <w:t>San Bernard</w:t>
      </w:r>
      <w:r w:rsidR="00ED7E7A" w:rsidRPr="00ED7E7A">
        <w:rPr>
          <w:rFonts w:ascii="Arial" w:eastAsia="Times New Roman" w:hAnsi="Arial" w:cs="Times New Roman"/>
        </w:rPr>
        <w:t xml:space="preserve"> HUC</w:t>
      </w:r>
      <w:r w:rsidR="00DE12D8">
        <w:rPr>
          <w:rFonts w:ascii="Arial" w:eastAsia="Times New Roman" w:hAnsi="Arial" w:cs="Times New Roman"/>
        </w:rPr>
        <w:t>-</w:t>
      </w:r>
      <w:r w:rsidR="00ED7E7A" w:rsidRPr="00ED7E7A">
        <w:rPr>
          <w:rFonts w:ascii="Arial" w:eastAsia="Times New Roman" w:hAnsi="Arial" w:cs="Times New Roman"/>
        </w:rPr>
        <w:t xml:space="preserve">12 CV calculations are found in </w:t>
      </w:r>
      <w:r w:rsidR="00ED7E7A" w:rsidRPr="00ED7E7A">
        <w:rPr>
          <w:rFonts w:ascii="Arial" w:eastAsia="Times New Roman" w:hAnsi="Arial" w:cs="Times New Roman"/>
        </w:rPr>
        <w:fldChar w:fldCharType="begin"/>
      </w:r>
      <w:r w:rsidR="00ED7E7A" w:rsidRPr="00ED7E7A">
        <w:rPr>
          <w:rFonts w:ascii="Arial" w:eastAsia="Times New Roman" w:hAnsi="Arial" w:cs="Times New Roman"/>
        </w:rPr>
        <w:instrText xml:space="preserve"> REF _Ref94527559 \h </w:instrText>
      </w:r>
      <w:r w:rsidR="00ED7E7A" w:rsidRPr="00ED7E7A">
        <w:rPr>
          <w:rFonts w:ascii="Arial" w:eastAsia="Times New Roman" w:hAnsi="Arial" w:cs="Times New Roman"/>
        </w:rPr>
      </w:r>
      <w:r w:rsidR="00ED7E7A" w:rsidRPr="00ED7E7A">
        <w:rPr>
          <w:rFonts w:ascii="Arial" w:eastAsia="Times New Roman" w:hAnsi="Arial" w:cs="Times New Roman"/>
        </w:rPr>
        <w:fldChar w:fldCharType="separate"/>
      </w:r>
      <w:r w:rsidR="00743D9F" w:rsidRPr="00A15063">
        <w:t xml:space="preserve">Table </w:t>
      </w:r>
      <w:r w:rsidR="00743D9F">
        <w:rPr>
          <w:noProof/>
        </w:rPr>
        <w:t>13</w:t>
      </w:r>
      <w:r w:rsidR="00ED7E7A" w:rsidRPr="00ED7E7A">
        <w:rPr>
          <w:rFonts w:ascii="Arial" w:eastAsia="Times New Roman" w:hAnsi="Arial" w:cs="Times New Roman"/>
        </w:rPr>
        <w:fldChar w:fldCharType="end"/>
      </w:r>
      <w:r w:rsidR="00ED7E7A" w:rsidRPr="00ED7E7A">
        <w:rPr>
          <w:rFonts w:ascii="Arial" w:eastAsia="Times New Roman" w:hAnsi="Arial" w:cs="Times New Roman"/>
        </w:rPr>
        <w:t>.</w:t>
      </w:r>
    </w:p>
    <w:p w14:paraId="5104CC2C" w14:textId="77777777" w:rsidR="00ED7E7A" w:rsidRPr="00ED7E7A" w:rsidRDefault="00ED7E7A" w:rsidP="00ED7E7A">
      <w:pPr>
        <w:rPr>
          <w:rFonts w:ascii="Arial" w:eastAsia="Times New Roman" w:hAnsi="Arial" w:cs="Times New Roman"/>
        </w:rPr>
      </w:pPr>
    </w:p>
    <w:p w14:paraId="40198BCD" w14:textId="34E8B29B" w:rsidR="00ED7E7A" w:rsidRPr="00A15063" w:rsidRDefault="00ED7E7A" w:rsidP="00A15063">
      <w:pPr>
        <w:pStyle w:val="Caption"/>
        <w:jc w:val="center"/>
      </w:pPr>
      <w:bookmarkStart w:id="288" w:name="_Ref94527559"/>
      <w:bookmarkStart w:id="289" w:name="_Toc94686659"/>
      <w:bookmarkStart w:id="290" w:name="_Toc106973612"/>
      <w:r w:rsidRPr="00A15063">
        <w:t xml:space="preserve">Table </w:t>
      </w:r>
      <w:r w:rsidRPr="00A15063">
        <w:fldChar w:fldCharType="begin"/>
      </w:r>
      <w:r w:rsidRPr="00A15063">
        <w:instrText xml:space="preserve"> SEQ Table \* ARABIC </w:instrText>
      </w:r>
      <w:r w:rsidRPr="00A15063">
        <w:fldChar w:fldCharType="separate"/>
      </w:r>
      <w:r w:rsidR="00743D9F">
        <w:rPr>
          <w:noProof/>
        </w:rPr>
        <w:t>13</w:t>
      </w:r>
      <w:r w:rsidRPr="00A15063">
        <w:fldChar w:fldCharType="end"/>
      </w:r>
      <w:bookmarkEnd w:id="288"/>
      <w:r w:rsidRPr="00A15063">
        <w:t>: San Bernard HUC</w:t>
      </w:r>
      <w:r w:rsidR="00544893" w:rsidRPr="00A15063">
        <w:t>-8</w:t>
      </w:r>
      <w:r w:rsidRPr="00A15063">
        <w:t xml:space="preserve"> Slope Analysis</w:t>
      </w:r>
      <w:bookmarkEnd w:id="289"/>
      <w:bookmarkEnd w:id="290"/>
    </w:p>
    <w:tbl>
      <w:tblPr>
        <w:tblStyle w:val="FEMATable"/>
        <w:tblW w:w="6119" w:type="dxa"/>
        <w:jc w:val="center"/>
        <w:tblLook w:val="04A0" w:firstRow="1" w:lastRow="0" w:firstColumn="1" w:lastColumn="0" w:noHBand="0" w:noVBand="1"/>
      </w:tblPr>
      <w:tblGrid>
        <w:gridCol w:w="1673"/>
        <w:gridCol w:w="936"/>
        <w:gridCol w:w="1170"/>
        <w:gridCol w:w="900"/>
        <w:gridCol w:w="1440"/>
      </w:tblGrid>
      <w:tr w:rsidR="00ED7E7A" w:rsidRPr="00ED7E7A" w14:paraId="4E1A0A5E" w14:textId="77777777" w:rsidTr="00ED7E7A">
        <w:trPr>
          <w:cnfStyle w:val="100000000000" w:firstRow="1" w:lastRow="0" w:firstColumn="0" w:lastColumn="0" w:oddVBand="0" w:evenVBand="0" w:oddHBand="0" w:evenHBand="0" w:firstRowFirstColumn="0" w:firstRowLastColumn="0" w:lastRowFirstColumn="0" w:lastRowLastColumn="0"/>
          <w:trHeight w:hRule="exact" w:val="640"/>
          <w:jc w:val="center"/>
        </w:trPr>
        <w:tc>
          <w:tcPr>
            <w:tcW w:w="1673" w:type="dxa"/>
            <w:shd w:val="clear" w:color="auto" w:fill="00B5E2" w:themeFill="accent1"/>
            <w:vAlign w:val="center"/>
          </w:tcPr>
          <w:p w14:paraId="2F151848" w14:textId="77777777" w:rsidR="00ED7E7A" w:rsidRPr="00ED7E7A" w:rsidRDefault="00ED7E7A" w:rsidP="00ED7E7A">
            <w:pPr>
              <w:tabs>
                <w:tab w:val="clear" w:pos="284"/>
              </w:tabs>
              <w:spacing w:after="60" w:line="240" w:lineRule="auto"/>
              <w:rPr>
                <w:color w:val="FFFFFF" w:themeColor="background2"/>
                <w:kern w:val="0"/>
                <w:szCs w:val="24"/>
              </w:rPr>
            </w:pPr>
            <w:r w:rsidRPr="00ED7E7A">
              <w:rPr>
                <w:color w:val="FFFFFF" w:themeColor="background2"/>
                <w:kern w:val="0"/>
                <w:szCs w:val="24"/>
              </w:rPr>
              <w:t>HUC-12</w:t>
            </w:r>
          </w:p>
        </w:tc>
        <w:tc>
          <w:tcPr>
            <w:tcW w:w="936" w:type="dxa"/>
            <w:shd w:val="clear" w:color="auto" w:fill="00B5E2" w:themeFill="accent1"/>
            <w:vAlign w:val="center"/>
          </w:tcPr>
          <w:p w14:paraId="57514FB5" w14:textId="77777777" w:rsidR="00ED7E7A" w:rsidRPr="00ED7E7A" w:rsidRDefault="00ED7E7A" w:rsidP="00ED7E7A">
            <w:pPr>
              <w:tabs>
                <w:tab w:val="clear" w:pos="284"/>
              </w:tabs>
              <w:spacing w:after="60" w:line="240" w:lineRule="auto"/>
              <w:rPr>
                <w:color w:val="FFFFFF" w:themeColor="background2"/>
                <w:kern w:val="0"/>
                <w:szCs w:val="24"/>
              </w:rPr>
            </w:pPr>
            <w:r w:rsidRPr="00ED7E7A">
              <w:rPr>
                <w:color w:val="FFFFFF" w:themeColor="background2"/>
                <w:kern w:val="0"/>
                <w:szCs w:val="24"/>
              </w:rPr>
              <w:t>Mean</w:t>
            </w:r>
          </w:p>
        </w:tc>
        <w:tc>
          <w:tcPr>
            <w:tcW w:w="1170" w:type="dxa"/>
            <w:shd w:val="clear" w:color="auto" w:fill="00B5E2" w:themeFill="accent1"/>
            <w:vAlign w:val="center"/>
          </w:tcPr>
          <w:p w14:paraId="656BAC84" w14:textId="77777777" w:rsidR="00ED7E7A" w:rsidRPr="00ED7E7A" w:rsidRDefault="00ED7E7A" w:rsidP="00ED7E7A">
            <w:pPr>
              <w:tabs>
                <w:tab w:val="clear" w:pos="284"/>
              </w:tabs>
              <w:spacing w:after="60" w:line="240" w:lineRule="auto"/>
              <w:rPr>
                <w:color w:val="FFFFFF" w:themeColor="background2"/>
                <w:kern w:val="0"/>
                <w:szCs w:val="24"/>
              </w:rPr>
            </w:pPr>
            <w:r w:rsidRPr="00ED7E7A">
              <w:rPr>
                <w:color w:val="FFFFFF" w:themeColor="background2"/>
                <w:kern w:val="0"/>
                <w:szCs w:val="24"/>
              </w:rPr>
              <w:t>Standard Deviation</w:t>
            </w:r>
          </w:p>
        </w:tc>
        <w:tc>
          <w:tcPr>
            <w:tcW w:w="900" w:type="dxa"/>
            <w:shd w:val="clear" w:color="auto" w:fill="00B5E2" w:themeFill="accent1"/>
            <w:vAlign w:val="center"/>
          </w:tcPr>
          <w:p w14:paraId="6EC63504" w14:textId="77777777" w:rsidR="00ED7E7A" w:rsidRPr="00ED7E7A" w:rsidRDefault="00ED7E7A" w:rsidP="00ED7E7A">
            <w:pPr>
              <w:tabs>
                <w:tab w:val="clear" w:pos="284"/>
              </w:tabs>
              <w:spacing w:after="60" w:line="240" w:lineRule="auto"/>
              <w:rPr>
                <w:color w:val="FFFFFF" w:themeColor="background2"/>
                <w:kern w:val="0"/>
                <w:szCs w:val="24"/>
              </w:rPr>
            </w:pPr>
            <w:r w:rsidRPr="00ED7E7A">
              <w:rPr>
                <w:color w:val="FFFFFF" w:themeColor="background2"/>
                <w:kern w:val="0"/>
                <w:szCs w:val="24"/>
              </w:rPr>
              <w:t>CV</w:t>
            </w:r>
          </w:p>
        </w:tc>
        <w:tc>
          <w:tcPr>
            <w:tcW w:w="1440" w:type="dxa"/>
            <w:shd w:val="clear" w:color="auto" w:fill="00B5E2" w:themeFill="accent1"/>
          </w:tcPr>
          <w:p w14:paraId="44ECDE54" w14:textId="77777777" w:rsidR="00ED7E7A" w:rsidRPr="00ED7E7A" w:rsidRDefault="00ED7E7A" w:rsidP="00ED7E7A">
            <w:pPr>
              <w:tabs>
                <w:tab w:val="clear" w:pos="284"/>
              </w:tabs>
              <w:spacing w:after="60" w:line="240" w:lineRule="auto"/>
              <w:rPr>
                <w:color w:val="FFFFFF" w:themeColor="background2"/>
                <w:kern w:val="0"/>
                <w:szCs w:val="24"/>
              </w:rPr>
            </w:pPr>
            <w:r w:rsidRPr="00ED7E7A">
              <w:rPr>
                <w:color w:val="FFFFFF" w:themeColor="background2"/>
                <w:kern w:val="0"/>
                <w:szCs w:val="24"/>
              </w:rPr>
              <w:t>Methodology</w:t>
            </w:r>
          </w:p>
        </w:tc>
      </w:tr>
      <w:tr w:rsidR="00ED7E7A" w:rsidRPr="00ED7E7A" w14:paraId="32D80E6C" w14:textId="77777777" w:rsidTr="00ED7E7A">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tcPr>
          <w:p w14:paraId="580C876C" w14:textId="3F4FCD66" w:rsidR="00ED7E7A" w:rsidRPr="00A921A0" w:rsidRDefault="00ED7E7A" w:rsidP="00ED7E7A">
            <w:pPr>
              <w:tabs>
                <w:tab w:val="clear" w:pos="284"/>
              </w:tabs>
              <w:spacing w:before="20" w:after="20" w:line="240" w:lineRule="auto"/>
              <w:jc w:val="center"/>
              <w:rPr>
                <w:rFonts w:ascii="Calibri" w:hAnsi="Calibri"/>
                <w:kern w:val="0"/>
                <w:szCs w:val="20"/>
                <w:highlight w:val="yellow"/>
              </w:rPr>
            </w:pPr>
            <w:r w:rsidRPr="00A921A0">
              <w:rPr>
                <w:rFonts w:ascii="Calibri" w:hAnsi="Calibri"/>
                <w:szCs w:val="20"/>
              </w:rPr>
              <w:t>120904010101</w:t>
            </w:r>
          </w:p>
        </w:tc>
        <w:tc>
          <w:tcPr>
            <w:tcW w:w="936" w:type="dxa"/>
            <w:tcBorders>
              <w:bottom w:val="single" w:sz="4" w:space="0" w:color="3381BD"/>
            </w:tcBorders>
            <w:shd w:val="clear" w:color="auto" w:fill="FFFFFF" w:themeFill="background1"/>
          </w:tcPr>
          <w:p w14:paraId="73B41AD0" w14:textId="7387A82E" w:rsidR="00ED7E7A" w:rsidRPr="00A921A0" w:rsidRDefault="00ED7E7A" w:rsidP="00ED7E7A">
            <w:pPr>
              <w:tabs>
                <w:tab w:val="clear" w:pos="284"/>
              </w:tabs>
              <w:spacing w:before="20" w:after="20" w:line="240" w:lineRule="auto"/>
              <w:jc w:val="center"/>
              <w:rPr>
                <w:rFonts w:ascii="Calibri" w:hAnsi="Calibri"/>
                <w:kern w:val="0"/>
                <w:szCs w:val="20"/>
                <w:highlight w:val="yellow"/>
              </w:rPr>
            </w:pPr>
            <w:r w:rsidRPr="00A921A0">
              <w:rPr>
                <w:rFonts w:ascii="Calibri" w:hAnsi="Calibri"/>
                <w:szCs w:val="20"/>
              </w:rPr>
              <w:t>1.67</w:t>
            </w:r>
          </w:p>
        </w:tc>
        <w:tc>
          <w:tcPr>
            <w:tcW w:w="1170" w:type="dxa"/>
            <w:tcBorders>
              <w:bottom w:val="single" w:sz="4" w:space="0" w:color="3381BD"/>
            </w:tcBorders>
            <w:shd w:val="clear" w:color="auto" w:fill="FFFFFF" w:themeFill="background1"/>
          </w:tcPr>
          <w:p w14:paraId="5F75A2EF" w14:textId="364BDCA8" w:rsidR="00ED7E7A" w:rsidRPr="00A921A0" w:rsidRDefault="00ED7E7A" w:rsidP="00ED7E7A">
            <w:pPr>
              <w:tabs>
                <w:tab w:val="clear" w:pos="284"/>
              </w:tabs>
              <w:spacing w:before="20" w:after="20" w:line="240" w:lineRule="auto"/>
              <w:jc w:val="center"/>
              <w:rPr>
                <w:rFonts w:ascii="Calibri" w:hAnsi="Calibri"/>
                <w:kern w:val="0"/>
                <w:szCs w:val="20"/>
                <w:highlight w:val="yellow"/>
              </w:rPr>
            </w:pPr>
            <w:r w:rsidRPr="00A921A0">
              <w:rPr>
                <w:rFonts w:ascii="Calibri" w:hAnsi="Calibri"/>
                <w:szCs w:val="20"/>
              </w:rPr>
              <w:t>1.84</w:t>
            </w:r>
          </w:p>
        </w:tc>
        <w:tc>
          <w:tcPr>
            <w:tcW w:w="900" w:type="dxa"/>
            <w:tcBorders>
              <w:bottom w:val="single" w:sz="4" w:space="0" w:color="3381BD"/>
            </w:tcBorders>
            <w:shd w:val="clear" w:color="auto" w:fill="FFFFFF" w:themeFill="background1"/>
          </w:tcPr>
          <w:p w14:paraId="3EF890F4" w14:textId="175CDABF" w:rsidR="00ED7E7A" w:rsidRPr="00A921A0" w:rsidRDefault="00ED7E7A" w:rsidP="00ED7E7A">
            <w:pPr>
              <w:tabs>
                <w:tab w:val="clear" w:pos="284"/>
              </w:tabs>
              <w:spacing w:before="20" w:after="20" w:line="240" w:lineRule="auto"/>
              <w:jc w:val="center"/>
              <w:rPr>
                <w:rFonts w:ascii="Calibri" w:hAnsi="Calibri"/>
                <w:kern w:val="0"/>
                <w:szCs w:val="20"/>
                <w:highlight w:val="yellow"/>
              </w:rPr>
            </w:pPr>
            <w:r w:rsidRPr="00A921A0">
              <w:rPr>
                <w:rFonts w:ascii="Calibri" w:hAnsi="Calibri"/>
                <w:szCs w:val="20"/>
              </w:rPr>
              <w:t>1.10</w:t>
            </w:r>
          </w:p>
        </w:tc>
        <w:tc>
          <w:tcPr>
            <w:tcW w:w="1440" w:type="dxa"/>
            <w:tcBorders>
              <w:bottom w:val="single" w:sz="4" w:space="0" w:color="3381BD"/>
            </w:tcBorders>
            <w:shd w:val="clear" w:color="auto" w:fill="FFFFFF" w:themeFill="background1"/>
          </w:tcPr>
          <w:p w14:paraId="60DDAA38" w14:textId="60409053" w:rsidR="00ED7E7A" w:rsidRPr="00A921A0" w:rsidRDefault="00ED7E7A" w:rsidP="00ED7E7A">
            <w:pPr>
              <w:tabs>
                <w:tab w:val="clear" w:pos="284"/>
              </w:tabs>
              <w:spacing w:before="20" w:after="20" w:line="240" w:lineRule="auto"/>
              <w:jc w:val="center"/>
              <w:rPr>
                <w:rFonts w:ascii="Calibri" w:hAnsi="Calibri"/>
                <w:kern w:val="0"/>
                <w:szCs w:val="20"/>
                <w:highlight w:val="yellow"/>
              </w:rPr>
            </w:pPr>
            <w:r w:rsidRPr="00A921A0">
              <w:rPr>
                <w:rFonts w:ascii="Calibri" w:hAnsi="Calibri"/>
                <w:szCs w:val="20"/>
              </w:rPr>
              <w:t>Riverine</w:t>
            </w:r>
          </w:p>
        </w:tc>
      </w:tr>
      <w:tr w:rsidR="00ED7E7A" w:rsidRPr="00ED7E7A" w14:paraId="08E2DA30" w14:textId="77777777" w:rsidTr="00ED7E7A">
        <w:trPr>
          <w:trHeight w:val="288"/>
          <w:jc w:val="center"/>
        </w:trPr>
        <w:tc>
          <w:tcPr>
            <w:tcW w:w="1673" w:type="dxa"/>
            <w:shd w:val="clear" w:color="auto" w:fill="D9D9D9" w:themeFill="background1" w:themeFillShade="D9"/>
          </w:tcPr>
          <w:p w14:paraId="25AE042D" w14:textId="27EDB02C" w:rsidR="00ED7E7A" w:rsidRPr="00A921A0" w:rsidRDefault="00ED7E7A" w:rsidP="00ED7E7A">
            <w:pPr>
              <w:tabs>
                <w:tab w:val="clear" w:pos="284"/>
              </w:tabs>
              <w:spacing w:before="20" w:after="20" w:line="240" w:lineRule="auto"/>
              <w:jc w:val="center"/>
              <w:rPr>
                <w:rFonts w:ascii="Calibri" w:hAnsi="Calibri"/>
                <w:kern w:val="0"/>
                <w:szCs w:val="20"/>
                <w:highlight w:val="yellow"/>
              </w:rPr>
            </w:pPr>
            <w:r w:rsidRPr="00A921A0">
              <w:rPr>
                <w:rFonts w:ascii="Calibri" w:hAnsi="Calibri"/>
                <w:szCs w:val="20"/>
              </w:rPr>
              <w:t>120904010102</w:t>
            </w:r>
          </w:p>
        </w:tc>
        <w:tc>
          <w:tcPr>
            <w:tcW w:w="936" w:type="dxa"/>
            <w:shd w:val="clear" w:color="auto" w:fill="D9D9D9" w:themeFill="background1" w:themeFillShade="D9"/>
          </w:tcPr>
          <w:p w14:paraId="1FE2FC01" w14:textId="648C50AA" w:rsidR="00ED7E7A" w:rsidRPr="00A921A0" w:rsidRDefault="00ED7E7A" w:rsidP="00ED7E7A">
            <w:pPr>
              <w:tabs>
                <w:tab w:val="clear" w:pos="284"/>
              </w:tabs>
              <w:spacing w:before="20" w:after="20" w:line="240" w:lineRule="auto"/>
              <w:jc w:val="center"/>
              <w:rPr>
                <w:rFonts w:ascii="Calibri" w:hAnsi="Calibri"/>
                <w:kern w:val="0"/>
                <w:szCs w:val="20"/>
                <w:highlight w:val="yellow"/>
              </w:rPr>
            </w:pPr>
            <w:r w:rsidRPr="00A921A0">
              <w:rPr>
                <w:rFonts w:ascii="Calibri" w:hAnsi="Calibri"/>
                <w:szCs w:val="20"/>
              </w:rPr>
              <w:t>1.98</w:t>
            </w:r>
          </w:p>
        </w:tc>
        <w:tc>
          <w:tcPr>
            <w:tcW w:w="1170" w:type="dxa"/>
            <w:shd w:val="clear" w:color="auto" w:fill="D9D9D9" w:themeFill="background1" w:themeFillShade="D9"/>
          </w:tcPr>
          <w:p w14:paraId="61EA7B0B" w14:textId="75FF6AF0" w:rsidR="00ED7E7A" w:rsidRPr="00A921A0" w:rsidRDefault="00ED7E7A" w:rsidP="00ED7E7A">
            <w:pPr>
              <w:tabs>
                <w:tab w:val="clear" w:pos="284"/>
              </w:tabs>
              <w:spacing w:before="20" w:after="20" w:line="240" w:lineRule="auto"/>
              <w:jc w:val="center"/>
              <w:rPr>
                <w:rFonts w:ascii="Calibri" w:hAnsi="Calibri"/>
                <w:kern w:val="0"/>
                <w:szCs w:val="20"/>
                <w:highlight w:val="yellow"/>
              </w:rPr>
            </w:pPr>
            <w:r w:rsidRPr="00A921A0">
              <w:rPr>
                <w:rFonts w:ascii="Calibri" w:hAnsi="Calibri"/>
                <w:szCs w:val="20"/>
              </w:rPr>
              <w:t>2.16</w:t>
            </w:r>
          </w:p>
        </w:tc>
        <w:tc>
          <w:tcPr>
            <w:tcW w:w="900" w:type="dxa"/>
            <w:shd w:val="clear" w:color="auto" w:fill="D9D9D9" w:themeFill="background1" w:themeFillShade="D9"/>
          </w:tcPr>
          <w:p w14:paraId="7B7F362D" w14:textId="62B66994" w:rsidR="00ED7E7A" w:rsidRPr="00A921A0" w:rsidRDefault="00ED7E7A" w:rsidP="00ED7E7A">
            <w:pPr>
              <w:tabs>
                <w:tab w:val="clear" w:pos="284"/>
              </w:tabs>
              <w:spacing w:before="20" w:after="20" w:line="240" w:lineRule="auto"/>
              <w:jc w:val="center"/>
              <w:rPr>
                <w:rFonts w:ascii="Calibri" w:hAnsi="Calibri"/>
                <w:kern w:val="0"/>
                <w:szCs w:val="20"/>
                <w:highlight w:val="yellow"/>
              </w:rPr>
            </w:pPr>
            <w:r w:rsidRPr="00A921A0">
              <w:rPr>
                <w:rFonts w:ascii="Calibri" w:hAnsi="Calibri"/>
                <w:szCs w:val="20"/>
              </w:rPr>
              <w:t>1.09</w:t>
            </w:r>
          </w:p>
        </w:tc>
        <w:tc>
          <w:tcPr>
            <w:tcW w:w="1440" w:type="dxa"/>
            <w:shd w:val="clear" w:color="auto" w:fill="D9D9D9" w:themeFill="background1" w:themeFillShade="D9"/>
          </w:tcPr>
          <w:p w14:paraId="5A4E4CBD" w14:textId="0AFD3E4B" w:rsidR="00ED7E7A" w:rsidRPr="00A921A0" w:rsidRDefault="00ED7E7A" w:rsidP="00ED7E7A">
            <w:pPr>
              <w:tabs>
                <w:tab w:val="clear" w:pos="284"/>
              </w:tabs>
              <w:spacing w:before="20" w:after="20" w:line="240" w:lineRule="auto"/>
              <w:jc w:val="center"/>
              <w:rPr>
                <w:rFonts w:ascii="Calibri" w:hAnsi="Calibri"/>
                <w:kern w:val="0"/>
                <w:szCs w:val="20"/>
                <w:highlight w:val="yellow"/>
              </w:rPr>
            </w:pPr>
            <w:r w:rsidRPr="00A921A0">
              <w:rPr>
                <w:rFonts w:ascii="Calibri" w:hAnsi="Calibri"/>
                <w:szCs w:val="20"/>
              </w:rPr>
              <w:t>Riverine</w:t>
            </w:r>
          </w:p>
        </w:tc>
      </w:tr>
      <w:tr w:rsidR="00ED7E7A" w:rsidRPr="00ED7E7A" w14:paraId="3EAF339D" w14:textId="77777777" w:rsidTr="00ED7E7A">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tcPr>
          <w:p w14:paraId="01D909A8" w14:textId="304B6976"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120904010103</w:t>
            </w:r>
          </w:p>
        </w:tc>
        <w:tc>
          <w:tcPr>
            <w:tcW w:w="936" w:type="dxa"/>
            <w:tcBorders>
              <w:bottom w:val="single" w:sz="4" w:space="0" w:color="3381BD"/>
            </w:tcBorders>
            <w:shd w:val="clear" w:color="auto" w:fill="FFFFFF" w:themeFill="background1"/>
          </w:tcPr>
          <w:p w14:paraId="7E541791" w14:textId="58199FC5"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1.39</w:t>
            </w:r>
          </w:p>
        </w:tc>
        <w:tc>
          <w:tcPr>
            <w:tcW w:w="1170" w:type="dxa"/>
            <w:tcBorders>
              <w:bottom w:val="single" w:sz="4" w:space="0" w:color="3381BD"/>
            </w:tcBorders>
            <w:shd w:val="clear" w:color="auto" w:fill="FFFFFF" w:themeFill="background1"/>
          </w:tcPr>
          <w:p w14:paraId="7B1915F4" w14:textId="6A13227A"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1.73</w:t>
            </w:r>
          </w:p>
        </w:tc>
        <w:tc>
          <w:tcPr>
            <w:tcW w:w="900" w:type="dxa"/>
            <w:tcBorders>
              <w:bottom w:val="single" w:sz="4" w:space="0" w:color="3381BD"/>
            </w:tcBorders>
            <w:shd w:val="clear" w:color="auto" w:fill="FFFFFF" w:themeFill="background1"/>
          </w:tcPr>
          <w:p w14:paraId="0C6C2136" w14:textId="7B1EA152"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1.25</w:t>
            </w:r>
          </w:p>
        </w:tc>
        <w:tc>
          <w:tcPr>
            <w:tcW w:w="1440" w:type="dxa"/>
            <w:tcBorders>
              <w:bottom w:val="single" w:sz="4" w:space="0" w:color="3381BD"/>
            </w:tcBorders>
            <w:shd w:val="clear" w:color="auto" w:fill="FFFFFF" w:themeFill="background1"/>
          </w:tcPr>
          <w:p w14:paraId="2B42D9ED" w14:textId="611FC26B"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Riverine</w:t>
            </w:r>
          </w:p>
        </w:tc>
      </w:tr>
      <w:tr w:rsidR="00ED7E7A" w:rsidRPr="00ED7E7A" w14:paraId="1D032CF7" w14:textId="77777777" w:rsidTr="00ED7E7A">
        <w:trPr>
          <w:trHeight w:val="288"/>
          <w:jc w:val="center"/>
        </w:trPr>
        <w:tc>
          <w:tcPr>
            <w:tcW w:w="1673" w:type="dxa"/>
            <w:shd w:val="clear" w:color="auto" w:fill="D9D9D9" w:themeFill="background1" w:themeFillShade="D9"/>
          </w:tcPr>
          <w:p w14:paraId="625BD1B2" w14:textId="1A7277D6"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120904010104</w:t>
            </w:r>
          </w:p>
        </w:tc>
        <w:tc>
          <w:tcPr>
            <w:tcW w:w="936" w:type="dxa"/>
            <w:shd w:val="clear" w:color="auto" w:fill="D9D9D9" w:themeFill="background1" w:themeFillShade="D9"/>
          </w:tcPr>
          <w:p w14:paraId="77887453" w14:textId="346C14F9"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1.19</w:t>
            </w:r>
          </w:p>
        </w:tc>
        <w:tc>
          <w:tcPr>
            <w:tcW w:w="1170" w:type="dxa"/>
            <w:shd w:val="clear" w:color="auto" w:fill="D9D9D9" w:themeFill="background1" w:themeFillShade="D9"/>
          </w:tcPr>
          <w:p w14:paraId="48E38C1D" w14:textId="316D7232"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1.57</w:t>
            </w:r>
          </w:p>
        </w:tc>
        <w:tc>
          <w:tcPr>
            <w:tcW w:w="900" w:type="dxa"/>
            <w:shd w:val="clear" w:color="auto" w:fill="D9D9D9" w:themeFill="background1" w:themeFillShade="D9"/>
          </w:tcPr>
          <w:p w14:paraId="5C830708" w14:textId="4EC2A48E"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1.32</w:t>
            </w:r>
          </w:p>
        </w:tc>
        <w:tc>
          <w:tcPr>
            <w:tcW w:w="1440" w:type="dxa"/>
            <w:shd w:val="clear" w:color="auto" w:fill="D9D9D9" w:themeFill="background1" w:themeFillShade="D9"/>
          </w:tcPr>
          <w:p w14:paraId="29B19739" w14:textId="1C2FC4DD"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Riverine</w:t>
            </w:r>
          </w:p>
        </w:tc>
      </w:tr>
      <w:tr w:rsidR="00ED7E7A" w:rsidRPr="00ED7E7A" w14:paraId="7C67D69C" w14:textId="77777777" w:rsidTr="00ED7E7A">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tcPr>
          <w:p w14:paraId="1DE0CF9B" w14:textId="6FA00DA0"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120904010105</w:t>
            </w:r>
          </w:p>
        </w:tc>
        <w:tc>
          <w:tcPr>
            <w:tcW w:w="936" w:type="dxa"/>
            <w:tcBorders>
              <w:bottom w:val="single" w:sz="4" w:space="0" w:color="3381BD"/>
            </w:tcBorders>
            <w:shd w:val="clear" w:color="auto" w:fill="FFFFFF" w:themeFill="background1"/>
          </w:tcPr>
          <w:p w14:paraId="548938E9" w14:textId="6A37ADEE"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0.74</w:t>
            </w:r>
          </w:p>
        </w:tc>
        <w:tc>
          <w:tcPr>
            <w:tcW w:w="1170" w:type="dxa"/>
            <w:tcBorders>
              <w:bottom w:val="single" w:sz="4" w:space="0" w:color="3381BD"/>
            </w:tcBorders>
            <w:shd w:val="clear" w:color="auto" w:fill="FFFFFF" w:themeFill="background1"/>
          </w:tcPr>
          <w:p w14:paraId="2F59270D" w14:textId="75187892"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1.43</w:t>
            </w:r>
          </w:p>
        </w:tc>
        <w:tc>
          <w:tcPr>
            <w:tcW w:w="900" w:type="dxa"/>
            <w:tcBorders>
              <w:bottom w:val="single" w:sz="4" w:space="0" w:color="3381BD"/>
            </w:tcBorders>
            <w:shd w:val="clear" w:color="auto" w:fill="FFFFFF" w:themeFill="background1"/>
          </w:tcPr>
          <w:p w14:paraId="0A3BE07D" w14:textId="46D67592"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1.93</w:t>
            </w:r>
          </w:p>
        </w:tc>
        <w:tc>
          <w:tcPr>
            <w:tcW w:w="1440" w:type="dxa"/>
            <w:tcBorders>
              <w:bottom w:val="single" w:sz="4" w:space="0" w:color="3381BD"/>
            </w:tcBorders>
            <w:shd w:val="clear" w:color="auto" w:fill="FFFFFF" w:themeFill="background1"/>
          </w:tcPr>
          <w:p w14:paraId="361FC8D1" w14:textId="2C693789"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Coastal</w:t>
            </w:r>
          </w:p>
        </w:tc>
      </w:tr>
      <w:tr w:rsidR="00ED7E7A" w:rsidRPr="00ED7E7A" w14:paraId="27EE7C42" w14:textId="77777777" w:rsidTr="00ED7E7A">
        <w:trPr>
          <w:trHeight w:val="288"/>
          <w:jc w:val="center"/>
        </w:trPr>
        <w:tc>
          <w:tcPr>
            <w:tcW w:w="1673" w:type="dxa"/>
            <w:shd w:val="clear" w:color="auto" w:fill="D9D9D9" w:themeFill="background1" w:themeFillShade="D9"/>
          </w:tcPr>
          <w:p w14:paraId="36A112F6" w14:textId="5B843FE9"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120904010106</w:t>
            </w:r>
          </w:p>
        </w:tc>
        <w:tc>
          <w:tcPr>
            <w:tcW w:w="936" w:type="dxa"/>
            <w:shd w:val="clear" w:color="auto" w:fill="D9D9D9" w:themeFill="background1" w:themeFillShade="D9"/>
          </w:tcPr>
          <w:p w14:paraId="5C613D9C" w14:textId="7B94AFDF"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0.89</w:t>
            </w:r>
          </w:p>
        </w:tc>
        <w:tc>
          <w:tcPr>
            <w:tcW w:w="1170" w:type="dxa"/>
            <w:shd w:val="clear" w:color="auto" w:fill="D9D9D9" w:themeFill="background1" w:themeFillShade="D9"/>
          </w:tcPr>
          <w:p w14:paraId="19856623" w14:textId="122C033D"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1.51</w:t>
            </w:r>
          </w:p>
        </w:tc>
        <w:tc>
          <w:tcPr>
            <w:tcW w:w="900" w:type="dxa"/>
            <w:shd w:val="clear" w:color="auto" w:fill="D9D9D9" w:themeFill="background1" w:themeFillShade="D9"/>
          </w:tcPr>
          <w:p w14:paraId="2DAC05BD" w14:textId="3D84ECFD"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1.70</w:t>
            </w:r>
          </w:p>
        </w:tc>
        <w:tc>
          <w:tcPr>
            <w:tcW w:w="1440" w:type="dxa"/>
            <w:shd w:val="clear" w:color="auto" w:fill="D9D9D9" w:themeFill="background1" w:themeFillShade="D9"/>
          </w:tcPr>
          <w:p w14:paraId="3B64DFE7" w14:textId="2F8477BC"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Coastal</w:t>
            </w:r>
          </w:p>
        </w:tc>
      </w:tr>
      <w:tr w:rsidR="00ED7E7A" w:rsidRPr="00ED7E7A" w14:paraId="10B4A4B8" w14:textId="77777777" w:rsidTr="00ED7E7A">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tcPr>
          <w:p w14:paraId="0321B391" w14:textId="07F22843"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120904010107</w:t>
            </w:r>
          </w:p>
        </w:tc>
        <w:tc>
          <w:tcPr>
            <w:tcW w:w="936" w:type="dxa"/>
            <w:tcBorders>
              <w:bottom w:val="single" w:sz="4" w:space="0" w:color="3381BD"/>
            </w:tcBorders>
            <w:shd w:val="clear" w:color="auto" w:fill="FFFFFF" w:themeFill="background1"/>
          </w:tcPr>
          <w:p w14:paraId="3EF26F02" w14:textId="6FFF5852"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0.91</w:t>
            </w:r>
          </w:p>
        </w:tc>
        <w:tc>
          <w:tcPr>
            <w:tcW w:w="1170" w:type="dxa"/>
            <w:tcBorders>
              <w:bottom w:val="single" w:sz="4" w:space="0" w:color="3381BD"/>
            </w:tcBorders>
            <w:shd w:val="clear" w:color="auto" w:fill="FFFFFF" w:themeFill="background1"/>
          </w:tcPr>
          <w:p w14:paraId="75997572" w14:textId="31EC34A8"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1.55</w:t>
            </w:r>
          </w:p>
        </w:tc>
        <w:tc>
          <w:tcPr>
            <w:tcW w:w="900" w:type="dxa"/>
            <w:tcBorders>
              <w:bottom w:val="single" w:sz="4" w:space="0" w:color="3381BD"/>
            </w:tcBorders>
            <w:shd w:val="clear" w:color="auto" w:fill="FFFFFF" w:themeFill="background1"/>
          </w:tcPr>
          <w:p w14:paraId="1B3B7F77" w14:textId="4DACD60A"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1.71</w:t>
            </w:r>
          </w:p>
        </w:tc>
        <w:tc>
          <w:tcPr>
            <w:tcW w:w="1440" w:type="dxa"/>
            <w:tcBorders>
              <w:bottom w:val="single" w:sz="4" w:space="0" w:color="3381BD"/>
            </w:tcBorders>
            <w:shd w:val="clear" w:color="auto" w:fill="FFFFFF" w:themeFill="background1"/>
          </w:tcPr>
          <w:p w14:paraId="5495C508" w14:textId="7A9C22A2"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Coastal</w:t>
            </w:r>
          </w:p>
        </w:tc>
      </w:tr>
      <w:tr w:rsidR="00ED7E7A" w:rsidRPr="00ED7E7A" w14:paraId="6C666E43" w14:textId="77777777" w:rsidTr="00ED7E7A">
        <w:trPr>
          <w:trHeight w:val="288"/>
          <w:jc w:val="center"/>
        </w:trPr>
        <w:tc>
          <w:tcPr>
            <w:tcW w:w="1673" w:type="dxa"/>
            <w:shd w:val="clear" w:color="auto" w:fill="D9D9D9" w:themeFill="background1" w:themeFillShade="D9"/>
          </w:tcPr>
          <w:p w14:paraId="7D1FCE07" w14:textId="52E99B5C"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120904010108</w:t>
            </w:r>
          </w:p>
        </w:tc>
        <w:tc>
          <w:tcPr>
            <w:tcW w:w="936" w:type="dxa"/>
            <w:shd w:val="clear" w:color="auto" w:fill="D9D9D9" w:themeFill="background1" w:themeFillShade="D9"/>
          </w:tcPr>
          <w:p w14:paraId="482FE2AC" w14:textId="66F9F1A9"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0.85</w:t>
            </w:r>
          </w:p>
        </w:tc>
        <w:tc>
          <w:tcPr>
            <w:tcW w:w="1170" w:type="dxa"/>
            <w:shd w:val="clear" w:color="auto" w:fill="D9D9D9" w:themeFill="background1" w:themeFillShade="D9"/>
          </w:tcPr>
          <w:p w14:paraId="7017AB2F" w14:textId="1DB8C70C"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1.78</w:t>
            </w:r>
          </w:p>
        </w:tc>
        <w:tc>
          <w:tcPr>
            <w:tcW w:w="900" w:type="dxa"/>
            <w:shd w:val="clear" w:color="auto" w:fill="D9D9D9" w:themeFill="background1" w:themeFillShade="D9"/>
          </w:tcPr>
          <w:p w14:paraId="570F2DF2" w14:textId="54B8EB5A"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2.09</w:t>
            </w:r>
          </w:p>
        </w:tc>
        <w:tc>
          <w:tcPr>
            <w:tcW w:w="1440" w:type="dxa"/>
            <w:shd w:val="clear" w:color="auto" w:fill="D9D9D9" w:themeFill="background1" w:themeFillShade="D9"/>
          </w:tcPr>
          <w:p w14:paraId="7C629120" w14:textId="5529CD49"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Coastal</w:t>
            </w:r>
          </w:p>
        </w:tc>
      </w:tr>
      <w:tr w:rsidR="00ED7E7A" w:rsidRPr="00ED7E7A" w14:paraId="76581689" w14:textId="77777777" w:rsidTr="00ED7E7A">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tcPr>
          <w:p w14:paraId="30A0E0EC" w14:textId="3FB55172"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120904010109</w:t>
            </w:r>
          </w:p>
        </w:tc>
        <w:tc>
          <w:tcPr>
            <w:tcW w:w="936" w:type="dxa"/>
            <w:tcBorders>
              <w:bottom w:val="single" w:sz="4" w:space="0" w:color="3381BD"/>
            </w:tcBorders>
            <w:shd w:val="clear" w:color="auto" w:fill="FFFFFF" w:themeFill="background1"/>
          </w:tcPr>
          <w:p w14:paraId="26E19CD2" w14:textId="2A0259C8"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0.86</w:t>
            </w:r>
          </w:p>
        </w:tc>
        <w:tc>
          <w:tcPr>
            <w:tcW w:w="1170" w:type="dxa"/>
            <w:tcBorders>
              <w:bottom w:val="single" w:sz="4" w:space="0" w:color="3381BD"/>
            </w:tcBorders>
            <w:shd w:val="clear" w:color="auto" w:fill="FFFFFF" w:themeFill="background1"/>
          </w:tcPr>
          <w:p w14:paraId="3849EB06" w14:textId="373B1F8E"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1.56</w:t>
            </w:r>
          </w:p>
        </w:tc>
        <w:tc>
          <w:tcPr>
            <w:tcW w:w="900" w:type="dxa"/>
            <w:tcBorders>
              <w:bottom w:val="single" w:sz="4" w:space="0" w:color="3381BD"/>
            </w:tcBorders>
            <w:shd w:val="clear" w:color="auto" w:fill="FFFFFF" w:themeFill="background1"/>
          </w:tcPr>
          <w:p w14:paraId="06CA0AA4" w14:textId="72365284"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1.82</w:t>
            </w:r>
          </w:p>
        </w:tc>
        <w:tc>
          <w:tcPr>
            <w:tcW w:w="1440" w:type="dxa"/>
            <w:tcBorders>
              <w:bottom w:val="single" w:sz="4" w:space="0" w:color="3381BD"/>
            </w:tcBorders>
            <w:shd w:val="clear" w:color="auto" w:fill="FFFFFF" w:themeFill="background1"/>
          </w:tcPr>
          <w:p w14:paraId="1006F7AB" w14:textId="29087A2E"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Coastal</w:t>
            </w:r>
          </w:p>
        </w:tc>
      </w:tr>
      <w:tr w:rsidR="00ED7E7A" w:rsidRPr="00ED7E7A" w14:paraId="3E5D6C90" w14:textId="77777777" w:rsidTr="00ED7E7A">
        <w:trPr>
          <w:trHeight w:val="288"/>
          <w:jc w:val="center"/>
        </w:trPr>
        <w:tc>
          <w:tcPr>
            <w:tcW w:w="1673" w:type="dxa"/>
            <w:shd w:val="clear" w:color="auto" w:fill="D9D9D9" w:themeFill="background1" w:themeFillShade="D9"/>
          </w:tcPr>
          <w:p w14:paraId="2C65878C" w14:textId="454403AA"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120904010201</w:t>
            </w:r>
          </w:p>
        </w:tc>
        <w:tc>
          <w:tcPr>
            <w:tcW w:w="936" w:type="dxa"/>
            <w:shd w:val="clear" w:color="auto" w:fill="D9D9D9" w:themeFill="background1" w:themeFillShade="D9"/>
          </w:tcPr>
          <w:p w14:paraId="4E0DD06A" w14:textId="5D4D5923"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0.87</w:t>
            </w:r>
          </w:p>
        </w:tc>
        <w:tc>
          <w:tcPr>
            <w:tcW w:w="1170" w:type="dxa"/>
            <w:shd w:val="clear" w:color="auto" w:fill="D9D9D9" w:themeFill="background1" w:themeFillShade="D9"/>
          </w:tcPr>
          <w:p w14:paraId="03014216" w14:textId="7B617F62"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1.86</w:t>
            </w:r>
          </w:p>
        </w:tc>
        <w:tc>
          <w:tcPr>
            <w:tcW w:w="900" w:type="dxa"/>
            <w:shd w:val="clear" w:color="auto" w:fill="D9D9D9" w:themeFill="background1" w:themeFillShade="D9"/>
          </w:tcPr>
          <w:p w14:paraId="6250F5B8" w14:textId="6660D37A"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2.14</w:t>
            </w:r>
          </w:p>
        </w:tc>
        <w:tc>
          <w:tcPr>
            <w:tcW w:w="1440" w:type="dxa"/>
            <w:shd w:val="clear" w:color="auto" w:fill="D9D9D9" w:themeFill="background1" w:themeFillShade="D9"/>
          </w:tcPr>
          <w:p w14:paraId="56EF88BC" w14:textId="2B9DD958"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Coastal</w:t>
            </w:r>
          </w:p>
        </w:tc>
      </w:tr>
      <w:tr w:rsidR="00ED7E7A" w:rsidRPr="00ED7E7A" w14:paraId="2FEA766C" w14:textId="77777777" w:rsidTr="00ED7E7A">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tcPr>
          <w:p w14:paraId="211AA91B" w14:textId="61A7DFA1"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120904010202</w:t>
            </w:r>
          </w:p>
        </w:tc>
        <w:tc>
          <w:tcPr>
            <w:tcW w:w="936" w:type="dxa"/>
            <w:tcBorders>
              <w:bottom w:val="single" w:sz="4" w:space="0" w:color="3381BD"/>
            </w:tcBorders>
            <w:shd w:val="clear" w:color="auto" w:fill="FFFFFF" w:themeFill="background1"/>
          </w:tcPr>
          <w:p w14:paraId="16D62DA7" w14:textId="003B1B74"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0.77</w:t>
            </w:r>
          </w:p>
        </w:tc>
        <w:tc>
          <w:tcPr>
            <w:tcW w:w="1170" w:type="dxa"/>
            <w:tcBorders>
              <w:bottom w:val="single" w:sz="4" w:space="0" w:color="3381BD"/>
            </w:tcBorders>
            <w:shd w:val="clear" w:color="auto" w:fill="FFFFFF" w:themeFill="background1"/>
          </w:tcPr>
          <w:p w14:paraId="31A22607" w14:textId="7698DD32"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1.65</w:t>
            </w:r>
          </w:p>
        </w:tc>
        <w:tc>
          <w:tcPr>
            <w:tcW w:w="900" w:type="dxa"/>
            <w:tcBorders>
              <w:bottom w:val="single" w:sz="4" w:space="0" w:color="3381BD"/>
            </w:tcBorders>
            <w:shd w:val="clear" w:color="auto" w:fill="FFFFFF" w:themeFill="background1"/>
          </w:tcPr>
          <w:p w14:paraId="3499A386" w14:textId="616ABFE0"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2.14</w:t>
            </w:r>
          </w:p>
        </w:tc>
        <w:tc>
          <w:tcPr>
            <w:tcW w:w="1440" w:type="dxa"/>
            <w:tcBorders>
              <w:bottom w:val="single" w:sz="4" w:space="0" w:color="3381BD"/>
            </w:tcBorders>
            <w:shd w:val="clear" w:color="auto" w:fill="FFFFFF" w:themeFill="background1"/>
          </w:tcPr>
          <w:p w14:paraId="05232260" w14:textId="574FCE10"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Coastal</w:t>
            </w:r>
          </w:p>
        </w:tc>
      </w:tr>
      <w:tr w:rsidR="00ED7E7A" w:rsidRPr="00ED7E7A" w14:paraId="60C665D7" w14:textId="77777777" w:rsidTr="00ED7E7A">
        <w:trPr>
          <w:trHeight w:val="288"/>
          <w:jc w:val="center"/>
        </w:trPr>
        <w:tc>
          <w:tcPr>
            <w:tcW w:w="1673" w:type="dxa"/>
            <w:shd w:val="clear" w:color="auto" w:fill="D9D9D9" w:themeFill="background1" w:themeFillShade="D9"/>
          </w:tcPr>
          <w:p w14:paraId="50CDD3E4" w14:textId="2BA125EA"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120904010203</w:t>
            </w:r>
          </w:p>
        </w:tc>
        <w:tc>
          <w:tcPr>
            <w:tcW w:w="936" w:type="dxa"/>
            <w:shd w:val="clear" w:color="auto" w:fill="D9D9D9" w:themeFill="background1" w:themeFillShade="D9"/>
          </w:tcPr>
          <w:p w14:paraId="0346B6B0" w14:textId="60383D46"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0.68</w:t>
            </w:r>
          </w:p>
        </w:tc>
        <w:tc>
          <w:tcPr>
            <w:tcW w:w="1170" w:type="dxa"/>
            <w:shd w:val="clear" w:color="auto" w:fill="D9D9D9" w:themeFill="background1" w:themeFillShade="D9"/>
          </w:tcPr>
          <w:p w14:paraId="4ADB1DC8" w14:textId="68939A44"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1.65</w:t>
            </w:r>
          </w:p>
        </w:tc>
        <w:tc>
          <w:tcPr>
            <w:tcW w:w="900" w:type="dxa"/>
            <w:shd w:val="clear" w:color="auto" w:fill="D9D9D9" w:themeFill="background1" w:themeFillShade="D9"/>
          </w:tcPr>
          <w:p w14:paraId="53126311" w14:textId="01921BDE"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2.41</w:t>
            </w:r>
          </w:p>
        </w:tc>
        <w:tc>
          <w:tcPr>
            <w:tcW w:w="1440" w:type="dxa"/>
            <w:shd w:val="clear" w:color="auto" w:fill="D9D9D9" w:themeFill="background1" w:themeFillShade="D9"/>
          </w:tcPr>
          <w:p w14:paraId="036F52C1" w14:textId="5D43BC1C"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Coastal</w:t>
            </w:r>
          </w:p>
        </w:tc>
      </w:tr>
      <w:tr w:rsidR="00ED7E7A" w:rsidRPr="00ED7E7A" w14:paraId="7A638044" w14:textId="77777777" w:rsidTr="00ED7E7A">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tcPr>
          <w:p w14:paraId="363DDDFF" w14:textId="0A945B50"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120904010204</w:t>
            </w:r>
          </w:p>
        </w:tc>
        <w:tc>
          <w:tcPr>
            <w:tcW w:w="936" w:type="dxa"/>
            <w:tcBorders>
              <w:bottom w:val="single" w:sz="4" w:space="0" w:color="3381BD"/>
            </w:tcBorders>
            <w:shd w:val="clear" w:color="auto" w:fill="FFFFFF" w:themeFill="background1"/>
          </w:tcPr>
          <w:p w14:paraId="7E7A40E5" w14:textId="787FC288"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0.96</w:t>
            </w:r>
          </w:p>
        </w:tc>
        <w:tc>
          <w:tcPr>
            <w:tcW w:w="1170" w:type="dxa"/>
            <w:tcBorders>
              <w:bottom w:val="single" w:sz="4" w:space="0" w:color="3381BD"/>
            </w:tcBorders>
            <w:shd w:val="clear" w:color="auto" w:fill="FFFFFF" w:themeFill="background1"/>
          </w:tcPr>
          <w:p w14:paraId="3318996A" w14:textId="5856DDA1"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1.79</w:t>
            </w:r>
          </w:p>
        </w:tc>
        <w:tc>
          <w:tcPr>
            <w:tcW w:w="900" w:type="dxa"/>
            <w:tcBorders>
              <w:bottom w:val="single" w:sz="4" w:space="0" w:color="3381BD"/>
            </w:tcBorders>
            <w:shd w:val="clear" w:color="auto" w:fill="FFFFFF" w:themeFill="background1"/>
          </w:tcPr>
          <w:p w14:paraId="51C23386" w14:textId="17815DDB"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1.87</w:t>
            </w:r>
          </w:p>
        </w:tc>
        <w:tc>
          <w:tcPr>
            <w:tcW w:w="1440" w:type="dxa"/>
            <w:tcBorders>
              <w:bottom w:val="single" w:sz="4" w:space="0" w:color="3381BD"/>
            </w:tcBorders>
            <w:shd w:val="clear" w:color="auto" w:fill="FFFFFF" w:themeFill="background1"/>
          </w:tcPr>
          <w:p w14:paraId="223F887A" w14:textId="58FA5168"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Coastal</w:t>
            </w:r>
          </w:p>
        </w:tc>
      </w:tr>
      <w:tr w:rsidR="00ED7E7A" w:rsidRPr="00ED7E7A" w14:paraId="7C66C1DC" w14:textId="77777777" w:rsidTr="00ED7E7A">
        <w:trPr>
          <w:trHeight w:val="288"/>
          <w:jc w:val="center"/>
        </w:trPr>
        <w:tc>
          <w:tcPr>
            <w:tcW w:w="1673" w:type="dxa"/>
            <w:shd w:val="clear" w:color="auto" w:fill="D9D9D9" w:themeFill="background1" w:themeFillShade="D9"/>
          </w:tcPr>
          <w:p w14:paraId="563CA9A3" w14:textId="1611DB20"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120904010205</w:t>
            </w:r>
          </w:p>
        </w:tc>
        <w:tc>
          <w:tcPr>
            <w:tcW w:w="936" w:type="dxa"/>
            <w:shd w:val="clear" w:color="auto" w:fill="D9D9D9" w:themeFill="background1" w:themeFillShade="D9"/>
          </w:tcPr>
          <w:p w14:paraId="7044B27F" w14:textId="46101405"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1.07</w:t>
            </w:r>
          </w:p>
        </w:tc>
        <w:tc>
          <w:tcPr>
            <w:tcW w:w="1170" w:type="dxa"/>
            <w:shd w:val="clear" w:color="auto" w:fill="D9D9D9" w:themeFill="background1" w:themeFillShade="D9"/>
          </w:tcPr>
          <w:p w14:paraId="16809BA3" w14:textId="71DCE2E6"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1.86</w:t>
            </w:r>
          </w:p>
        </w:tc>
        <w:tc>
          <w:tcPr>
            <w:tcW w:w="900" w:type="dxa"/>
            <w:shd w:val="clear" w:color="auto" w:fill="D9D9D9" w:themeFill="background1" w:themeFillShade="D9"/>
          </w:tcPr>
          <w:p w14:paraId="5EDF8C76" w14:textId="41F97EA7"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1.73</w:t>
            </w:r>
          </w:p>
        </w:tc>
        <w:tc>
          <w:tcPr>
            <w:tcW w:w="1440" w:type="dxa"/>
            <w:shd w:val="clear" w:color="auto" w:fill="D9D9D9" w:themeFill="background1" w:themeFillShade="D9"/>
          </w:tcPr>
          <w:p w14:paraId="411C7950" w14:textId="1B7C9221"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Coastal</w:t>
            </w:r>
          </w:p>
        </w:tc>
      </w:tr>
      <w:tr w:rsidR="00ED7E7A" w:rsidRPr="00ED7E7A" w14:paraId="645F7B6C" w14:textId="77777777" w:rsidTr="00ED7E7A">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tcPr>
          <w:p w14:paraId="0631ED9D" w14:textId="14FEBE14" w:rsidR="00ED7E7A" w:rsidRPr="00A921A0" w:rsidRDefault="00ED7E7A" w:rsidP="00ED7E7A">
            <w:pPr>
              <w:tabs>
                <w:tab w:val="clear" w:pos="284"/>
              </w:tabs>
              <w:spacing w:before="20" w:after="20" w:line="240" w:lineRule="auto"/>
              <w:jc w:val="center"/>
              <w:rPr>
                <w:rFonts w:ascii="Calibri" w:hAnsi="Calibri"/>
                <w:kern w:val="0"/>
                <w:szCs w:val="20"/>
                <w:highlight w:val="yellow"/>
              </w:rPr>
            </w:pPr>
            <w:r w:rsidRPr="00A921A0">
              <w:rPr>
                <w:rFonts w:ascii="Calibri" w:hAnsi="Calibri"/>
                <w:szCs w:val="20"/>
              </w:rPr>
              <w:t>120904010206</w:t>
            </w:r>
          </w:p>
        </w:tc>
        <w:tc>
          <w:tcPr>
            <w:tcW w:w="936" w:type="dxa"/>
            <w:tcBorders>
              <w:bottom w:val="single" w:sz="4" w:space="0" w:color="3381BD"/>
            </w:tcBorders>
            <w:shd w:val="clear" w:color="auto" w:fill="FFFFFF" w:themeFill="background1"/>
          </w:tcPr>
          <w:p w14:paraId="44755FA6" w14:textId="0BCEC0B0" w:rsidR="00ED7E7A" w:rsidRPr="00A921A0" w:rsidRDefault="00ED7E7A" w:rsidP="00ED7E7A">
            <w:pPr>
              <w:tabs>
                <w:tab w:val="clear" w:pos="284"/>
              </w:tabs>
              <w:spacing w:before="20" w:after="20" w:line="240" w:lineRule="auto"/>
              <w:jc w:val="center"/>
              <w:rPr>
                <w:rFonts w:ascii="Calibri" w:hAnsi="Calibri"/>
                <w:kern w:val="0"/>
                <w:szCs w:val="20"/>
                <w:highlight w:val="yellow"/>
              </w:rPr>
            </w:pPr>
            <w:r w:rsidRPr="00A921A0">
              <w:rPr>
                <w:rFonts w:ascii="Calibri" w:hAnsi="Calibri"/>
                <w:szCs w:val="20"/>
              </w:rPr>
              <w:t>1.03</w:t>
            </w:r>
          </w:p>
        </w:tc>
        <w:tc>
          <w:tcPr>
            <w:tcW w:w="1170" w:type="dxa"/>
            <w:tcBorders>
              <w:bottom w:val="single" w:sz="4" w:space="0" w:color="3381BD"/>
            </w:tcBorders>
            <w:shd w:val="clear" w:color="auto" w:fill="FFFFFF" w:themeFill="background1"/>
          </w:tcPr>
          <w:p w14:paraId="65E3454F" w14:textId="15C2D4FD" w:rsidR="00ED7E7A" w:rsidRPr="00A921A0" w:rsidRDefault="00ED7E7A" w:rsidP="00ED7E7A">
            <w:pPr>
              <w:tabs>
                <w:tab w:val="clear" w:pos="284"/>
              </w:tabs>
              <w:spacing w:before="20" w:after="20" w:line="240" w:lineRule="auto"/>
              <w:jc w:val="center"/>
              <w:rPr>
                <w:rFonts w:ascii="Calibri" w:hAnsi="Calibri"/>
                <w:kern w:val="0"/>
                <w:szCs w:val="20"/>
                <w:highlight w:val="yellow"/>
              </w:rPr>
            </w:pPr>
            <w:r w:rsidRPr="00A921A0">
              <w:rPr>
                <w:rFonts w:ascii="Calibri" w:hAnsi="Calibri"/>
                <w:szCs w:val="20"/>
              </w:rPr>
              <w:t>2.01</w:t>
            </w:r>
          </w:p>
        </w:tc>
        <w:tc>
          <w:tcPr>
            <w:tcW w:w="900" w:type="dxa"/>
            <w:tcBorders>
              <w:bottom w:val="single" w:sz="4" w:space="0" w:color="3381BD"/>
            </w:tcBorders>
            <w:shd w:val="clear" w:color="auto" w:fill="FFFFFF" w:themeFill="background1"/>
          </w:tcPr>
          <w:p w14:paraId="5AE6D804" w14:textId="6E71B876" w:rsidR="00ED7E7A" w:rsidRPr="00A921A0" w:rsidRDefault="00ED7E7A" w:rsidP="00ED7E7A">
            <w:pPr>
              <w:tabs>
                <w:tab w:val="clear" w:pos="284"/>
              </w:tabs>
              <w:spacing w:before="20" w:after="20" w:line="240" w:lineRule="auto"/>
              <w:jc w:val="center"/>
              <w:rPr>
                <w:rFonts w:ascii="Calibri" w:hAnsi="Calibri"/>
                <w:kern w:val="0"/>
                <w:szCs w:val="20"/>
                <w:highlight w:val="yellow"/>
              </w:rPr>
            </w:pPr>
            <w:r w:rsidRPr="00A921A0">
              <w:rPr>
                <w:rFonts w:ascii="Calibri" w:hAnsi="Calibri"/>
                <w:szCs w:val="20"/>
              </w:rPr>
              <w:t>1.95</w:t>
            </w:r>
          </w:p>
        </w:tc>
        <w:tc>
          <w:tcPr>
            <w:tcW w:w="1440" w:type="dxa"/>
            <w:tcBorders>
              <w:bottom w:val="single" w:sz="4" w:space="0" w:color="3381BD"/>
            </w:tcBorders>
            <w:shd w:val="clear" w:color="auto" w:fill="FFFFFF" w:themeFill="background1"/>
          </w:tcPr>
          <w:p w14:paraId="64F9F601" w14:textId="1BBE7CCF" w:rsidR="00ED7E7A" w:rsidRPr="00A921A0" w:rsidRDefault="00ED7E7A" w:rsidP="00ED7E7A">
            <w:pPr>
              <w:tabs>
                <w:tab w:val="clear" w:pos="284"/>
              </w:tabs>
              <w:spacing w:before="20" w:after="20" w:line="240" w:lineRule="auto"/>
              <w:jc w:val="center"/>
              <w:rPr>
                <w:rFonts w:ascii="Calibri" w:hAnsi="Calibri"/>
                <w:kern w:val="0"/>
                <w:szCs w:val="20"/>
                <w:highlight w:val="yellow"/>
              </w:rPr>
            </w:pPr>
            <w:r w:rsidRPr="00A921A0">
              <w:rPr>
                <w:rFonts w:ascii="Calibri" w:hAnsi="Calibri"/>
                <w:szCs w:val="20"/>
              </w:rPr>
              <w:t>Coastal</w:t>
            </w:r>
          </w:p>
        </w:tc>
      </w:tr>
      <w:tr w:rsidR="00ED7E7A" w:rsidRPr="00ED7E7A" w14:paraId="584E3790" w14:textId="77777777" w:rsidTr="00ED7E7A">
        <w:trPr>
          <w:trHeight w:val="288"/>
          <w:jc w:val="center"/>
        </w:trPr>
        <w:tc>
          <w:tcPr>
            <w:tcW w:w="1673" w:type="dxa"/>
            <w:shd w:val="clear" w:color="auto" w:fill="D9D9D9" w:themeFill="background1" w:themeFillShade="D9"/>
          </w:tcPr>
          <w:p w14:paraId="3E0ED020" w14:textId="75C6C0ED" w:rsidR="00ED7E7A" w:rsidRPr="00A921A0" w:rsidRDefault="00ED7E7A" w:rsidP="00ED7E7A">
            <w:pPr>
              <w:tabs>
                <w:tab w:val="clear" w:pos="284"/>
              </w:tabs>
              <w:spacing w:before="20" w:after="20" w:line="240" w:lineRule="auto"/>
              <w:jc w:val="center"/>
              <w:rPr>
                <w:rFonts w:ascii="Calibri" w:hAnsi="Calibri"/>
                <w:kern w:val="0"/>
                <w:szCs w:val="20"/>
                <w:highlight w:val="yellow"/>
              </w:rPr>
            </w:pPr>
            <w:r w:rsidRPr="00A921A0">
              <w:rPr>
                <w:rFonts w:ascii="Calibri" w:hAnsi="Calibri"/>
                <w:szCs w:val="20"/>
              </w:rPr>
              <w:t>120904010207</w:t>
            </w:r>
          </w:p>
        </w:tc>
        <w:tc>
          <w:tcPr>
            <w:tcW w:w="936" w:type="dxa"/>
            <w:shd w:val="clear" w:color="auto" w:fill="D9D9D9" w:themeFill="background1" w:themeFillShade="D9"/>
          </w:tcPr>
          <w:p w14:paraId="5953390F" w14:textId="64E438FC" w:rsidR="00ED7E7A" w:rsidRPr="00A921A0" w:rsidRDefault="00ED7E7A" w:rsidP="00ED7E7A">
            <w:pPr>
              <w:tabs>
                <w:tab w:val="clear" w:pos="284"/>
              </w:tabs>
              <w:spacing w:before="20" w:after="20" w:line="240" w:lineRule="auto"/>
              <w:jc w:val="center"/>
              <w:rPr>
                <w:rFonts w:ascii="Calibri" w:hAnsi="Calibri"/>
                <w:kern w:val="0"/>
                <w:szCs w:val="20"/>
                <w:highlight w:val="yellow"/>
              </w:rPr>
            </w:pPr>
            <w:r w:rsidRPr="00A921A0">
              <w:rPr>
                <w:rFonts w:ascii="Calibri" w:hAnsi="Calibri"/>
                <w:szCs w:val="20"/>
              </w:rPr>
              <w:t>1.03</w:t>
            </w:r>
          </w:p>
        </w:tc>
        <w:tc>
          <w:tcPr>
            <w:tcW w:w="1170" w:type="dxa"/>
            <w:shd w:val="clear" w:color="auto" w:fill="D9D9D9" w:themeFill="background1" w:themeFillShade="D9"/>
          </w:tcPr>
          <w:p w14:paraId="68C0E1B1" w14:textId="226B032D" w:rsidR="00ED7E7A" w:rsidRPr="00A921A0" w:rsidRDefault="00ED7E7A" w:rsidP="00ED7E7A">
            <w:pPr>
              <w:tabs>
                <w:tab w:val="clear" w:pos="284"/>
              </w:tabs>
              <w:spacing w:before="20" w:after="20" w:line="240" w:lineRule="auto"/>
              <w:jc w:val="center"/>
              <w:rPr>
                <w:rFonts w:ascii="Calibri" w:hAnsi="Calibri"/>
                <w:kern w:val="0"/>
                <w:szCs w:val="20"/>
                <w:highlight w:val="yellow"/>
              </w:rPr>
            </w:pPr>
            <w:r w:rsidRPr="00A921A0">
              <w:rPr>
                <w:rFonts w:ascii="Calibri" w:hAnsi="Calibri"/>
                <w:szCs w:val="20"/>
              </w:rPr>
              <w:t>2.58</w:t>
            </w:r>
          </w:p>
        </w:tc>
        <w:tc>
          <w:tcPr>
            <w:tcW w:w="900" w:type="dxa"/>
            <w:shd w:val="clear" w:color="auto" w:fill="D9D9D9" w:themeFill="background1" w:themeFillShade="D9"/>
          </w:tcPr>
          <w:p w14:paraId="4A9F3D0F" w14:textId="7E6590D6" w:rsidR="00ED7E7A" w:rsidRPr="00A921A0" w:rsidRDefault="00ED7E7A" w:rsidP="00ED7E7A">
            <w:pPr>
              <w:tabs>
                <w:tab w:val="clear" w:pos="284"/>
              </w:tabs>
              <w:spacing w:before="20" w:after="20" w:line="240" w:lineRule="auto"/>
              <w:jc w:val="center"/>
              <w:rPr>
                <w:rFonts w:ascii="Calibri" w:hAnsi="Calibri"/>
                <w:kern w:val="0"/>
                <w:szCs w:val="20"/>
                <w:highlight w:val="yellow"/>
              </w:rPr>
            </w:pPr>
            <w:r w:rsidRPr="00A921A0">
              <w:rPr>
                <w:rFonts w:ascii="Calibri" w:hAnsi="Calibri"/>
                <w:szCs w:val="20"/>
              </w:rPr>
              <w:t>2.51</w:t>
            </w:r>
          </w:p>
        </w:tc>
        <w:tc>
          <w:tcPr>
            <w:tcW w:w="1440" w:type="dxa"/>
            <w:shd w:val="clear" w:color="auto" w:fill="D9D9D9" w:themeFill="background1" w:themeFillShade="D9"/>
          </w:tcPr>
          <w:p w14:paraId="59F648A8" w14:textId="19726A7D" w:rsidR="00ED7E7A" w:rsidRPr="00A921A0" w:rsidRDefault="00ED7E7A" w:rsidP="00ED7E7A">
            <w:pPr>
              <w:tabs>
                <w:tab w:val="clear" w:pos="284"/>
              </w:tabs>
              <w:spacing w:before="20" w:after="20" w:line="240" w:lineRule="auto"/>
              <w:jc w:val="center"/>
              <w:rPr>
                <w:rFonts w:ascii="Calibri" w:hAnsi="Calibri"/>
                <w:kern w:val="0"/>
                <w:szCs w:val="20"/>
                <w:highlight w:val="yellow"/>
              </w:rPr>
            </w:pPr>
            <w:r w:rsidRPr="00A921A0">
              <w:rPr>
                <w:rFonts w:ascii="Calibri" w:hAnsi="Calibri"/>
                <w:szCs w:val="20"/>
              </w:rPr>
              <w:t>Coastal</w:t>
            </w:r>
          </w:p>
        </w:tc>
      </w:tr>
      <w:tr w:rsidR="00ED7E7A" w:rsidRPr="00ED7E7A" w14:paraId="24CCDDF1" w14:textId="77777777" w:rsidTr="00ED7E7A">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tcPr>
          <w:p w14:paraId="4BB663AE" w14:textId="556C03EB"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120904010301</w:t>
            </w:r>
          </w:p>
        </w:tc>
        <w:tc>
          <w:tcPr>
            <w:tcW w:w="936" w:type="dxa"/>
            <w:tcBorders>
              <w:bottom w:val="single" w:sz="4" w:space="0" w:color="3381BD"/>
            </w:tcBorders>
            <w:shd w:val="clear" w:color="auto" w:fill="FFFFFF" w:themeFill="background1"/>
          </w:tcPr>
          <w:p w14:paraId="2F1AF848" w14:textId="2BDF254A"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0.72</w:t>
            </w:r>
          </w:p>
        </w:tc>
        <w:tc>
          <w:tcPr>
            <w:tcW w:w="1170" w:type="dxa"/>
            <w:tcBorders>
              <w:bottom w:val="single" w:sz="4" w:space="0" w:color="3381BD"/>
            </w:tcBorders>
            <w:shd w:val="clear" w:color="auto" w:fill="FFFFFF" w:themeFill="background1"/>
          </w:tcPr>
          <w:p w14:paraId="38B3B57A" w14:textId="2AA65656"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1.93</w:t>
            </w:r>
          </w:p>
        </w:tc>
        <w:tc>
          <w:tcPr>
            <w:tcW w:w="900" w:type="dxa"/>
            <w:tcBorders>
              <w:bottom w:val="single" w:sz="4" w:space="0" w:color="3381BD"/>
            </w:tcBorders>
            <w:shd w:val="clear" w:color="auto" w:fill="FFFFFF" w:themeFill="background1"/>
          </w:tcPr>
          <w:p w14:paraId="6145E28F" w14:textId="4A4ADB89"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2.67</w:t>
            </w:r>
          </w:p>
        </w:tc>
        <w:tc>
          <w:tcPr>
            <w:tcW w:w="1440" w:type="dxa"/>
            <w:tcBorders>
              <w:bottom w:val="single" w:sz="4" w:space="0" w:color="3381BD"/>
            </w:tcBorders>
            <w:shd w:val="clear" w:color="auto" w:fill="FFFFFF" w:themeFill="background1"/>
          </w:tcPr>
          <w:p w14:paraId="51116E9A" w14:textId="34D4FCBF"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Coastal</w:t>
            </w:r>
          </w:p>
        </w:tc>
      </w:tr>
      <w:tr w:rsidR="00ED7E7A" w:rsidRPr="00ED7E7A" w14:paraId="40030AD4" w14:textId="77777777" w:rsidTr="00ED7E7A">
        <w:trPr>
          <w:trHeight w:val="288"/>
          <w:jc w:val="center"/>
        </w:trPr>
        <w:tc>
          <w:tcPr>
            <w:tcW w:w="1673" w:type="dxa"/>
            <w:shd w:val="clear" w:color="auto" w:fill="D9D9D9" w:themeFill="background1" w:themeFillShade="D9"/>
          </w:tcPr>
          <w:p w14:paraId="626B31C7" w14:textId="69F10D64"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120904010302</w:t>
            </w:r>
          </w:p>
        </w:tc>
        <w:tc>
          <w:tcPr>
            <w:tcW w:w="936" w:type="dxa"/>
            <w:shd w:val="clear" w:color="auto" w:fill="D9D9D9" w:themeFill="background1" w:themeFillShade="D9"/>
          </w:tcPr>
          <w:p w14:paraId="45618738" w14:textId="5F9BA5A5"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1.45</w:t>
            </w:r>
          </w:p>
        </w:tc>
        <w:tc>
          <w:tcPr>
            <w:tcW w:w="1170" w:type="dxa"/>
            <w:shd w:val="clear" w:color="auto" w:fill="D9D9D9" w:themeFill="background1" w:themeFillShade="D9"/>
          </w:tcPr>
          <w:p w14:paraId="498D46B6" w14:textId="712E8F7E"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3.27</w:t>
            </w:r>
          </w:p>
        </w:tc>
        <w:tc>
          <w:tcPr>
            <w:tcW w:w="900" w:type="dxa"/>
            <w:shd w:val="clear" w:color="auto" w:fill="D9D9D9" w:themeFill="background1" w:themeFillShade="D9"/>
          </w:tcPr>
          <w:p w14:paraId="4BDE8603" w14:textId="2243CBD6"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2.26</w:t>
            </w:r>
          </w:p>
        </w:tc>
        <w:tc>
          <w:tcPr>
            <w:tcW w:w="1440" w:type="dxa"/>
            <w:shd w:val="clear" w:color="auto" w:fill="D9D9D9" w:themeFill="background1" w:themeFillShade="D9"/>
          </w:tcPr>
          <w:p w14:paraId="32C80F63" w14:textId="1DEF9C59"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Coastal</w:t>
            </w:r>
          </w:p>
        </w:tc>
      </w:tr>
      <w:tr w:rsidR="00ED7E7A" w:rsidRPr="00ED7E7A" w14:paraId="5B7E9CEF" w14:textId="77777777" w:rsidTr="00ED7E7A">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tcPr>
          <w:p w14:paraId="4FC333E4" w14:textId="0C4DC060"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120904010303</w:t>
            </w:r>
          </w:p>
        </w:tc>
        <w:tc>
          <w:tcPr>
            <w:tcW w:w="936" w:type="dxa"/>
            <w:tcBorders>
              <w:bottom w:val="single" w:sz="4" w:space="0" w:color="3381BD"/>
            </w:tcBorders>
            <w:shd w:val="clear" w:color="auto" w:fill="FFFFFF" w:themeFill="background1"/>
          </w:tcPr>
          <w:p w14:paraId="0EAA999B" w14:textId="1DD9E5A3"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0.88</w:t>
            </w:r>
          </w:p>
        </w:tc>
        <w:tc>
          <w:tcPr>
            <w:tcW w:w="1170" w:type="dxa"/>
            <w:tcBorders>
              <w:bottom w:val="single" w:sz="4" w:space="0" w:color="3381BD"/>
            </w:tcBorders>
            <w:shd w:val="clear" w:color="auto" w:fill="FFFFFF" w:themeFill="background1"/>
          </w:tcPr>
          <w:p w14:paraId="41D398BD" w14:textId="4B4B71FC"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2.04</w:t>
            </w:r>
          </w:p>
        </w:tc>
        <w:tc>
          <w:tcPr>
            <w:tcW w:w="900" w:type="dxa"/>
            <w:tcBorders>
              <w:bottom w:val="single" w:sz="4" w:space="0" w:color="3381BD"/>
            </w:tcBorders>
            <w:shd w:val="clear" w:color="auto" w:fill="FFFFFF" w:themeFill="background1"/>
          </w:tcPr>
          <w:p w14:paraId="6D9764CC" w14:textId="2860AD3C"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2.32</w:t>
            </w:r>
          </w:p>
        </w:tc>
        <w:tc>
          <w:tcPr>
            <w:tcW w:w="1440" w:type="dxa"/>
            <w:tcBorders>
              <w:bottom w:val="single" w:sz="4" w:space="0" w:color="3381BD"/>
            </w:tcBorders>
            <w:shd w:val="clear" w:color="auto" w:fill="FFFFFF" w:themeFill="background1"/>
          </w:tcPr>
          <w:p w14:paraId="6402D3A7" w14:textId="1FE2A4B9"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Coastal</w:t>
            </w:r>
          </w:p>
        </w:tc>
      </w:tr>
      <w:tr w:rsidR="00ED7E7A" w:rsidRPr="00ED7E7A" w14:paraId="69036FFC" w14:textId="77777777" w:rsidTr="00ED7E7A">
        <w:trPr>
          <w:trHeight w:val="288"/>
          <w:jc w:val="center"/>
        </w:trPr>
        <w:tc>
          <w:tcPr>
            <w:tcW w:w="1673" w:type="dxa"/>
            <w:shd w:val="clear" w:color="auto" w:fill="D9D9D9" w:themeFill="background1" w:themeFillShade="D9"/>
          </w:tcPr>
          <w:p w14:paraId="235772EA" w14:textId="54D62373"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120904010304</w:t>
            </w:r>
          </w:p>
        </w:tc>
        <w:tc>
          <w:tcPr>
            <w:tcW w:w="936" w:type="dxa"/>
            <w:shd w:val="clear" w:color="auto" w:fill="D9D9D9" w:themeFill="background1" w:themeFillShade="D9"/>
          </w:tcPr>
          <w:p w14:paraId="6CE038AC" w14:textId="361ACF3D"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1.26</w:t>
            </w:r>
          </w:p>
        </w:tc>
        <w:tc>
          <w:tcPr>
            <w:tcW w:w="1170" w:type="dxa"/>
            <w:shd w:val="clear" w:color="auto" w:fill="D9D9D9" w:themeFill="background1" w:themeFillShade="D9"/>
          </w:tcPr>
          <w:p w14:paraId="70EB0B21" w14:textId="3D8D368B"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3.37</w:t>
            </w:r>
          </w:p>
        </w:tc>
        <w:tc>
          <w:tcPr>
            <w:tcW w:w="900" w:type="dxa"/>
            <w:shd w:val="clear" w:color="auto" w:fill="D9D9D9" w:themeFill="background1" w:themeFillShade="D9"/>
          </w:tcPr>
          <w:p w14:paraId="0416D95E" w14:textId="6D725519"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2.67</w:t>
            </w:r>
          </w:p>
        </w:tc>
        <w:tc>
          <w:tcPr>
            <w:tcW w:w="1440" w:type="dxa"/>
            <w:shd w:val="clear" w:color="auto" w:fill="D9D9D9" w:themeFill="background1" w:themeFillShade="D9"/>
          </w:tcPr>
          <w:p w14:paraId="7B9D9FAB" w14:textId="5637A1C8"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Coastal</w:t>
            </w:r>
          </w:p>
        </w:tc>
      </w:tr>
      <w:tr w:rsidR="00ED7E7A" w:rsidRPr="00ED7E7A" w14:paraId="2CAD0588" w14:textId="77777777" w:rsidTr="00ED7E7A">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tcPr>
          <w:p w14:paraId="43EC02F8" w14:textId="2F465FAE"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120904010305</w:t>
            </w:r>
          </w:p>
        </w:tc>
        <w:tc>
          <w:tcPr>
            <w:tcW w:w="936" w:type="dxa"/>
            <w:tcBorders>
              <w:bottom w:val="single" w:sz="4" w:space="0" w:color="3381BD"/>
            </w:tcBorders>
            <w:shd w:val="clear" w:color="auto" w:fill="FFFFFF" w:themeFill="background1"/>
          </w:tcPr>
          <w:p w14:paraId="503AB790" w14:textId="39D170E0"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1.20</w:t>
            </w:r>
          </w:p>
        </w:tc>
        <w:tc>
          <w:tcPr>
            <w:tcW w:w="1170" w:type="dxa"/>
            <w:tcBorders>
              <w:bottom w:val="single" w:sz="4" w:space="0" w:color="3381BD"/>
            </w:tcBorders>
            <w:shd w:val="clear" w:color="auto" w:fill="FFFFFF" w:themeFill="background1"/>
          </w:tcPr>
          <w:p w14:paraId="77A0F67C" w14:textId="32E412F9"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2.43</w:t>
            </w:r>
          </w:p>
        </w:tc>
        <w:tc>
          <w:tcPr>
            <w:tcW w:w="900" w:type="dxa"/>
            <w:tcBorders>
              <w:bottom w:val="single" w:sz="4" w:space="0" w:color="3381BD"/>
            </w:tcBorders>
            <w:shd w:val="clear" w:color="auto" w:fill="FFFFFF" w:themeFill="background1"/>
          </w:tcPr>
          <w:p w14:paraId="751CF7D1" w14:textId="72B8ACE0"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2.02</w:t>
            </w:r>
          </w:p>
        </w:tc>
        <w:tc>
          <w:tcPr>
            <w:tcW w:w="1440" w:type="dxa"/>
            <w:tcBorders>
              <w:bottom w:val="single" w:sz="4" w:space="0" w:color="3381BD"/>
            </w:tcBorders>
            <w:shd w:val="clear" w:color="auto" w:fill="FFFFFF" w:themeFill="background1"/>
          </w:tcPr>
          <w:p w14:paraId="735C0808" w14:textId="31CD0616"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Coastal</w:t>
            </w:r>
          </w:p>
        </w:tc>
      </w:tr>
      <w:tr w:rsidR="00ED7E7A" w:rsidRPr="00ED7E7A" w14:paraId="53A1EE4B" w14:textId="77777777" w:rsidTr="00ED7E7A">
        <w:trPr>
          <w:trHeight w:val="288"/>
          <w:jc w:val="center"/>
        </w:trPr>
        <w:tc>
          <w:tcPr>
            <w:tcW w:w="1673" w:type="dxa"/>
            <w:shd w:val="clear" w:color="auto" w:fill="D9D9D9" w:themeFill="background1" w:themeFillShade="D9"/>
          </w:tcPr>
          <w:p w14:paraId="04B9F82B" w14:textId="216F4572"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120904010306</w:t>
            </w:r>
          </w:p>
        </w:tc>
        <w:tc>
          <w:tcPr>
            <w:tcW w:w="936" w:type="dxa"/>
            <w:shd w:val="clear" w:color="auto" w:fill="D9D9D9" w:themeFill="background1" w:themeFillShade="D9"/>
          </w:tcPr>
          <w:p w14:paraId="6D724137" w14:textId="44C7FCE2"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1.05</w:t>
            </w:r>
          </w:p>
        </w:tc>
        <w:tc>
          <w:tcPr>
            <w:tcW w:w="1170" w:type="dxa"/>
            <w:shd w:val="clear" w:color="auto" w:fill="D9D9D9" w:themeFill="background1" w:themeFillShade="D9"/>
          </w:tcPr>
          <w:p w14:paraId="533CD2A4" w14:textId="473D351B"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2.07</w:t>
            </w:r>
          </w:p>
        </w:tc>
        <w:tc>
          <w:tcPr>
            <w:tcW w:w="900" w:type="dxa"/>
            <w:shd w:val="clear" w:color="auto" w:fill="D9D9D9" w:themeFill="background1" w:themeFillShade="D9"/>
          </w:tcPr>
          <w:p w14:paraId="5F69BA90" w14:textId="122B1FD5"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1.98</w:t>
            </w:r>
          </w:p>
        </w:tc>
        <w:tc>
          <w:tcPr>
            <w:tcW w:w="1440" w:type="dxa"/>
            <w:shd w:val="clear" w:color="auto" w:fill="D9D9D9" w:themeFill="background1" w:themeFillShade="D9"/>
          </w:tcPr>
          <w:p w14:paraId="7627101C" w14:textId="1B70EBBF"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Coastal</w:t>
            </w:r>
          </w:p>
        </w:tc>
      </w:tr>
      <w:tr w:rsidR="00ED7E7A" w:rsidRPr="00ED7E7A" w14:paraId="23205D22" w14:textId="77777777" w:rsidTr="00ED7E7A">
        <w:trPr>
          <w:cnfStyle w:val="000000100000" w:firstRow="0" w:lastRow="0" w:firstColumn="0" w:lastColumn="0" w:oddVBand="0" w:evenVBand="0" w:oddHBand="1" w:evenHBand="0" w:firstRowFirstColumn="0" w:firstRowLastColumn="0" w:lastRowFirstColumn="0" w:lastRowLastColumn="0"/>
          <w:trHeight w:val="288"/>
          <w:jc w:val="center"/>
        </w:trPr>
        <w:tc>
          <w:tcPr>
            <w:tcW w:w="1673" w:type="dxa"/>
            <w:tcBorders>
              <w:bottom w:val="single" w:sz="4" w:space="0" w:color="3381BD"/>
            </w:tcBorders>
            <w:shd w:val="clear" w:color="auto" w:fill="FFFFFF" w:themeFill="background1"/>
          </w:tcPr>
          <w:p w14:paraId="063F9149" w14:textId="5610CF29"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120904010307</w:t>
            </w:r>
          </w:p>
        </w:tc>
        <w:tc>
          <w:tcPr>
            <w:tcW w:w="936" w:type="dxa"/>
            <w:tcBorders>
              <w:bottom w:val="single" w:sz="4" w:space="0" w:color="3381BD"/>
            </w:tcBorders>
            <w:shd w:val="clear" w:color="auto" w:fill="FFFFFF" w:themeFill="background1"/>
          </w:tcPr>
          <w:p w14:paraId="4FB54F6C" w14:textId="5DE82A64"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0.94</w:t>
            </w:r>
          </w:p>
        </w:tc>
        <w:tc>
          <w:tcPr>
            <w:tcW w:w="1170" w:type="dxa"/>
            <w:tcBorders>
              <w:bottom w:val="single" w:sz="4" w:space="0" w:color="3381BD"/>
            </w:tcBorders>
            <w:shd w:val="clear" w:color="auto" w:fill="FFFFFF" w:themeFill="background1"/>
          </w:tcPr>
          <w:p w14:paraId="79B4BB05" w14:textId="2EAF17A5"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1.88</w:t>
            </w:r>
          </w:p>
        </w:tc>
        <w:tc>
          <w:tcPr>
            <w:tcW w:w="900" w:type="dxa"/>
            <w:tcBorders>
              <w:bottom w:val="single" w:sz="4" w:space="0" w:color="3381BD"/>
            </w:tcBorders>
            <w:shd w:val="clear" w:color="auto" w:fill="FFFFFF" w:themeFill="background1"/>
          </w:tcPr>
          <w:p w14:paraId="2577B863" w14:textId="0E2ADC34"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2.00</w:t>
            </w:r>
          </w:p>
        </w:tc>
        <w:tc>
          <w:tcPr>
            <w:tcW w:w="1440" w:type="dxa"/>
            <w:tcBorders>
              <w:bottom w:val="single" w:sz="4" w:space="0" w:color="3381BD"/>
            </w:tcBorders>
            <w:shd w:val="clear" w:color="auto" w:fill="FFFFFF" w:themeFill="background1"/>
          </w:tcPr>
          <w:p w14:paraId="7CE97452" w14:textId="1D4E6067"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Coastal</w:t>
            </w:r>
          </w:p>
        </w:tc>
      </w:tr>
      <w:tr w:rsidR="00ED7E7A" w:rsidRPr="00ED7E7A" w14:paraId="415BAD30" w14:textId="77777777" w:rsidTr="00ED7E7A">
        <w:trPr>
          <w:trHeight w:val="288"/>
          <w:jc w:val="center"/>
        </w:trPr>
        <w:tc>
          <w:tcPr>
            <w:tcW w:w="1673" w:type="dxa"/>
            <w:shd w:val="clear" w:color="auto" w:fill="D9D9D9" w:themeFill="background1" w:themeFillShade="D9"/>
          </w:tcPr>
          <w:p w14:paraId="2BA1B80C" w14:textId="62D51B05"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120904010308</w:t>
            </w:r>
          </w:p>
        </w:tc>
        <w:tc>
          <w:tcPr>
            <w:tcW w:w="936" w:type="dxa"/>
            <w:shd w:val="clear" w:color="auto" w:fill="D9D9D9" w:themeFill="background1" w:themeFillShade="D9"/>
          </w:tcPr>
          <w:p w14:paraId="761E5DE7" w14:textId="247A7339"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0.63</w:t>
            </w:r>
          </w:p>
        </w:tc>
        <w:tc>
          <w:tcPr>
            <w:tcW w:w="1170" w:type="dxa"/>
            <w:shd w:val="clear" w:color="auto" w:fill="D9D9D9" w:themeFill="background1" w:themeFillShade="D9"/>
          </w:tcPr>
          <w:p w14:paraId="060553F1" w14:textId="08A31479"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1.27</w:t>
            </w:r>
          </w:p>
        </w:tc>
        <w:tc>
          <w:tcPr>
            <w:tcW w:w="900" w:type="dxa"/>
            <w:shd w:val="clear" w:color="auto" w:fill="D9D9D9" w:themeFill="background1" w:themeFillShade="D9"/>
          </w:tcPr>
          <w:p w14:paraId="1572031E" w14:textId="7355135C"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2.01</w:t>
            </w:r>
          </w:p>
        </w:tc>
        <w:tc>
          <w:tcPr>
            <w:tcW w:w="1440" w:type="dxa"/>
            <w:shd w:val="clear" w:color="auto" w:fill="D9D9D9" w:themeFill="background1" w:themeFillShade="D9"/>
          </w:tcPr>
          <w:p w14:paraId="51EE6313" w14:textId="21D4B379" w:rsidR="00ED7E7A" w:rsidRPr="00A921A0" w:rsidRDefault="00ED7E7A" w:rsidP="00ED7E7A">
            <w:pPr>
              <w:tabs>
                <w:tab w:val="clear" w:pos="284"/>
              </w:tabs>
              <w:spacing w:before="20" w:after="20" w:line="240" w:lineRule="auto"/>
              <w:jc w:val="center"/>
              <w:rPr>
                <w:rFonts w:ascii="Calibri" w:hAnsi="Calibri"/>
                <w:szCs w:val="20"/>
              </w:rPr>
            </w:pPr>
            <w:r w:rsidRPr="00A921A0">
              <w:rPr>
                <w:rFonts w:ascii="Calibri" w:hAnsi="Calibri"/>
                <w:szCs w:val="20"/>
              </w:rPr>
              <w:t>Coastal</w:t>
            </w:r>
          </w:p>
        </w:tc>
      </w:tr>
    </w:tbl>
    <w:p w14:paraId="0D27FFEC" w14:textId="77777777" w:rsidR="00ED7E7A" w:rsidRPr="00ED7E7A" w:rsidRDefault="00ED7E7A" w:rsidP="00ED7E7A">
      <w:pPr>
        <w:rPr>
          <w:rFonts w:ascii="Arial" w:eastAsia="Times New Roman" w:hAnsi="Arial" w:cs="Times New Roman"/>
        </w:rPr>
      </w:pPr>
    </w:p>
    <w:p w14:paraId="5291C2E5" w14:textId="5013F148" w:rsidR="00ED7E7A" w:rsidRPr="00ED7E7A" w:rsidRDefault="00ED7E7A" w:rsidP="00ED7E7A">
      <w:pPr>
        <w:rPr>
          <w:rFonts w:ascii="Arial" w:eastAsia="Times New Roman" w:hAnsi="Arial" w:cs="Times New Roman"/>
        </w:rPr>
      </w:pPr>
      <w:r w:rsidRPr="00ED7E7A">
        <w:rPr>
          <w:rFonts w:ascii="Arial" w:eastAsia="Times New Roman" w:hAnsi="Arial" w:cs="Times New Roman"/>
        </w:rPr>
        <w:t xml:space="preserve">For the </w:t>
      </w:r>
      <w:r w:rsidR="00A921A0">
        <w:rPr>
          <w:rFonts w:ascii="Arial" w:eastAsia="Times New Roman" w:hAnsi="Arial" w:cs="Times New Roman"/>
        </w:rPr>
        <w:t>San Bernard</w:t>
      </w:r>
      <w:r w:rsidRPr="00ED7E7A">
        <w:rPr>
          <w:rFonts w:ascii="Arial" w:eastAsia="Times New Roman" w:hAnsi="Arial" w:cs="Times New Roman"/>
        </w:rPr>
        <w:t xml:space="preserve"> watershed, the following parameters were applied to remove or reduce floodplain inundation:</w:t>
      </w:r>
    </w:p>
    <w:p w14:paraId="3CEEB3F1" w14:textId="77777777" w:rsidR="00ED7E7A" w:rsidRPr="00ED7E7A" w:rsidRDefault="00ED7E7A" w:rsidP="00ED7E7A">
      <w:pPr>
        <w:rPr>
          <w:rFonts w:ascii="Arial" w:eastAsia="Times New Roman" w:hAnsi="Arial" w:cs="Times New Roman"/>
        </w:rPr>
      </w:pPr>
    </w:p>
    <w:p w14:paraId="2C79FBD8" w14:textId="77777777" w:rsidR="00ED7E7A" w:rsidRPr="00ED7E7A" w:rsidRDefault="00ED7E7A" w:rsidP="00001CB2">
      <w:pPr>
        <w:pStyle w:val="Heading4"/>
      </w:pPr>
      <w:bookmarkStart w:id="291" w:name="_Toc94686878"/>
      <w:bookmarkStart w:id="292" w:name="_Toc106973570"/>
      <w:r w:rsidRPr="00ED7E7A">
        <w:t>Riverine Methodology</w:t>
      </w:r>
      <w:bookmarkEnd w:id="291"/>
      <w:bookmarkEnd w:id="292"/>
    </w:p>
    <w:p w14:paraId="5EBF5865" w14:textId="77777777" w:rsidR="00ED7E7A" w:rsidRPr="00ED7E7A" w:rsidRDefault="00ED7E7A" w:rsidP="00ED7E7A">
      <w:pPr>
        <w:numPr>
          <w:ilvl w:val="0"/>
          <w:numId w:val="37"/>
        </w:numPr>
        <w:spacing w:line="276" w:lineRule="auto"/>
        <w:contextualSpacing/>
      </w:pPr>
      <w:r w:rsidRPr="00ED7E7A">
        <w:t>Removal of all polygons smaller than 10,890 square feet, regardless of average depth.</w:t>
      </w:r>
    </w:p>
    <w:p w14:paraId="6DAF0D1B" w14:textId="77777777" w:rsidR="00ED7E7A" w:rsidRPr="00ED7E7A" w:rsidRDefault="00ED7E7A" w:rsidP="00ED7E7A">
      <w:pPr>
        <w:numPr>
          <w:ilvl w:val="0"/>
          <w:numId w:val="37"/>
        </w:numPr>
        <w:spacing w:line="276" w:lineRule="auto"/>
        <w:contextualSpacing/>
      </w:pPr>
      <w:r w:rsidRPr="00ED7E7A">
        <w:t>Removal of polygons between 10,890 and 21,780 square feet with an average depth less than ½ foot.</w:t>
      </w:r>
    </w:p>
    <w:p w14:paraId="6F96ACA8" w14:textId="77777777" w:rsidR="00ED7E7A" w:rsidRPr="00ED7E7A" w:rsidRDefault="00ED7E7A" w:rsidP="00ED7E7A">
      <w:pPr>
        <w:numPr>
          <w:ilvl w:val="0"/>
          <w:numId w:val="37"/>
        </w:numPr>
        <w:spacing w:line="276" w:lineRule="auto"/>
        <w:contextualSpacing/>
      </w:pPr>
      <w:r w:rsidRPr="00ED7E7A">
        <w:t>Removal of polygons between 21,780 and 43,560 square feet with an average depth less than ¼ foot.</w:t>
      </w:r>
    </w:p>
    <w:p w14:paraId="026A9FCC" w14:textId="77777777" w:rsidR="00ED7E7A" w:rsidRPr="00ED7E7A" w:rsidRDefault="00ED7E7A" w:rsidP="00ED7E7A">
      <w:pPr>
        <w:numPr>
          <w:ilvl w:val="0"/>
          <w:numId w:val="37"/>
        </w:numPr>
        <w:spacing w:line="276" w:lineRule="auto"/>
        <w:contextualSpacing/>
      </w:pPr>
      <w:r w:rsidRPr="00ED7E7A">
        <w:t>Removal of polygons between 43,560 and 87,120 square feet with an average depth less than 1/10</w:t>
      </w:r>
      <w:r w:rsidRPr="00ED7E7A">
        <w:rPr>
          <w:vertAlign w:val="superscript"/>
        </w:rPr>
        <w:t>th</w:t>
      </w:r>
      <w:r w:rsidRPr="00ED7E7A">
        <w:t xml:space="preserve"> foot.</w:t>
      </w:r>
    </w:p>
    <w:p w14:paraId="4F8104D7" w14:textId="77777777" w:rsidR="00ED7E7A" w:rsidRPr="00ED7E7A" w:rsidRDefault="00ED7E7A" w:rsidP="00ED7E7A">
      <w:pPr>
        <w:rPr>
          <w:rFonts w:ascii="Arial" w:eastAsia="Times New Roman" w:hAnsi="Arial" w:cs="Times New Roman"/>
        </w:rPr>
      </w:pPr>
    </w:p>
    <w:p w14:paraId="23A37AA2" w14:textId="77777777" w:rsidR="00ED7E7A" w:rsidRPr="00ED7E7A" w:rsidRDefault="00ED7E7A" w:rsidP="00001CB2">
      <w:pPr>
        <w:pStyle w:val="Heading4"/>
      </w:pPr>
      <w:bookmarkStart w:id="293" w:name="_Toc94686879"/>
      <w:bookmarkStart w:id="294" w:name="_Toc106973571"/>
      <w:r w:rsidRPr="00ED7E7A">
        <w:lastRenderedPageBreak/>
        <w:t>Coastal Methodology</w:t>
      </w:r>
      <w:bookmarkEnd w:id="293"/>
      <w:bookmarkEnd w:id="294"/>
    </w:p>
    <w:p w14:paraId="51A4711E" w14:textId="77777777" w:rsidR="00ED7E7A" w:rsidRPr="00ED7E7A" w:rsidRDefault="00ED7E7A" w:rsidP="00ED7E7A">
      <w:pPr>
        <w:numPr>
          <w:ilvl w:val="0"/>
          <w:numId w:val="32"/>
        </w:numPr>
        <w:tabs>
          <w:tab w:val="clear" w:pos="284"/>
          <w:tab w:val="num" w:pos="360"/>
        </w:tabs>
        <w:spacing w:after="200" w:line="276" w:lineRule="auto"/>
        <w:contextualSpacing/>
        <w:rPr>
          <w:rFonts w:ascii="Arial" w:eastAsia="Times New Roman" w:hAnsi="Arial" w:cs="Arial"/>
          <w:kern w:val="0"/>
        </w:rPr>
      </w:pPr>
      <w:r w:rsidRPr="00ED7E7A">
        <w:rPr>
          <w:rFonts w:ascii="Arial" w:eastAsia="Times New Roman" w:hAnsi="Arial" w:cs="Arial"/>
          <w:kern w:val="0"/>
        </w:rPr>
        <w:t>Removal of all depths below 1/3</w:t>
      </w:r>
      <w:r w:rsidRPr="00ED7E7A">
        <w:rPr>
          <w:rFonts w:ascii="Arial" w:eastAsia="Times New Roman" w:hAnsi="Arial" w:cs="Arial"/>
          <w:kern w:val="0"/>
          <w:vertAlign w:val="superscript"/>
        </w:rPr>
        <w:t>rd</w:t>
      </w:r>
      <w:r w:rsidRPr="00ED7E7A">
        <w:rPr>
          <w:rFonts w:ascii="Arial" w:eastAsia="Times New Roman" w:hAnsi="Arial" w:cs="Arial"/>
          <w:kern w:val="0"/>
        </w:rPr>
        <w:t xml:space="preserve"> of a foot across the watershed.</w:t>
      </w:r>
    </w:p>
    <w:p w14:paraId="2C9464B1" w14:textId="77777777" w:rsidR="00ED7E7A" w:rsidRPr="00ED7E7A" w:rsidRDefault="00ED7E7A" w:rsidP="00ED7E7A">
      <w:pPr>
        <w:numPr>
          <w:ilvl w:val="0"/>
          <w:numId w:val="32"/>
        </w:numPr>
        <w:tabs>
          <w:tab w:val="clear" w:pos="284"/>
          <w:tab w:val="num" w:pos="360"/>
        </w:tabs>
        <w:spacing w:after="200" w:line="276" w:lineRule="auto"/>
        <w:contextualSpacing/>
        <w:rPr>
          <w:rFonts w:ascii="Arial" w:eastAsia="Times New Roman" w:hAnsi="Arial" w:cs="Arial"/>
          <w:kern w:val="0"/>
        </w:rPr>
      </w:pPr>
      <w:r w:rsidRPr="00ED7E7A">
        <w:rPr>
          <w:rFonts w:ascii="Arial" w:eastAsia="Times New Roman" w:hAnsi="Arial" w:cs="Arial"/>
          <w:kern w:val="0"/>
        </w:rPr>
        <w:t>Removal of all polygons smaller than 10,890 square feet, regardless of average depth.</w:t>
      </w:r>
    </w:p>
    <w:p w14:paraId="53E79724" w14:textId="77777777" w:rsidR="00ED7E7A" w:rsidRPr="00ED7E7A" w:rsidRDefault="00ED7E7A" w:rsidP="00ED7E7A">
      <w:pPr>
        <w:numPr>
          <w:ilvl w:val="0"/>
          <w:numId w:val="32"/>
        </w:numPr>
        <w:tabs>
          <w:tab w:val="clear" w:pos="284"/>
          <w:tab w:val="num" w:pos="360"/>
        </w:tabs>
        <w:spacing w:after="200" w:line="276" w:lineRule="auto"/>
        <w:contextualSpacing/>
        <w:rPr>
          <w:rFonts w:ascii="Arial" w:eastAsia="Times New Roman" w:hAnsi="Arial" w:cs="Arial"/>
          <w:kern w:val="0"/>
        </w:rPr>
      </w:pPr>
      <w:r w:rsidRPr="00ED7E7A">
        <w:rPr>
          <w:rFonts w:ascii="Arial" w:eastAsia="Times New Roman" w:hAnsi="Arial" w:cs="Arial"/>
          <w:kern w:val="0"/>
        </w:rPr>
        <w:t>Removal of polygons between 10,890 and 21,780 square feet, with an average depth between 1/3</w:t>
      </w:r>
      <w:r w:rsidRPr="00ED7E7A">
        <w:rPr>
          <w:rFonts w:ascii="Arial" w:eastAsia="Times New Roman" w:hAnsi="Arial" w:cs="Arial"/>
          <w:kern w:val="0"/>
          <w:vertAlign w:val="superscript"/>
        </w:rPr>
        <w:t>rd</w:t>
      </w:r>
      <w:r w:rsidRPr="00ED7E7A">
        <w:rPr>
          <w:rFonts w:ascii="Arial" w:eastAsia="Times New Roman" w:hAnsi="Arial" w:cs="Arial"/>
          <w:kern w:val="0"/>
        </w:rPr>
        <w:t xml:space="preserve"> and ½ foot.</w:t>
      </w:r>
    </w:p>
    <w:p w14:paraId="769E2CCC" w14:textId="77777777" w:rsidR="00ED7E7A" w:rsidRPr="00ED7E7A" w:rsidRDefault="00ED7E7A" w:rsidP="00ED7E7A">
      <w:pPr>
        <w:rPr>
          <w:rFonts w:ascii="Arial" w:eastAsia="Times New Roman" w:hAnsi="Arial" w:cs="Times New Roman"/>
        </w:rPr>
      </w:pPr>
      <w:r w:rsidRPr="00ED7E7A">
        <w:rPr>
          <w:rFonts w:ascii="Arial" w:eastAsia="Times New Roman" w:hAnsi="Arial" w:cs="Times New Roman"/>
        </w:rPr>
        <w:t xml:space="preserve">The final polygons were smoothed and simplified in order to meet FEMA regulatory mapping specifications.  Small islands less than 13,068 square feet in the polygons were filled in.  </w:t>
      </w:r>
    </w:p>
    <w:p w14:paraId="2D297D74" w14:textId="77777777" w:rsidR="00ED7E7A" w:rsidRPr="00ED7E7A" w:rsidRDefault="00ED7E7A" w:rsidP="00ED7E7A">
      <w:pPr>
        <w:rPr>
          <w:rFonts w:ascii="Arial" w:eastAsia="Times New Roman" w:hAnsi="Arial" w:cs="Times New Roman"/>
        </w:rPr>
      </w:pPr>
    </w:p>
    <w:p w14:paraId="2BBEA1D6" w14:textId="77777777" w:rsidR="00ED7E7A" w:rsidRPr="00ED7E7A" w:rsidRDefault="00ED7E7A" w:rsidP="00ED7E7A">
      <w:pPr>
        <w:rPr>
          <w:rFonts w:ascii="Arial" w:eastAsia="Times New Roman" w:hAnsi="Arial" w:cs="Times New Roman"/>
        </w:rPr>
      </w:pPr>
      <w:r w:rsidRPr="00ED7E7A">
        <w:rPr>
          <w:rFonts w:ascii="Arial" w:eastAsia="Times New Roman" w:hAnsi="Arial" w:cs="Times New Roman"/>
        </w:rPr>
        <w:t xml:space="preserve">Minor adjustments were made to the floodplain boundaries along open water rivers, ponds and other waterways to ensure floodplain connectivity in situations where floodplain areas were removed based on the parameters mentioned above.  Minor tributaries or roadside ditches that aren’t fully inundated were not adjusted. The watershed does contain open water detention ponds that are elevated compared to surrounding areas.  These ponds have not been included in the floodplain boundaries in situations that the sloping model raster did not show inundation.  </w:t>
      </w:r>
    </w:p>
    <w:p w14:paraId="4B534849" w14:textId="77777777" w:rsidR="00ED7E7A" w:rsidRPr="00ED7E7A" w:rsidRDefault="00ED7E7A" w:rsidP="00ED7E7A">
      <w:pPr>
        <w:rPr>
          <w:rFonts w:ascii="Arial" w:eastAsia="Times New Roman" w:hAnsi="Arial" w:cs="Times New Roman"/>
        </w:rPr>
      </w:pPr>
    </w:p>
    <w:p w14:paraId="5509058A" w14:textId="4566F025" w:rsidR="00ED7E7A" w:rsidRPr="00ED7E7A" w:rsidRDefault="00ED7E7A" w:rsidP="00ED7E7A">
      <w:pPr>
        <w:rPr>
          <w:rFonts w:ascii="Arial" w:eastAsia="Times New Roman" w:hAnsi="Arial" w:cs="Times New Roman"/>
        </w:rPr>
      </w:pPr>
      <w:r w:rsidRPr="00ED7E7A">
        <w:rPr>
          <w:rFonts w:ascii="Arial" w:eastAsia="Times New Roman" w:hAnsi="Arial" w:cs="Times New Roman"/>
        </w:rPr>
        <w:t>Mapping for the 0.2</w:t>
      </w:r>
      <w:r w:rsidR="009F3DB9">
        <w:t>-percent</w:t>
      </w:r>
      <w:r w:rsidRPr="00ED7E7A">
        <w:rPr>
          <w:rFonts w:ascii="Arial" w:eastAsia="Times New Roman" w:hAnsi="Arial" w:cs="Times New Roman"/>
        </w:rPr>
        <w:t xml:space="preserve"> annual chance was mapped in a similar manner as mentioned above </w:t>
      </w:r>
      <w:r w:rsidR="005B072B">
        <w:rPr>
          <w:rFonts w:ascii="Arial" w:eastAsia="Times New Roman" w:hAnsi="Arial" w:cs="Times New Roman"/>
        </w:rPr>
        <w:t>with</w:t>
      </w:r>
      <w:r w:rsidRPr="00ED7E7A">
        <w:rPr>
          <w:rFonts w:ascii="Arial" w:eastAsia="Times New Roman" w:hAnsi="Arial" w:cs="Times New Roman"/>
        </w:rPr>
        <w:t xml:space="preserve"> regard to removal of depths and areas.  Due to methodologies and tolerances applied in the ArcGIS smoothing tool, minor differences between 1</w:t>
      </w:r>
      <w:r w:rsidR="009F3DB9">
        <w:t>-percent</w:t>
      </w:r>
      <w:r w:rsidRPr="00ED7E7A">
        <w:rPr>
          <w:rFonts w:ascii="Arial" w:eastAsia="Times New Roman" w:hAnsi="Arial" w:cs="Times New Roman"/>
        </w:rPr>
        <w:t xml:space="preserve"> and 0.2</w:t>
      </w:r>
      <w:r w:rsidR="009F3DB9">
        <w:t>-percent</w:t>
      </w:r>
      <w:r w:rsidRPr="00ED7E7A">
        <w:rPr>
          <w:rFonts w:ascii="Arial" w:eastAsia="Times New Roman" w:hAnsi="Arial" w:cs="Times New Roman"/>
        </w:rPr>
        <w:t xml:space="preserve"> boundaries where the extent of the 1</w:t>
      </w:r>
      <w:r w:rsidR="009F3DB9">
        <w:t>-percent</w:t>
      </w:r>
      <w:r w:rsidRPr="00ED7E7A">
        <w:rPr>
          <w:rFonts w:ascii="Arial" w:eastAsia="Times New Roman" w:hAnsi="Arial" w:cs="Times New Roman"/>
        </w:rPr>
        <w:t xml:space="preserve"> boundary would exceed the 0.2</w:t>
      </w:r>
      <w:r w:rsidR="009F3DB9">
        <w:t>-percent</w:t>
      </w:r>
      <w:r w:rsidRPr="00ED7E7A">
        <w:rPr>
          <w:rFonts w:ascii="Arial" w:eastAsia="Times New Roman" w:hAnsi="Arial" w:cs="Times New Roman"/>
        </w:rPr>
        <w:t xml:space="preserve"> have been resolved by copying the 1</w:t>
      </w:r>
      <w:r w:rsidR="009F3DB9">
        <w:t>-percent</w:t>
      </w:r>
      <w:r w:rsidRPr="00ED7E7A">
        <w:rPr>
          <w:rFonts w:ascii="Arial" w:eastAsia="Times New Roman" w:hAnsi="Arial" w:cs="Times New Roman"/>
        </w:rPr>
        <w:t xml:space="preserve"> boundaries into the 0.2</w:t>
      </w:r>
      <w:r w:rsidR="009F3DB9">
        <w:t>-percent</w:t>
      </w:r>
      <w:r w:rsidRPr="00ED7E7A">
        <w:rPr>
          <w:rFonts w:ascii="Arial" w:eastAsia="Times New Roman" w:hAnsi="Arial" w:cs="Times New Roman"/>
        </w:rPr>
        <w:t xml:space="preserve"> boundaries and merging the boundaries together.</w:t>
      </w:r>
    </w:p>
    <w:p w14:paraId="562663FC" w14:textId="77777777" w:rsidR="00ED7E7A" w:rsidRPr="00ED7E7A" w:rsidRDefault="00ED7E7A" w:rsidP="00ED7E7A">
      <w:pPr>
        <w:rPr>
          <w:rFonts w:ascii="Arial" w:eastAsia="Times New Roman" w:hAnsi="Arial" w:cs="Times New Roman"/>
        </w:rPr>
      </w:pPr>
    </w:p>
    <w:p w14:paraId="2FB784BD" w14:textId="66BFF441" w:rsidR="00544893" w:rsidRPr="00544893" w:rsidRDefault="00544893" w:rsidP="00544893">
      <w:pPr>
        <w:rPr>
          <w:rFonts w:ascii="Arial" w:eastAsia="Times New Roman" w:hAnsi="Arial" w:cs="Times New Roman"/>
        </w:rPr>
      </w:pPr>
      <w:r w:rsidRPr="00544893">
        <w:rPr>
          <w:rFonts w:ascii="Arial" w:eastAsia="Times New Roman" w:hAnsi="Arial" w:cs="Times New Roman"/>
        </w:rPr>
        <w:t>Mapping for the 10</w:t>
      </w:r>
      <w:r w:rsidR="009F3DB9">
        <w:t>-percent</w:t>
      </w:r>
      <w:r w:rsidRPr="00544893">
        <w:rPr>
          <w:rFonts w:ascii="Arial" w:eastAsia="Times New Roman" w:hAnsi="Arial" w:cs="Times New Roman"/>
        </w:rPr>
        <w:t xml:space="preserve"> annual chance was also performed in a similar manner with regard to removal of depths and areas. No adjustments were made beyond the removal of very minor differences that could result from the smoothing methodologies and tolerances as mentioned previously. In locations that the 10</w:t>
      </w:r>
      <w:r w:rsidR="009F3DB9">
        <w:t>-percent</w:t>
      </w:r>
      <w:r w:rsidRPr="00544893">
        <w:rPr>
          <w:rFonts w:ascii="Arial" w:eastAsia="Times New Roman" w:hAnsi="Arial" w:cs="Times New Roman"/>
        </w:rPr>
        <w:t xml:space="preserve"> boundary exceeded the 1</w:t>
      </w:r>
      <w:r w:rsidR="009F3DB9">
        <w:t>-percent</w:t>
      </w:r>
      <w:r w:rsidRPr="00544893">
        <w:rPr>
          <w:rFonts w:ascii="Arial" w:eastAsia="Times New Roman" w:hAnsi="Arial" w:cs="Times New Roman"/>
        </w:rPr>
        <w:t xml:space="preserve"> boundary due to smoothing, those areas have been removed.  </w:t>
      </w:r>
    </w:p>
    <w:p w14:paraId="18C60CD0" w14:textId="77777777" w:rsidR="00DB3CFE" w:rsidRPr="00DB3CFE" w:rsidRDefault="00DB3CFE" w:rsidP="00DB3CFE">
      <w:pPr>
        <w:pStyle w:val="BodyText"/>
      </w:pPr>
    </w:p>
    <w:p w14:paraId="784F5BD8" w14:textId="14EDC4F6" w:rsidR="00BA7A78" w:rsidRDefault="00DB3CFE" w:rsidP="00671AAB">
      <w:pPr>
        <w:pStyle w:val="BodyText"/>
        <w:keepNext/>
        <w:jc w:val="center"/>
      </w:pPr>
      <w:r>
        <w:rPr>
          <w:rFonts w:ascii="Arial" w:eastAsia="Times New Roman" w:hAnsi="Arial" w:cs="Times New Roman"/>
          <w:noProof/>
        </w:rPr>
        <w:drawing>
          <wp:inline distT="0" distB="0" distL="0" distR="0" wp14:anchorId="00A9C0CD" wp14:editId="0B562B21">
            <wp:extent cx="4882515" cy="3157220"/>
            <wp:effectExtent l="19050" t="19050" r="13335" b="2413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882515" cy="3157220"/>
                    </a:xfrm>
                    <a:prstGeom prst="rect">
                      <a:avLst/>
                    </a:prstGeom>
                    <a:noFill/>
                    <a:ln w="3175" cmpd="sng">
                      <a:solidFill>
                        <a:srgbClr val="000000"/>
                      </a:solidFill>
                      <a:miter lim="800000"/>
                      <a:headEnd/>
                      <a:tailEnd/>
                    </a:ln>
                    <a:effectLst/>
                  </pic:spPr>
                </pic:pic>
              </a:graphicData>
            </a:graphic>
          </wp:inline>
        </w:drawing>
      </w:r>
    </w:p>
    <w:p w14:paraId="17835865" w14:textId="77777777" w:rsidR="00BA7A78" w:rsidRDefault="00BA7A78" w:rsidP="00BA7A78">
      <w:pPr>
        <w:pStyle w:val="Caption"/>
        <w:jc w:val="center"/>
      </w:pPr>
      <w:bookmarkStart w:id="295" w:name="_Toc106973594"/>
      <w:r>
        <w:t xml:space="preserve">Figure </w:t>
      </w:r>
      <w:r>
        <w:fldChar w:fldCharType="begin"/>
      </w:r>
      <w:r>
        <w:instrText xml:space="preserve"> SEQ Figure \* ARABIC </w:instrText>
      </w:r>
      <w:r>
        <w:fldChar w:fldCharType="separate"/>
      </w:r>
      <w:r w:rsidR="00743D9F">
        <w:rPr>
          <w:noProof/>
        </w:rPr>
        <w:t>11</w:t>
      </w:r>
      <w:r>
        <w:fldChar w:fldCharType="end"/>
      </w:r>
      <w:r>
        <w:t xml:space="preserve">: </w:t>
      </w:r>
      <w:r w:rsidRPr="00D10319">
        <w:t>2D BLE Model Points for Mapping Workflow</w:t>
      </w:r>
      <w:bookmarkEnd w:id="295"/>
    </w:p>
    <w:p w14:paraId="24E2D5F6" w14:textId="77777777" w:rsidR="00BA7A78" w:rsidRDefault="00BA7A78" w:rsidP="00BA7A78">
      <w:pPr>
        <w:pStyle w:val="BodyText"/>
      </w:pPr>
    </w:p>
    <w:p w14:paraId="2D370BD8" w14:textId="2DF05AFD" w:rsidR="00BA7A78" w:rsidRDefault="00DB3CFE" w:rsidP="00671AAB">
      <w:pPr>
        <w:pStyle w:val="BodyText"/>
        <w:keepNext/>
        <w:jc w:val="center"/>
      </w:pPr>
      <w:r>
        <w:rPr>
          <w:rFonts w:ascii="Arial" w:eastAsia="Times New Roman" w:hAnsi="Arial" w:cs="Times New Roman"/>
          <w:noProof/>
        </w:rPr>
        <w:lastRenderedPageBreak/>
        <w:drawing>
          <wp:inline distT="0" distB="0" distL="0" distR="0" wp14:anchorId="78DF67BC" wp14:editId="2D9B909B">
            <wp:extent cx="4882515" cy="3157220"/>
            <wp:effectExtent l="19050" t="19050" r="13335" b="2413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882515" cy="3157220"/>
                    </a:xfrm>
                    <a:prstGeom prst="rect">
                      <a:avLst/>
                    </a:prstGeom>
                    <a:noFill/>
                    <a:ln w="3175" cmpd="sng">
                      <a:solidFill>
                        <a:srgbClr val="000000"/>
                      </a:solidFill>
                      <a:miter lim="800000"/>
                      <a:headEnd/>
                      <a:tailEnd/>
                    </a:ln>
                    <a:effectLst/>
                  </pic:spPr>
                </pic:pic>
              </a:graphicData>
            </a:graphic>
          </wp:inline>
        </w:drawing>
      </w:r>
    </w:p>
    <w:p w14:paraId="2E6C0A52" w14:textId="30F12216" w:rsidR="00544893" w:rsidRPr="006841F7" w:rsidRDefault="00BA7A78" w:rsidP="00544893">
      <w:pPr>
        <w:pStyle w:val="Caption"/>
        <w:jc w:val="center"/>
      </w:pPr>
      <w:bookmarkStart w:id="296" w:name="_Toc29881006"/>
      <w:bookmarkStart w:id="297" w:name="_Toc106973595"/>
      <w:r>
        <w:t xml:space="preserve">Figure </w:t>
      </w:r>
      <w:r>
        <w:fldChar w:fldCharType="begin"/>
      </w:r>
      <w:r>
        <w:instrText xml:space="preserve"> SEQ Figure \* ARABIC </w:instrText>
      </w:r>
      <w:r>
        <w:fldChar w:fldCharType="separate"/>
      </w:r>
      <w:r w:rsidR="00743D9F">
        <w:rPr>
          <w:noProof/>
        </w:rPr>
        <w:t>12</w:t>
      </w:r>
      <w:r>
        <w:fldChar w:fldCharType="end"/>
      </w:r>
      <w:r>
        <w:t>:  2D BLE Model Points to Water Surface Elevation TIN</w:t>
      </w:r>
      <w:bookmarkEnd w:id="296"/>
      <w:bookmarkEnd w:id="297"/>
      <w:r w:rsidR="00544893">
        <w:br/>
      </w:r>
      <w:r w:rsidR="00544893">
        <w:br/>
      </w:r>
    </w:p>
    <w:p w14:paraId="12A96B2F" w14:textId="11B38F95" w:rsidR="00BA7A78" w:rsidRDefault="00DB3CFE" w:rsidP="00671AAB">
      <w:pPr>
        <w:pStyle w:val="BodyText"/>
        <w:keepNext/>
        <w:jc w:val="center"/>
      </w:pPr>
      <w:r>
        <w:rPr>
          <w:rFonts w:ascii="Arial" w:eastAsia="Times New Roman" w:hAnsi="Arial" w:cs="Times New Roman"/>
          <w:noProof/>
        </w:rPr>
        <w:drawing>
          <wp:inline distT="0" distB="0" distL="0" distR="0" wp14:anchorId="3097F091" wp14:editId="4FF4AF4F">
            <wp:extent cx="4882515" cy="3157220"/>
            <wp:effectExtent l="19050" t="19050" r="13335" b="2413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882515" cy="3157220"/>
                    </a:xfrm>
                    <a:prstGeom prst="rect">
                      <a:avLst/>
                    </a:prstGeom>
                    <a:noFill/>
                    <a:ln w="3175" cmpd="sng">
                      <a:solidFill>
                        <a:srgbClr val="000000"/>
                      </a:solidFill>
                      <a:miter lim="800000"/>
                      <a:headEnd/>
                      <a:tailEnd/>
                    </a:ln>
                    <a:effectLst/>
                  </pic:spPr>
                </pic:pic>
              </a:graphicData>
            </a:graphic>
          </wp:inline>
        </w:drawing>
      </w:r>
    </w:p>
    <w:p w14:paraId="08819516" w14:textId="77777777" w:rsidR="00BA7A78" w:rsidRDefault="00BA7A78" w:rsidP="00BA7A78">
      <w:pPr>
        <w:pStyle w:val="Caption"/>
        <w:jc w:val="center"/>
      </w:pPr>
      <w:bookmarkStart w:id="298" w:name="_Toc29881007"/>
      <w:bookmarkStart w:id="299" w:name="_Toc106973596"/>
      <w:r>
        <w:t xml:space="preserve">Figure </w:t>
      </w:r>
      <w:r>
        <w:fldChar w:fldCharType="begin"/>
      </w:r>
      <w:r>
        <w:instrText xml:space="preserve"> SEQ Figure \* ARABIC </w:instrText>
      </w:r>
      <w:r>
        <w:fldChar w:fldCharType="separate"/>
      </w:r>
      <w:r w:rsidR="00743D9F">
        <w:rPr>
          <w:noProof/>
        </w:rPr>
        <w:t>13</w:t>
      </w:r>
      <w:r>
        <w:fldChar w:fldCharType="end"/>
      </w:r>
      <w:r>
        <w:t>:  Water Surface Elevation TIN to Grid</w:t>
      </w:r>
      <w:bookmarkEnd w:id="298"/>
      <w:bookmarkEnd w:id="299"/>
    </w:p>
    <w:p w14:paraId="6E412A81" w14:textId="77777777" w:rsidR="00BA7A78" w:rsidRDefault="00BA7A78" w:rsidP="00BA7A78">
      <w:pPr>
        <w:pStyle w:val="BodyText"/>
        <w:keepNext/>
      </w:pPr>
    </w:p>
    <w:p w14:paraId="55089BEF" w14:textId="3D13A5B5" w:rsidR="00BA7A78" w:rsidRDefault="00DB3CFE" w:rsidP="00671AAB">
      <w:pPr>
        <w:pStyle w:val="BodyText"/>
        <w:keepNext/>
        <w:jc w:val="center"/>
      </w:pPr>
      <w:r>
        <w:rPr>
          <w:rFonts w:ascii="Arial" w:eastAsia="Times New Roman" w:hAnsi="Arial" w:cs="Times New Roman"/>
          <w:noProof/>
        </w:rPr>
        <w:lastRenderedPageBreak/>
        <w:drawing>
          <wp:inline distT="0" distB="0" distL="0" distR="0" wp14:anchorId="35C8EC64" wp14:editId="782197C9">
            <wp:extent cx="4882515" cy="3157220"/>
            <wp:effectExtent l="19050" t="19050" r="13335" b="2413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882515" cy="3157220"/>
                    </a:xfrm>
                    <a:prstGeom prst="rect">
                      <a:avLst/>
                    </a:prstGeom>
                    <a:noFill/>
                    <a:ln w="3175" cmpd="sng">
                      <a:solidFill>
                        <a:srgbClr val="000000"/>
                      </a:solidFill>
                      <a:miter lim="800000"/>
                      <a:headEnd/>
                      <a:tailEnd/>
                    </a:ln>
                    <a:effectLst/>
                  </pic:spPr>
                </pic:pic>
              </a:graphicData>
            </a:graphic>
          </wp:inline>
        </w:drawing>
      </w:r>
    </w:p>
    <w:p w14:paraId="46531071" w14:textId="77777777" w:rsidR="00BA7A78" w:rsidRDefault="00BA7A78" w:rsidP="00BA7A78">
      <w:pPr>
        <w:pStyle w:val="Caption"/>
        <w:jc w:val="center"/>
      </w:pPr>
      <w:bookmarkStart w:id="300" w:name="_Toc29881008"/>
      <w:bookmarkStart w:id="301" w:name="_Toc106973597"/>
      <w:r>
        <w:t xml:space="preserve">Figure </w:t>
      </w:r>
      <w:r>
        <w:fldChar w:fldCharType="begin"/>
      </w:r>
      <w:r>
        <w:instrText xml:space="preserve"> SEQ Figure \* ARABIC </w:instrText>
      </w:r>
      <w:r>
        <w:fldChar w:fldCharType="separate"/>
      </w:r>
      <w:r w:rsidR="00743D9F">
        <w:rPr>
          <w:noProof/>
        </w:rPr>
        <w:t>14</w:t>
      </w:r>
      <w:r>
        <w:fldChar w:fldCharType="end"/>
      </w:r>
      <w:r>
        <w:t>:  Water Surface Elevation Grid to Mapping Products</w:t>
      </w:r>
      <w:bookmarkEnd w:id="300"/>
      <w:bookmarkEnd w:id="301"/>
    </w:p>
    <w:p w14:paraId="40032160" w14:textId="77777777" w:rsidR="000B0C66" w:rsidRPr="000B0C66" w:rsidRDefault="000B0C66" w:rsidP="000B0C66">
      <w:pPr>
        <w:pStyle w:val="BodyText"/>
      </w:pPr>
    </w:p>
    <w:p w14:paraId="5AC0D41C" w14:textId="77777777" w:rsidR="00BA7A78" w:rsidRDefault="00BA7A78" w:rsidP="00E209B0">
      <w:pPr>
        <w:pStyle w:val="Heading3"/>
      </w:pPr>
      <w:bookmarkStart w:id="302" w:name="_Toc106973572"/>
      <w:r>
        <w:t>BLE Flood Hazard Layer</w:t>
      </w:r>
      <w:bookmarkEnd w:id="302"/>
    </w:p>
    <w:p w14:paraId="5DD60D84" w14:textId="41DBC629" w:rsidR="00DB3CFE" w:rsidRPr="002502C9" w:rsidRDefault="00DB3CFE" w:rsidP="00DB3CFE">
      <w:pPr>
        <w:tabs>
          <w:tab w:val="clear" w:pos="284"/>
        </w:tabs>
        <w:spacing w:after="180"/>
        <w:rPr>
          <w:rFonts w:ascii="Arial" w:eastAsia="Times New Roman" w:hAnsi="Arial" w:cs="Times New Roman"/>
        </w:rPr>
      </w:pPr>
      <w:r w:rsidRPr="002502C9">
        <w:rPr>
          <w:rFonts w:ascii="Arial" w:eastAsia="Times New Roman" w:hAnsi="Arial" w:cs="Times New Roman"/>
          <w:spacing w:val="-1"/>
        </w:rPr>
        <w:t>BLE database f</w:t>
      </w:r>
      <w:r w:rsidRPr="002502C9">
        <w:rPr>
          <w:rFonts w:ascii="Arial" w:eastAsia="Times New Roman" w:hAnsi="Arial" w:cs="Times New Roman"/>
          <w:spacing w:val="1"/>
        </w:rPr>
        <w:t>o</w:t>
      </w:r>
      <w:r w:rsidRPr="002502C9">
        <w:rPr>
          <w:rFonts w:ascii="Arial" w:eastAsia="Times New Roman" w:hAnsi="Arial" w:cs="Times New Roman"/>
          <w:spacing w:val="-3"/>
        </w:rPr>
        <w:t>r</w:t>
      </w:r>
      <w:r w:rsidRPr="002502C9">
        <w:rPr>
          <w:rFonts w:ascii="Arial" w:eastAsia="Times New Roman" w:hAnsi="Arial" w:cs="Times New Roman"/>
          <w:spacing w:val="1"/>
        </w:rPr>
        <w:t>m</w:t>
      </w:r>
      <w:r w:rsidRPr="002502C9">
        <w:rPr>
          <w:rFonts w:ascii="Arial" w:eastAsia="Times New Roman" w:hAnsi="Arial" w:cs="Times New Roman"/>
          <w:spacing w:val="-1"/>
        </w:rPr>
        <w:t>at F</w:t>
      </w:r>
      <w:r w:rsidRPr="002502C9">
        <w:rPr>
          <w:rFonts w:ascii="Arial" w:eastAsia="Times New Roman" w:hAnsi="Arial" w:cs="Times New Roman"/>
        </w:rPr>
        <w:t>LD_</w:t>
      </w:r>
      <w:r w:rsidRPr="002502C9">
        <w:rPr>
          <w:rFonts w:ascii="Arial" w:eastAsia="Times New Roman" w:hAnsi="Arial" w:cs="Times New Roman"/>
          <w:spacing w:val="-1"/>
        </w:rPr>
        <w:t>HA</w:t>
      </w:r>
      <w:r w:rsidRPr="002502C9">
        <w:rPr>
          <w:rFonts w:ascii="Arial" w:eastAsia="Times New Roman" w:hAnsi="Arial" w:cs="Times New Roman"/>
          <w:spacing w:val="-3"/>
        </w:rPr>
        <w:t>Z</w:t>
      </w:r>
      <w:r w:rsidRPr="002502C9">
        <w:rPr>
          <w:rFonts w:ascii="Arial" w:eastAsia="Times New Roman" w:hAnsi="Arial" w:cs="Times New Roman"/>
        </w:rPr>
        <w:t>_</w:t>
      </w:r>
      <w:r w:rsidRPr="002502C9">
        <w:rPr>
          <w:rFonts w:ascii="Arial" w:eastAsia="Times New Roman" w:hAnsi="Arial" w:cs="Times New Roman"/>
          <w:spacing w:val="-1"/>
        </w:rPr>
        <w:t>A</w:t>
      </w:r>
      <w:r w:rsidRPr="002502C9">
        <w:rPr>
          <w:rFonts w:ascii="Arial" w:eastAsia="Times New Roman" w:hAnsi="Arial" w:cs="Times New Roman"/>
        </w:rPr>
        <w:t>R feature classes were developed and attributed with Zone A and Shaded Zone X features.</w:t>
      </w:r>
      <w:r w:rsidRPr="002502C9">
        <w:rPr>
          <w:rFonts w:ascii="Arial" w:eastAsia="Times New Roman" w:hAnsi="Arial" w:cs="Times New Roman"/>
          <w:spacing w:val="47"/>
        </w:rPr>
        <w:t xml:space="preserve"> </w:t>
      </w:r>
      <w:r w:rsidRPr="002502C9">
        <w:rPr>
          <w:rFonts w:ascii="Arial" w:eastAsia="Times New Roman" w:hAnsi="Arial" w:cs="Times New Roman"/>
        </w:rPr>
        <w:t>T</w:t>
      </w:r>
      <w:r w:rsidRPr="002502C9">
        <w:rPr>
          <w:rFonts w:ascii="Arial" w:eastAsia="Times New Roman" w:hAnsi="Arial" w:cs="Times New Roman"/>
          <w:spacing w:val="-1"/>
        </w:rPr>
        <w:t>h</w:t>
      </w:r>
      <w:r w:rsidRPr="002502C9">
        <w:rPr>
          <w:rFonts w:ascii="Arial" w:eastAsia="Times New Roman" w:hAnsi="Arial" w:cs="Times New Roman"/>
        </w:rPr>
        <w:t>e BLE FLD_HAZ_AR</w:t>
      </w:r>
      <w:r w:rsidRPr="002502C9">
        <w:rPr>
          <w:rFonts w:ascii="Arial" w:eastAsia="Times New Roman" w:hAnsi="Arial" w:cs="Times New Roman"/>
          <w:spacing w:val="1"/>
        </w:rPr>
        <w:t xml:space="preserve"> </w:t>
      </w:r>
      <w:r w:rsidRPr="002502C9">
        <w:rPr>
          <w:rFonts w:ascii="Arial" w:eastAsia="Times New Roman" w:hAnsi="Arial" w:cs="Times New Roman"/>
          <w:spacing w:val="-3"/>
        </w:rPr>
        <w:t>f</w:t>
      </w:r>
      <w:r w:rsidRPr="002502C9">
        <w:rPr>
          <w:rFonts w:ascii="Arial" w:eastAsia="Times New Roman" w:hAnsi="Arial" w:cs="Times New Roman"/>
        </w:rPr>
        <w:t>e</w:t>
      </w:r>
      <w:r w:rsidRPr="002502C9">
        <w:rPr>
          <w:rFonts w:ascii="Arial" w:eastAsia="Times New Roman" w:hAnsi="Arial" w:cs="Times New Roman"/>
          <w:spacing w:val="-1"/>
        </w:rPr>
        <w:t>a</w:t>
      </w:r>
      <w:r w:rsidRPr="002502C9">
        <w:rPr>
          <w:rFonts w:ascii="Arial" w:eastAsia="Times New Roman" w:hAnsi="Arial" w:cs="Times New Roman"/>
        </w:rPr>
        <w:t>t</w:t>
      </w:r>
      <w:r w:rsidRPr="002502C9">
        <w:rPr>
          <w:rFonts w:ascii="Arial" w:eastAsia="Times New Roman" w:hAnsi="Arial" w:cs="Times New Roman"/>
          <w:spacing w:val="-1"/>
        </w:rPr>
        <w:t>ur</w:t>
      </w:r>
      <w:r w:rsidRPr="002502C9">
        <w:rPr>
          <w:rFonts w:ascii="Arial" w:eastAsia="Times New Roman" w:hAnsi="Arial" w:cs="Times New Roman"/>
        </w:rPr>
        <w:t>e</w:t>
      </w:r>
      <w:r w:rsidRPr="002502C9">
        <w:rPr>
          <w:rFonts w:ascii="Arial" w:eastAsia="Times New Roman" w:hAnsi="Arial" w:cs="Times New Roman"/>
          <w:spacing w:val="-2"/>
        </w:rPr>
        <w:t xml:space="preserve"> </w:t>
      </w:r>
      <w:r w:rsidRPr="002502C9">
        <w:rPr>
          <w:rFonts w:ascii="Arial" w:eastAsia="Times New Roman" w:hAnsi="Arial" w:cs="Times New Roman"/>
        </w:rPr>
        <w:t>c</w:t>
      </w:r>
      <w:r w:rsidRPr="002502C9">
        <w:rPr>
          <w:rFonts w:ascii="Arial" w:eastAsia="Times New Roman" w:hAnsi="Arial" w:cs="Times New Roman"/>
          <w:spacing w:val="-1"/>
        </w:rPr>
        <w:t>las</w:t>
      </w:r>
      <w:r w:rsidRPr="002502C9">
        <w:rPr>
          <w:rFonts w:ascii="Arial" w:eastAsia="Times New Roman" w:hAnsi="Arial" w:cs="Times New Roman"/>
        </w:rPr>
        <w:t>s</w:t>
      </w:r>
      <w:r w:rsidRPr="002502C9">
        <w:rPr>
          <w:rFonts w:ascii="Arial" w:eastAsia="Times New Roman" w:hAnsi="Arial" w:cs="Times New Roman"/>
          <w:spacing w:val="-2"/>
        </w:rPr>
        <w:t xml:space="preserve"> </w:t>
      </w:r>
      <w:r w:rsidRPr="002502C9">
        <w:rPr>
          <w:rFonts w:ascii="Arial" w:eastAsia="Times New Roman" w:hAnsi="Arial" w:cs="Times New Roman"/>
        </w:rPr>
        <w:t>w</w:t>
      </w:r>
      <w:r w:rsidRPr="002502C9">
        <w:rPr>
          <w:rFonts w:ascii="Arial" w:eastAsia="Times New Roman" w:hAnsi="Arial" w:cs="Times New Roman"/>
          <w:spacing w:val="-1"/>
        </w:rPr>
        <w:t>a</w:t>
      </w:r>
      <w:r w:rsidRPr="002502C9">
        <w:rPr>
          <w:rFonts w:ascii="Arial" w:eastAsia="Times New Roman" w:hAnsi="Arial" w:cs="Times New Roman"/>
        </w:rPr>
        <w:t xml:space="preserve">s </w:t>
      </w:r>
      <w:r w:rsidRPr="002502C9">
        <w:rPr>
          <w:rFonts w:ascii="Arial" w:eastAsia="Times New Roman" w:hAnsi="Arial" w:cs="Times New Roman"/>
          <w:spacing w:val="-2"/>
        </w:rPr>
        <w:t>t</w:t>
      </w:r>
      <w:r w:rsidRPr="002502C9">
        <w:rPr>
          <w:rFonts w:ascii="Arial" w:eastAsia="Times New Roman" w:hAnsi="Arial" w:cs="Times New Roman"/>
        </w:rPr>
        <w:t>es</w:t>
      </w:r>
      <w:r w:rsidRPr="002502C9">
        <w:rPr>
          <w:rFonts w:ascii="Arial" w:eastAsia="Times New Roman" w:hAnsi="Arial" w:cs="Times New Roman"/>
          <w:spacing w:val="-2"/>
        </w:rPr>
        <w:t>t</w:t>
      </w:r>
      <w:r w:rsidRPr="002502C9">
        <w:rPr>
          <w:rFonts w:ascii="Arial" w:eastAsia="Times New Roman" w:hAnsi="Arial" w:cs="Times New Roman"/>
        </w:rPr>
        <w:t>ed</w:t>
      </w:r>
      <w:r w:rsidRPr="002502C9">
        <w:rPr>
          <w:rFonts w:ascii="Arial" w:eastAsia="Times New Roman" w:hAnsi="Arial" w:cs="Times New Roman"/>
          <w:spacing w:val="-1"/>
        </w:rPr>
        <w:t xml:space="preserve"> f</w:t>
      </w:r>
      <w:r w:rsidRPr="002502C9">
        <w:rPr>
          <w:rFonts w:ascii="Arial" w:eastAsia="Times New Roman" w:hAnsi="Arial" w:cs="Times New Roman"/>
          <w:spacing w:val="1"/>
        </w:rPr>
        <w:t>o</w:t>
      </w:r>
      <w:r w:rsidRPr="002502C9">
        <w:rPr>
          <w:rFonts w:ascii="Arial" w:eastAsia="Times New Roman" w:hAnsi="Arial" w:cs="Times New Roman"/>
        </w:rPr>
        <w:t>r</w:t>
      </w:r>
      <w:r w:rsidRPr="002502C9">
        <w:rPr>
          <w:rFonts w:ascii="Arial" w:eastAsia="Times New Roman" w:hAnsi="Arial" w:cs="Times New Roman"/>
          <w:spacing w:val="-5"/>
        </w:rPr>
        <w:t xml:space="preserve"> </w:t>
      </w:r>
      <w:r w:rsidRPr="002502C9">
        <w:rPr>
          <w:rFonts w:ascii="Arial" w:eastAsia="Times New Roman" w:hAnsi="Arial" w:cs="Times New Roman"/>
        </w:rPr>
        <w:t>t</w:t>
      </w:r>
      <w:r w:rsidRPr="002502C9">
        <w:rPr>
          <w:rFonts w:ascii="Arial" w:eastAsia="Times New Roman" w:hAnsi="Arial" w:cs="Times New Roman"/>
          <w:spacing w:val="1"/>
        </w:rPr>
        <w:t>o</w:t>
      </w:r>
      <w:r w:rsidRPr="002502C9">
        <w:rPr>
          <w:rFonts w:ascii="Arial" w:eastAsia="Times New Roman" w:hAnsi="Arial" w:cs="Times New Roman"/>
          <w:spacing w:val="-1"/>
        </w:rPr>
        <w:t>p</w:t>
      </w:r>
      <w:r w:rsidRPr="002502C9">
        <w:rPr>
          <w:rFonts w:ascii="Arial" w:eastAsia="Times New Roman" w:hAnsi="Arial" w:cs="Times New Roman"/>
          <w:spacing w:val="1"/>
        </w:rPr>
        <w:t>o</w:t>
      </w:r>
      <w:r w:rsidRPr="002502C9">
        <w:rPr>
          <w:rFonts w:ascii="Arial" w:eastAsia="Times New Roman" w:hAnsi="Arial" w:cs="Times New Roman"/>
          <w:spacing w:val="-3"/>
        </w:rPr>
        <w:t>l</w:t>
      </w:r>
      <w:r w:rsidRPr="002502C9">
        <w:rPr>
          <w:rFonts w:ascii="Arial" w:eastAsia="Times New Roman" w:hAnsi="Arial" w:cs="Times New Roman"/>
          <w:spacing w:val="1"/>
        </w:rPr>
        <w:t>o</w:t>
      </w:r>
      <w:r w:rsidRPr="002502C9">
        <w:rPr>
          <w:rFonts w:ascii="Arial" w:eastAsia="Times New Roman" w:hAnsi="Arial" w:cs="Times New Roman"/>
          <w:spacing w:val="-1"/>
        </w:rPr>
        <w:t>gi</w:t>
      </w:r>
      <w:r w:rsidRPr="002502C9">
        <w:rPr>
          <w:rFonts w:ascii="Arial" w:eastAsia="Times New Roman" w:hAnsi="Arial" w:cs="Times New Roman"/>
        </w:rPr>
        <w:t>c</w:t>
      </w:r>
      <w:r w:rsidRPr="002502C9">
        <w:rPr>
          <w:rFonts w:ascii="Arial" w:eastAsia="Times New Roman" w:hAnsi="Arial" w:cs="Times New Roman"/>
          <w:spacing w:val="-1"/>
        </w:rPr>
        <w:t>a</w:t>
      </w:r>
      <w:r w:rsidRPr="002502C9">
        <w:rPr>
          <w:rFonts w:ascii="Arial" w:eastAsia="Times New Roman" w:hAnsi="Arial" w:cs="Times New Roman"/>
        </w:rPr>
        <w:t>l</w:t>
      </w:r>
      <w:r w:rsidRPr="002502C9">
        <w:rPr>
          <w:rFonts w:ascii="Arial" w:eastAsia="Times New Roman" w:hAnsi="Arial" w:cs="Times New Roman"/>
          <w:spacing w:val="-3"/>
        </w:rPr>
        <w:t xml:space="preserve"> </w:t>
      </w:r>
      <w:r w:rsidRPr="002502C9">
        <w:rPr>
          <w:rFonts w:ascii="Arial" w:eastAsia="Times New Roman" w:hAnsi="Arial" w:cs="Times New Roman"/>
        </w:rPr>
        <w:t>e</w:t>
      </w:r>
      <w:r w:rsidRPr="002502C9">
        <w:rPr>
          <w:rFonts w:ascii="Arial" w:eastAsia="Times New Roman" w:hAnsi="Arial" w:cs="Times New Roman"/>
          <w:spacing w:val="-1"/>
        </w:rPr>
        <w:t>r</w:t>
      </w:r>
      <w:r w:rsidRPr="002502C9">
        <w:rPr>
          <w:rFonts w:ascii="Arial" w:eastAsia="Times New Roman" w:hAnsi="Arial" w:cs="Times New Roman"/>
          <w:spacing w:val="-3"/>
        </w:rPr>
        <w:t>r</w:t>
      </w:r>
      <w:r w:rsidRPr="002502C9">
        <w:rPr>
          <w:rFonts w:ascii="Arial" w:eastAsia="Times New Roman" w:hAnsi="Arial" w:cs="Times New Roman"/>
          <w:spacing w:val="1"/>
        </w:rPr>
        <w:t>o</w:t>
      </w:r>
      <w:r w:rsidRPr="002502C9">
        <w:rPr>
          <w:rFonts w:ascii="Arial" w:eastAsia="Times New Roman" w:hAnsi="Arial" w:cs="Times New Roman"/>
          <w:spacing w:val="-1"/>
        </w:rPr>
        <w:t>r</w:t>
      </w:r>
      <w:r w:rsidRPr="002502C9">
        <w:rPr>
          <w:rFonts w:ascii="Arial" w:eastAsia="Times New Roman" w:hAnsi="Arial" w:cs="Times New Roman"/>
        </w:rPr>
        <w:t xml:space="preserve">s </w:t>
      </w:r>
      <w:r w:rsidRPr="002502C9">
        <w:rPr>
          <w:rFonts w:ascii="Arial" w:eastAsia="Times New Roman" w:hAnsi="Arial" w:cs="Times New Roman"/>
          <w:spacing w:val="-1"/>
        </w:rPr>
        <w:t>d</w:t>
      </w:r>
      <w:r w:rsidRPr="002502C9">
        <w:rPr>
          <w:rFonts w:ascii="Arial" w:eastAsia="Times New Roman" w:hAnsi="Arial" w:cs="Times New Roman"/>
        </w:rPr>
        <w:t>e</w:t>
      </w:r>
      <w:r w:rsidRPr="002502C9">
        <w:rPr>
          <w:rFonts w:ascii="Arial" w:eastAsia="Times New Roman" w:hAnsi="Arial" w:cs="Times New Roman"/>
          <w:spacing w:val="-3"/>
        </w:rPr>
        <w:t>s</w:t>
      </w:r>
      <w:r w:rsidRPr="002502C9">
        <w:rPr>
          <w:rFonts w:ascii="Arial" w:eastAsia="Times New Roman" w:hAnsi="Arial" w:cs="Times New Roman"/>
        </w:rPr>
        <w:t>c</w:t>
      </w:r>
      <w:r w:rsidRPr="002502C9">
        <w:rPr>
          <w:rFonts w:ascii="Arial" w:eastAsia="Times New Roman" w:hAnsi="Arial" w:cs="Times New Roman"/>
          <w:spacing w:val="-1"/>
        </w:rPr>
        <w:t>rib</w:t>
      </w:r>
      <w:r w:rsidRPr="002502C9">
        <w:rPr>
          <w:rFonts w:ascii="Arial" w:eastAsia="Times New Roman" w:hAnsi="Arial" w:cs="Times New Roman"/>
          <w:spacing w:val="-2"/>
        </w:rPr>
        <w:t>e</w:t>
      </w:r>
      <w:r w:rsidRPr="002502C9">
        <w:rPr>
          <w:rFonts w:ascii="Arial" w:eastAsia="Times New Roman" w:hAnsi="Arial" w:cs="Times New Roman"/>
        </w:rPr>
        <w:t>d</w:t>
      </w:r>
      <w:r w:rsidRPr="002502C9">
        <w:rPr>
          <w:rFonts w:ascii="Arial" w:eastAsia="Times New Roman" w:hAnsi="Arial" w:cs="Times New Roman"/>
          <w:spacing w:val="-1"/>
        </w:rPr>
        <w:t xml:space="preserve"> i</w:t>
      </w:r>
      <w:r w:rsidRPr="002502C9">
        <w:rPr>
          <w:rFonts w:ascii="Arial" w:eastAsia="Times New Roman" w:hAnsi="Arial" w:cs="Times New Roman"/>
        </w:rPr>
        <w:t>n</w:t>
      </w:r>
      <w:r w:rsidRPr="002502C9">
        <w:rPr>
          <w:rFonts w:ascii="Arial" w:eastAsia="Times New Roman" w:hAnsi="Arial" w:cs="Times New Roman"/>
          <w:spacing w:val="-1"/>
        </w:rPr>
        <w:t xml:space="preserve"> </w:t>
      </w:r>
      <w:r w:rsidRPr="002502C9">
        <w:rPr>
          <w:rFonts w:ascii="Arial" w:eastAsia="Times New Roman" w:hAnsi="Arial" w:cs="Times New Roman"/>
        </w:rPr>
        <w:t>t</w:t>
      </w:r>
      <w:r w:rsidRPr="002502C9">
        <w:rPr>
          <w:rFonts w:ascii="Arial" w:eastAsia="Times New Roman" w:hAnsi="Arial" w:cs="Times New Roman"/>
          <w:spacing w:val="-1"/>
        </w:rPr>
        <w:t>h</w:t>
      </w:r>
      <w:r w:rsidRPr="002502C9">
        <w:rPr>
          <w:rFonts w:ascii="Arial" w:eastAsia="Times New Roman" w:hAnsi="Arial" w:cs="Times New Roman"/>
        </w:rPr>
        <w:t>e</w:t>
      </w:r>
      <w:r w:rsidRPr="002502C9">
        <w:rPr>
          <w:rFonts w:ascii="Arial" w:eastAsia="Times New Roman" w:hAnsi="Arial" w:cs="Times New Roman"/>
          <w:spacing w:val="1"/>
        </w:rPr>
        <w:t xml:space="preserve"> </w:t>
      </w:r>
      <w:r w:rsidRPr="002502C9">
        <w:rPr>
          <w:rFonts w:ascii="Arial" w:eastAsia="Times New Roman" w:hAnsi="Arial" w:cs="Times New Roman"/>
          <w:spacing w:val="-1"/>
        </w:rPr>
        <w:t>FI</w:t>
      </w:r>
      <w:r w:rsidRPr="002502C9">
        <w:rPr>
          <w:rFonts w:ascii="Arial" w:eastAsia="Times New Roman" w:hAnsi="Arial" w:cs="Times New Roman"/>
          <w:spacing w:val="-3"/>
        </w:rPr>
        <w:t>R</w:t>
      </w:r>
      <w:r w:rsidRPr="002502C9">
        <w:rPr>
          <w:rFonts w:ascii="Arial" w:eastAsia="Times New Roman" w:hAnsi="Arial" w:cs="Times New Roman"/>
        </w:rPr>
        <w:t>M</w:t>
      </w:r>
      <w:r w:rsidRPr="002502C9">
        <w:rPr>
          <w:rFonts w:ascii="Arial" w:eastAsia="Times New Roman" w:hAnsi="Arial" w:cs="Times New Roman"/>
          <w:spacing w:val="1"/>
        </w:rPr>
        <w:t xml:space="preserve"> </w:t>
      </w:r>
      <w:r w:rsidRPr="002502C9">
        <w:rPr>
          <w:rFonts w:ascii="Arial" w:eastAsia="Times New Roman" w:hAnsi="Arial" w:cs="Times New Roman"/>
          <w:spacing w:val="-2"/>
        </w:rPr>
        <w:t>D</w:t>
      </w:r>
      <w:r w:rsidRPr="002502C9">
        <w:rPr>
          <w:rFonts w:ascii="Arial" w:eastAsia="Times New Roman" w:hAnsi="Arial" w:cs="Times New Roman"/>
          <w:spacing w:val="-1"/>
        </w:rPr>
        <w:t>a</w:t>
      </w:r>
      <w:r w:rsidRPr="002502C9">
        <w:rPr>
          <w:rFonts w:ascii="Arial" w:eastAsia="Times New Roman" w:hAnsi="Arial" w:cs="Times New Roman"/>
        </w:rPr>
        <w:t>t</w:t>
      </w:r>
      <w:r w:rsidRPr="002502C9">
        <w:rPr>
          <w:rFonts w:ascii="Arial" w:eastAsia="Times New Roman" w:hAnsi="Arial" w:cs="Times New Roman"/>
          <w:spacing w:val="-1"/>
        </w:rPr>
        <w:t>aba</w:t>
      </w:r>
      <w:r w:rsidRPr="002502C9">
        <w:rPr>
          <w:rFonts w:ascii="Arial" w:eastAsia="Times New Roman" w:hAnsi="Arial" w:cs="Times New Roman"/>
        </w:rPr>
        <w:t>se Tec</w:t>
      </w:r>
      <w:r w:rsidRPr="002502C9">
        <w:rPr>
          <w:rFonts w:ascii="Arial" w:eastAsia="Times New Roman" w:hAnsi="Arial" w:cs="Times New Roman"/>
          <w:spacing w:val="-1"/>
        </w:rPr>
        <w:t>hni</w:t>
      </w:r>
      <w:r w:rsidRPr="002502C9">
        <w:rPr>
          <w:rFonts w:ascii="Arial" w:eastAsia="Times New Roman" w:hAnsi="Arial" w:cs="Times New Roman"/>
        </w:rPr>
        <w:t>c</w:t>
      </w:r>
      <w:r w:rsidRPr="002502C9">
        <w:rPr>
          <w:rFonts w:ascii="Arial" w:eastAsia="Times New Roman" w:hAnsi="Arial" w:cs="Times New Roman"/>
          <w:spacing w:val="-1"/>
        </w:rPr>
        <w:t>a</w:t>
      </w:r>
      <w:r w:rsidRPr="002502C9">
        <w:rPr>
          <w:rFonts w:ascii="Arial" w:eastAsia="Times New Roman" w:hAnsi="Arial" w:cs="Times New Roman"/>
        </w:rPr>
        <w:t xml:space="preserve">l </w:t>
      </w:r>
      <w:r w:rsidRPr="002502C9">
        <w:rPr>
          <w:rFonts w:ascii="Arial" w:eastAsia="Times New Roman" w:hAnsi="Arial" w:cs="Times New Roman"/>
          <w:spacing w:val="-3"/>
        </w:rPr>
        <w:t>R</w:t>
      </w:r>
      <w:r w:rsidRPr="002502C9">
        <w:rPr>
          <w:rFonts w:ascii="Arial" w:eastAsia="Times New Roman" w:hAnsi="Arial" w:cs="Times New Roman"/>
        </w:rPr>
        <w:t>e</w:t>
      </w:r>
      <w:r w:rsidRPr="002502C9">
        <w:rPr>
          <w:rFonts w:ascii="Arial" w:eastAsia="Times New Roman" w:hAnsi="Arial" w:cs="Times New Roman"/>
          <w:spacing w:val="-1"/>
        </w:rPr>
        <w:t>f</w:t>
      </w:r>
      <w:r w:rsidRPr="002502C9">
        <w:rPr>
          <w:rFonts w:ascii="Arial" w:eastAsia="Times New Roman" w:hAnsi="Arial" w:cs="Times New Roman"/>
        </w:rPr>
        <w:t>e</w:t>
      </w:r>
      <w:r w:rsidRPr="002502C9">
        <w:rPr>
          <w:rFonts w:ascii="Arial" w:eastAsia="Times New Roman" w:hAnsi="Arial" w:cs="Times New Roman"/>
          <w:spacing w:val="-3"/>
        </w:rPr>
        <w:t>r</w:t>
      </w:r>
      <w:r w:rsidRPr="002502C9">
        <w:rPr>
          <w:rFonts w:ascii="Arial" w:eastAsia="Times New Roman" w:hAnsi="Arial" w:cs="Times New Roman"/>
        </w:rPr>
        <w:t>e</w:t>
      </w:r>
      <w:r w:rsidRPr="002502C9">
        <w:rPr>
          <w:rFonts w:ascii="Arial" w:eastAsia="Times New Roman" w:hAnsi="Arial" w:cs="Times New Roman"/>
          <w:spacing w:val="-1"/>
        </w:rPr>
        <w:t>n</w:t>
      </w:r>
      <w:r w:rsidRPr="002502C9">
        <w:rPr>
          <w:rFonts w:ascii="Arial" w:eastAsia="Times New Roman" w:hAnsi="Arial" w:cs="Times New Roman"/>
        </w:rPr>
        <w:t>ce</w:t>
      </w:r>
      <w:r w:rsidRPr="002502C9">
        <w:rPr>
          <w:rFonts w:ascii="Arial" w:eastAsia="Times New Roman" w:hAnsi="Arial" w:cs="Times New Roman"/>
          <w:spacing w:val="1"/>
        </w:rPr>
        <w:t xml:space="preserve"> </w:t>
      </w:r>
      <w:r w:rsidRPr="002502C9">
        <w:rPr>
          <w:rFonts w:ascii="Arial" w:eastAsia="Times New Roman" w:hAnsi="Arial" w:cs="Times New Roman"/>
          <w:spacing w:val="-1"/>
        </w:rPr>
        <w:t>an</w:t>
      </w:r>
      <w:r w:rsidRPr="002502C9">
        <w:rPr>
          <w:rFonts w:ascii="Arial" w:eastAsia="Times New Roman" w:hAnsi="Arial" w:cs="Times New Roman"/>
        </w:rPr>
        <w:t>d</w:t>
      </w:r>
      <w:r w:rsidRPr="002502C9">
        <w:rPr>
          <w:rFonts w:ascii="Arial" w:eastAsia="Times New Roman" w:hAnsi="Arial" w:cs="Times New Roman"/>
          <w:spacing w:val="-1"/>
        </w:rPr>
        <w:t xml:space="preserve"> al</w:t>
      </w:r>
      <w:r w:rsidRPr="002502C9">
        <w:rPr>
          <w:rFonts w:ascii="Arial" w:eastAsia="Times New Roman" w:hAnsi="Arial" w:cs="Times New Roman"/>
        </w:rPr>
        <w:t>l</w:t>
      </w:r>
      <w:r w:rsidRPr="002502C9">
        <w:rPr>
          <w:rFonts w:ascii="Arial" w:eastAsia="Times New Roman" w:hAnsi="Arial" w:cs="Times New Roman"/>
          <w:spacing w:val="-3"/>
        </w:rPr>
        <w:t xml:space="preserve"> errors</w:t>
      </w:r>
      <w:r w:rsidRPr="002502C9">
        <w:rPr>
          <w:rFonts w:ascii="Arial" w:eastAsia="Times New Roman" w:hAnsi="Arial" w:cs="Times New Roman"/>
        </w:rPr>
        <w:t xml:space="preserve"> were </w:t>
      </w:r>
      <w:r w:rsidRPr="002502C9">
        <w:rPr>
          <w:rFonts w:ascii="Arial" w:eastAsia="Times New Roman" w:hAnsi="Arial" w:cs="Times New Roman"/>
          <w:spacing w:val="-1"/>
        </w:rPr>
        <w:t>fi</w:t>
      </w:r>
      <w:r w:rsidRPr="002502C9">
        <w:rPr>
          <w:rFonts w:ascii="Arial" w:eastAsia="Times New Roman" w:hAnsi="Arial" w:cs="Times New Roman"/>
          <w:spacing w:val="-3"/>
        </w:rPr>
        <w:t>x</w:t>
      </w:r>
      <w:r w:rsidRPr="002502C9">
        <w:rPr>
          <w:rFonts w:ascii="Arial" w:eastAsia="Times New Roman" w:hAnsi="Arial" w:cs="Times New Roman"/>
        </w:rPr>
        <w:t>ed</w:t>
      </w:r>
      <w:r w:rsidRPr="002502C9">
        <w:rPr>
          <w:rFonts w:ascii="Arial" w:eastAsia="Times New Roman" w:hAnsi="Arial" w:cs="Times New Roman"/>
          <w:spacing w:val="-1"/>
        </w:rPr>
        <w:t xml:space="preserve"> </w:t>
      </w:r>
      <w:r w:rsidRPr="002502C9">
        <w:rPr>
          <w:rFonts w:ascii="Arial" w:eastAsia="Times New Roman" w:hAnsi="Arial" w:cs="Times New Roman"/>
          <w:spacing w:val="-3"/>
        </w:rPr>
        <w:t>f</w:t>
      </w:r>
      <w:r w:rsidRPr="002502C9">
        <w:rPr>
          <w:rFonts w:ascii="Arial" w:eastAsia="Times New Roman" w:hAnsi="Arial" w:cs="Times New Roman"/>
          <w:spacing w:val="1"/>
        </w:rPr>
        <w:t>o</w:t>
      </w:r>
      <w:r w:rsidRPr="002502C9">
        <w:rPr>
          <w:rFonts w:ascii="Arial" w:eastAsia="Times New Roman" w:hAnsi="Arial" w:cs="Times New Roman"/>
        </w:rPr>
        <w:t xml:space="preserve">r </w:t>
      </w:r>
      <w:r w:rsidRPr="002502C9">
        <w:rPr>
          <w:rFonts w:ascii="Arial" w:eastAsia="Times New Roman" w:hAnsi="Arial" w:cs="Times New Roman"/>
          <w:spacing w:val="-1"/>
        </w:rPr>
        <w:t>da</w:t>
      </w:r>
      <w:r w:rsidRPr="002502C9">
        <w:rPr>
          <w:rFonts w:ascii="Arial" w:eastAsia="Times New Roman" w:hAnsi="Arial" w:cs="Times New Roman"/>
        </w:rPr>
        <w:t>ta</w:t>
      </w:r>
      <w:r w:rsidRPr="002502C9">
        <w:rPr>
          <w:rFonts w:ascii="Arial" w:eastAsia="Times New Roman" w:hAnsi="Arial" w:cs="Times New Roman"/>
          <w:spacing w:val="-2"/>
        </w:rPr>
        <w:t xml:space="preserve"> </w:t>
      </w:r>
      <w:r w:rsidRPr="002502C9">
        <w:rPr>
          <w:rFonts w:ascii="Arial" w:eastAsia="Times New Roman" w:hAnsi="Arial" w:cs="Times New Roman"/>
          <w:spacing w:val="-1"/>
        </w:rPr>
        <w:t>in</w:t>
      </w:r>
      <w:r w:rsidRPr="002502C9">
        <w:rPr>
          <w:rFonts w:ascii="Arial" w:eastAsia="Times New Roman" w:hAnsi="Arial" w:cs="Times New Roman"/>
        </w:rPr>
        <w:t>te</w:t>
      </w:r>
      <w:r w:rsidRPr="002502C9">
        <w:rPr>
          <w:rFonts w:ascii="Arial" w:eastAsia="Times New Roman" w:hAnsi="Arial" w:cs="Times New Roman"/>
          <w:spacing w:val="-1"/>
        </w:rPr>
        <w:t>g</w:t>
      </w:r>
      <w:r w:rsidRPr="002502C9">
        <w:rPr>
          <w:rFonts w:ascii="Arial" w:eastAsia="Times New Roman" w:hAnsi="Arial" w:cs="Times New Roman"/>
          <w:spacing w:val="-3"/>
        </w:rPr>
        <w:t>r</w:t>
      </w:r>
      <w:r w:rsidRPr="002502C9">
        <w:rPr>
          <w:rFonts w:ascii="Arial" w:eastAsia="Times New Roman" w:hAnsi="Arial" w:cs="Times New Roman"/>
          <w:spacing w:val="-1"/>
        </w:rPr>
        <w:t>i</w:t>
      </w:r>
      <w:r w:rsidRPr="002502C9">
        <w:rPr>
          <w:rFonts w:ascii="Arial" w:eastAsia="Times New Roman" w:hAnsi="Arial" w:cs="Times New Roman"/>
        </w:rPr>
        <w:t>ty</w:t>
      </w:r>
      <w:r w:rsidRPr="002502C9">
        <w:rPr>
          <w:rFonts w:ascii="Arial" w:eastAsia="Times New Roman" w:hAnsi="Arial" w:cs="Times New Roman"/>
          <w:spacing w:val="1"/>
        </w:rPr>
        <w:t xml:space="preserve"> </w:t>
      </w:r>
      <w:r w:rsidRPr="002502C9">
        <w:rPr>
          <w:rFonts w:ascii="Arial" w:eastAsia="Times New Roman" w:hAnsi="Arial" w:cs="Times New Roman"/>
          <w:spacing w:val="-1"/>
        </w:rPr>
        <w:t>an</w:t>
      </w:r>
      <w:r w:rsidRPr="002502C9">
        <w:rPr>
          <w:rFonts w:ascii="Arial" w:eastAsia="Times New Roman" w:hAnsi="Arial" w:cs="Times New Roman"/>
        </w:rPr>
        <w:t>d</w:t>
      </w:r>
      <w:r w:rsidRPr="002502C9">
        <w:rPr>
          <w:rFonts w:ascii="Arial" w:eastAsia="Times New Roman" w:hAnsi="Arial" w:cs="Times New Roman"/>
          <w:spacing w:val="-1"/>
        </w:rPr>
        <w:t xml:space="preserve"> </w:t>
      </w:r>
      <w:r w:rsidRPr="002502C9">
        <w:rPr>
          <w:rFonts w:ascii="Arial" w:eastAsia="Times New Roman" w:hAnsi="Arial" w:cs="Times New Roman"/>
        </w:rPr>
        <w:t>sc</w:t>
      </w:r>
      <w:r w:rsidRPr="002502C9">
        <w:rPr>
          <w:rFonts w:ascii="Arial" w:eastAsia="Times New Roman" w:hAnsi="Arial" w:cs="Times New Roman"/>
          <w:spacing w:val="-4"/>
        </w:rPr>
        <w:t>h</w:t>
      </w:r>
      <w:r w:rsidRPr="002502C9">
        <w:rPr>
          <w:rFonts w:ascii="Arial" w:eastAsia="Times New Roman" w:hAnsi="Arial" w:cs="Times New Roman"/>
        </w:rPr>
        <w:t>e</w:t>
      </w:r>
      <w:r w:rsidRPr="002502C9">
        <w:rPr>
          <w:rFonts w:ascii="Arial" w:eastAsia="Times New Roman" w:hAnsi="Arial" w:cs="Times New Roman"/>
          <w:spacing w:val="-2"/>
        </w:rPr>
        <w:t>m</w:t>
      </w:r>
      <w:r w:rsidRPr="002502C9">
        <w:rPr>
          <w:rFonts w:ascii="Arial" w:eastAsia="Times New Roman" w:hAnsi="Arial" w:cs="Times New Roman"/>
        </w:rPr>
        <w:t xml:space="preserve">a </w:t>
      </w:r>
      <w:r w:rsidRPr="002502C9">
        <w:rPr>
          <w:rFonts w:ascii="Arial" w:eastAsia="Times New Roman" w:hAnsi="Arial" w:cs="Times New Roman"/>
          <w:spacing w:val="-1"/>
        </w:rPr>
        <w:t>agr</w:t>
      </w:r>
      <w:r w:rsidRPr="002502C9">
        <w:rPr>
          <w:rFonts w:ascii="Arial" w:eastAsia="Times New Roman" w:hAnsi="Arial" w:cs="Times New Roman"/>
          <w:spacing w:val="-2"/>
        </w:rPr>
        <w:t>e</w:t>
      </w:r>
      <w:r w:rsidRPr="002502C9">
        <w:rPr>
          <w:rFonts w:ascii="Arial" w:eastAsia="Times New Roman" w:hAnsi="Arial" w:cs="Times New Roman"/>
        </w:rPr>
        <w:t>e</w:t>
      </w:r>
      <w:r w:rsidRPr="002502C9">
        <w:rPr>
          <w:rFonts w:ascii="Arial" w:eastAsia="Times New Roman" w:hAnsi="Arial" w:cs="Times New Roman"/>
          <w:spacing w:val="-2"/>
        </w:rPr>
        <w:t>m</w:t>
      </w:r>
      <w:r w:rsidRPr="002502C9">
        <w:rPr>
          <w:rFonts w:ascii="Arial" w:eastAsia="Times New Roman" w:hAnsi="Arial" w:cs="Times New Roman"/>
        </w:rPr>
        <w:t>e</w:t>
      </w:r>
      <w:r w:rsidRPr="002502C9">
        <w:rPr>
          <w:rFonts w:ascii="Arial" w:eastAsia="Times New Roman" w:hAnsi="Arial" w:cs="Times New Roman"/>
          <w:spacing w:val="-1"/>
        </w:rPr>
        <w:t>n</w:t>
      </w:r>
      <w:r w:rsidRPr="002502C9">
        <w:rPr>
          <w:rFonts w:ascii="Arial" w:eastAsia="Times New Roman" w:hAnsi="Arial" w:cs="Times New Roman"/>
        </w:rPr>
        <w:t>t. The 10</w:t>
      </w:r>
      <w:r w:rsidR="009F3DB9">
        <w:t>-percent</w:t>
      </w:r>
      <w:r w:rsidRPr="002502C9">
        <w:rPr>
          <w:rFonts w:ascii="Arial" w:eastAsia="Times New Roman" w:hAnsi="Arial" w:cs="Times New Roman"/>
        </w:rPr>
        <w:t xml:space="preserve"> boundaries have been included in the BLE TENPCT_FP feature class.</w:t>
      </w:r>
    </w:p>
    <w:p w14:paraId="45C82888" w14:textId="77777777" w:rsidR="00BA7A78" w:rsidRDefault="00BA7A78" w:rsidP="00E209B0">
      <w:pPr>
        <w:pStyle w:val="Heading3"/>
      </w:pPr>
      <w:bookmarkStart w:id="303" w:name="_Toc106973573"/>
      <w:r>
        <w:t>Additional 1-Percent Features</w:t>
      </w:r>
      <w:bookmarkEnd w:id="303"/>
    </w:p>
    <w:p w14:paraId="66840C69" w14:textId="77777777" w:rsidR="00785EB9" w:rsidRPr="004920BB" w:rsidRDefault="00785EB9" w:rsidP="00785EB9">
      <w:pPr>
        <w:pStyle w:val="BodyText"/>
      </w:pPr>
      <w:r w:rsidRPr="00DD54B5">
        <w:t>The BLE results for this study produced a SFHA that compares favorably with the effective SFHA. These boundaries provide an estimated SFHA in areas that have not been previously studied and therefore do not currently have an SFHA mapped.  These results provide context for flood risk communication as part of the Discovery process, and should be verified through community work map meetings before being applied to a regulatory product.</w:t>
      </w:r>
    </w:p>
    <w:p w14:paraId="72DCF474" w14:textId="7BE3A1DE" w:rsidR="00785EB9" w:rsidRPr="0047525A" w:rsidRDefault="00785EB9" w:rsidP="00785EB9">
      <w:pPr>
        <w:pStyle w:val="BodyText"/>
      </w:pPr>
      <w:r w:rsidRPr="00FE74FB">
        <w:t xml:space="preserve">A map showing the BLE results is included as </w:t>
      </w:r>
      <w:r w:rsidR="0034474B">
        <w:t>Appendix A</w:t>
      </w:r>
      <w:r w:rsidR="006F3E73">
        <w:t xml:space="preserve"> BLE Map</w:t>
      </w:r>
      <w:r w:rsidRPr="00FE74FB">
        <w:t>.</w:t>
      </w:r>
    </w:p>
    <w:p w14:paraId="2AC7CCD6" w14:textId="56FB12CB" w:rsidR="00BA7A78" w:rsidRDefault="00BA7A78" w:rsidP="00BA7A78">
      <w:pPr>
        <w:pStyle w:val="BodyText"/>
      </w:pPr>
      <w:r>
        <w:t>BLE 1</w:t>
      </w:r>
      <w:r w:rsidR="009F3DB9">
        <w:t>-percent</w:t>
      </w:r>
      <w:r>
        <w:t xml:space="preserve"> annual chance inundation not mapped as BLE SFHA is retained in an additional 1</w:t>
      </w:r>
      <w:r w:rsidR="009F3DB9">
        <w:t>-percent</w:t>
      </w:r>
      <w:r>
        <w:t xml:space="preserve"> feature class that can be used at Discovery to communicate other areas of flood hazard.</w:t>
      </w:r>
    </w:p>
    <w:p w14:paraId="60738688" w14:textId="4AFD0BA3" w:rsidR="00E209B0" w:rsidRDefault="00E209B0" w:rsidP="00E209B0">
      <w:pPr>
        <w:pStyle w:val="Heading2"/>
      </w:pPr>
      <w:bookmarkStart w:id="304" w:name="_Toc106973574"/>
      <w:r>
        <w:t>Validation of Effective Zone A SFHA</w:t>
      </w:r>
      <w:bookmarkEnd w:id="304"/>
      <w:r>
        <w:t xml:space="preserve"> </w:t>
      </w:r>
    </w:p>
    <w:p w14:paraId="435FFB6B" w14:textId="4BAA9F2F" w:rsidR="00785EB9" w:rsidRPr="00AB3F3C" w:rsidRDefault="00785EB9" w:rsidP="00785EB9">
      <w:pPr>
        <w:pStyle w:val="BodyText"/>
      </w:pPr>
      <w:r w:rsidRPr="00FE74FB">
        <w:t>The inventory of Zone A studies (</w:t>
      </w:r>
      <w:r w:rsidR="00A921A0">
        <w:t>512.6</w:t>
      </w:r>
      <w:r w:rsidRPr="00FE74FB">
        <w:t xml:space="preserve"> miles) in the </w:t>
      </w:r>
      <w:r w:rsidR="00196A72">
        <w:t>San Bernard</w:t>
      </w:r>
      <w:r w:rsidRPr="00FE74FB">
        <w:t xml:space="preserve"> </w:t>
      </w:r>
      <w:r w:rsidR="009F3DB9">
        <w:t>w</w:t>
      </w:r>
      <w:r w:rsidRPr="00FE74FB">
        <w:t>atershed were classified in CNMS with validation status of “UNVERIFIED” (</w:t>
      </w:r>
      <w:r w:rsidR="00A921A0">
        <w:t>358.5</w:t>
      </w:r>
      <w:r w:rsidRPr="00FE74FB">
        <w:t xml:space="preserve"> miles) or “VALID” (</w:t>
      </w:r>
      <w:r w:rsidR="00A921A0">
        <w:t>154.1</w:t>
      </w:r>
      <w:r w:rsidRPr="00FE74FB">
        <w:t xml:space="preserve"> miles), and with status type of “BEING STUDIED.” The following is a summary of the results of the CNMS validation assessment for the effective Zone A studies in the study area. Initial Assessment checks A1-A3 were evaluated for the CNMS inventory of Zone A studies.</w:t>
      </w:r>
    </w:p>
    <w:p w14:paraId="68B44C32" w14:textId="5BF61E63" w:rsidR="00E209B0" w:rsidRDefault="00E209B0" w:rsidP="00E209B0">
      <w:pPr>
        <w:pStyle w:val="Heading3"/>
      </w:pPr>
      <w:bookmarkStart w:id="305" w:name="_Toc106973575"/>
      <w:r>
        <w:t>Intial Assessment A1 – Significant Topography Update Check</w:t>
      </w:r>
      <w:bookmarkEnd w:id="305"/>
      <w:r>
        <w:t xml:space="preserve"> </w:t>
      </w:r>
    </w:p>
    <w:p w14:paraId="0B1B1F1A" w14:textId="23B3FCBE" w:rsidR="00785EB9" w:rsidRPr="00785EB9" w:rsidRDefault="00A921A0" w:rsidP="00785EB9">
      <w:pPr>
        <w:pStyle w:val="BodyText"/>
      </w:pPr>
      <w:r w:rsidRPr="00A921A0">
        <w:t xml:space="preserve">This check involves determining whether a topographic data source is available that is significantly better than what was used for the effective Zone A modeling and mapping.  For the study area within San Bernard </w:t>
      </w:r>
      <w:r w:rsidR="009F3DB9">
        <w:t>w</w:t>
      </w:r>
      <w:r w:rsidRPr="00A921A0">
        <w:t>atershed, the effective Zone A topographic data consisted of LiDAR data in Fort Bend and Brazoria County. The LiDAR sources used in this BLE study are not considered significant improvements from the effective zone A LiDAR sources for these two counties; therefore, these reaches pass this check. For the rest of the study area, L</w:t>
      </w:r>
      <w:r w:rsidR="00DE12D8">
        <w:t>i</w:t>
      </w:r>
      <w:r w:rsidRPr="00A921A0">
        <w:t xml:space="preserve">DAR sources were not </w:t>
      </w:r>
      <w:r w:rsidRPr="00A921A0">
        <w:lastRenderedPageBreak/>
        <w:t>used for the effective study.  The LiDAR sources used in this BLE study are considered significant improvements from the effective zone A topographic sources. Therefore, the streams outside of Brazoria and Fort Bend County fail this check.</w:t>
      </w:r>
      <w:r w:rsidR="00785EB9" w:rsidRPr="00776761">
        <w:t xml:space="preserve"> </w:t>
      </w:r>
    </w:p>
    <w:p w14:paraId="47D04580" w14:textId="77777777" w:rsidR="00E209B0" w:rsidRDefault="00E209B0" w:rsidP="00E209B0">
      <w:pPr>
        <w:pStyle w:val="Heading3"/>
      </w:pPr>
      <w:bookmarkStart w:id="306" w:name="_Toc478072916"/>
      <w:bookmarkStart w:id="307" w:name="_Toc51846045"/>
      <w:bookmarkStart w:id="308" w:name="_Toc106973576"/>
      <w:r w:rsidRPr="00A74C69">
        <w:t>Initial Assessment A2 – Check for Significant Hydrology Changes</w:t>
      </w:r>
      <w:bookmarkEnd w:id="306"/>
      <w:bookmarkEnd w:id="307"/>
      <w:bookmarkEnd w:id="308"/>
    </w:p>
    <w:p w14:paraId="58969610" w14:textId="77777777" w:rsidR="00A921A0" w:rsidRDefault="00A921A0" w:rsidP="00A921A0">
      <w:pPr>
        <w:pStyle w:val="BodyText"/>
      </w:pPr>
      <w:r>
        <w:t>This check involves first determining if regression equations were used for the effective study. Next, it must be determined whether new regression equations have become available from the USGS since the date of the effective Zone A study.  If newer regression equations exist for the area of interest, then an engineer must determine whether these regression equations would significantly affect the 1-percent annual chance flow.</w:t>
      </w:r>
    </w:p>
    <w:p w14:paraId="1297B84D" w14:textId="1F41E6AD" w:rsidR="00785EB9" w:rsidRPr="00785EB9" w:rsidRDefault="00A921A0" w:rsidP="00A921A0">
      <w:pPr>
        <w:pStyle w:val="BodyText"/>
      </w:pPr>
      <w:r>
        <w:t xml:space="preserve">For Zone A streams within Austin, Fort Bend, and Wharton County, regression equations were utilized for the effective analyses. New regression equations were published for the area in 2009 (SIR 2009-5087). This check fails for all reaches in these three counties as a result. For all other Zone A streams within the San Bernard </w:t>
      </w:r>
      <w:r w:rsidR="009F3DB9">
        <w:t>w</w:t>
      </w:r>
      <w:r>
        <w:t>atershed, regression equations were not used for any effective studies and, therefore, pass this assessment check</w:t>
      </w:r>
      <w:r w:rsidR="00785EB9" w:rsidRPr="00776761">
        <w:t xml:space="preserve">.  </w:t>
      </w:r>
    </w:p>
    <w:p w14:paraId="4FC2B331" w14:textId="77777777" w:rsidR="00E209B0" w:rsidRDefault="00E209B0" w:rsidP="00E209B0">
      <w:pPr>
        <w:pStyle w:val="Heading3"/>
      </w:pPr>
      <w:bookmarkStart w:id="309" w:name="_Toc478072917"/>
      <w:bookmarkStart w:id="310" w:name="_Toc51846046"/>
      <w:bookmarkStart w:id="311" w:name="_Toc106973577"/>
      <w:r w:rsidRPr="00A74C69">
        <w:t>Initial Assessment A3 – Check for Significant Development</w:t>
      </w:r>
      <w:bookmarkEnd w:id="309"/>
      <w:bookmarkEnd w:id="310"/>
      <w:bookmarkEnd w:id="311"/>
    </w:p>
    <w:p w14:paraId="467DF74D" w14:textId="77777777" w:rsidR="00A921A0" w:rsidRDefault="00A921A0" w:rsidP="00785EB9">
      <w:pPr>
        <w:pStyle w:val="BodyText"/>
      </w:pPr>
      <w:r>
        <w:t>This check involves using the National Urban Change Indicator (NUCI) dataset to assess increased urbanization in the watershed of the Zone A study.  If the percentage of urban area within the HUC-12 watershed containing the effective Zone A study is 15% or more, and has increased by 50% or more since the effective analysis, the study would fail this check.  Although the NUCI data provide year-to-year changes in urbanization, the NLCD also is needed to establish a baseline of urban land cover for this analysis.  The check for significant development in this watershed was completed by evaluating percentage of urban change at the HUC-12 level.  The entire study area is still classified as rural, so all reaches pass this check.</w:t>
      </w:r>
    </w:p>
    <w:p w14:paraId="40B88D1D" w14:textId="69851F8F" w:rsidR="00A70D4A" w:rsidRDefault="00785EB9" w:rsidP="00785EB9">
      <w:pPr>
        <w:pStyle w:val="BodyText"/>
      </w:pPr>
      <w:r w:rsidRPr="00ED1F79">
        <w:t>All of the initial assessment results are shown in</w:t>
      </w:r>
      <w:r w:rsidR="00DD00E6">
        <w:t xml:space="preserve"> </w:t>
      </w:r>
      <w:r w:rsidR="00DD00E6">
        <w:fldChar w:fldCharType="begin"/>
      </w:r>
      <w:r w:rsidR="00DD00E6">
        <w:instrText xml:space="preserve"> REF _Ref80116333 \h </w:instrText>
      </w:r>
      <w:r w:rsidR="00DD00E6">
        <w:fldChar w:fldCharType="separate"/>
      </w:r>
      <w:r w:rsidR="00743D9F">
        <w:t xml:space="preserve">Table </w:t>
      </w:r>
      <w:r w:rsidR="00743D9F">
        <w:rPr>
          <w:noProof/>
        </w:rPr>
        <w:t>14</w:t>
      </w:r>
      <w:r w:rsidR="00DD00E6">
        <w:fldChar w:fldCharType="end"/>
      </w:r>
      <w:r w:rsidR="00DD00E6">
        <w:t>.</w:t>
      </w:r>
    </w:p>
    <w:p w14:paraId="72CC82F2" w14:textId="77AD9C8A" w:rsidR="00785EB9" w:rsidRPr="00785EB9" w:rsidRDefault="00785EB9" w:rsidP="00785EB9">
      <w:pPr>
        <w:pStyle w:val="Caption"/>
        <w:jc w:val="center"/>
      </w:pPr>
      <w:bookmarkStart w:id="312" w:name="_Ref80116333"/>
      <w:bookmarkStart w:id="313" w:name="_Ref80116324"/>
      <w:bookmarkStart w:id="314" w:name="_Toc106973613"/>
      <w:r>
        <w:t xml:space="preserve">Table </w:t>
      </w:r>
      <w:r>
        <w:fldChar w:fldCharType="begin"/>
      </w:r>
      <w:r>
        <w:instrText xml:space="preserve"> SEQ Table \* ARABIC </w:instrText>
      </w:r>
      <w:r>
        <w:fldChar w:fldCharType="separate"/>
      </w:r>
      <w:r w:rsidR="00743D9F">
        <w:rPr>
          <w:noProof/>
        </w:rPr>
        <w:t>14</w:t>
      </w:r>
      <w:r>
        <w:fldChar w:fldCharType="end"/>
      </w:r>
      <w:bookmarkEnd w:id="312"/>
      <w:r>
        <w:t xml:space="preserve">: </w:t>
      </w:r>
      <w:r w:rsidRPr="00C867A8">
        <w:t>Zone A Initial Assessment Results</w:t>
      </w:r>
      <w:bookmarkEnd w:id="313"/>
      <w:bookmarkEnd w:id="314"/>
    </w:p>
    <w:tbl>
      <w:tblPr>
        <w:tblStyle w:val="CompassTable"/>
        <w:tblW w:w="9072" w:type="dxa"/>
        <w:tblLook w:val="04A0" w:firstRow="1" w:lastRow="0" w:firstColumn="1" w:lastColumn="0" w:noHBand="0" w:noVBand="1"/>
      </w:tblPr>
      <w:tblGrid>
        <w:gridCol w:w="2160"/>
        <w:gridCol w:w="1296"/>
        <w:gridCol w:w="5616"/>
      </w:tblGrid>
      <w:tr w:rsidR="00785EB9" w:rsidRPr="00ED1F79" w14:paraId="0A2436B6" w14:textId="77777777" w:rsidTr="00BC6495">
        <w:trPr>
          <w:cnfStyle w:val="100000000000" w:firstRow="1" w:lastRow="0" w:firstColumn="0" w:lastColumn="0" w:oddVBand="0" w:evenVBand="0" w:oddHBand="0" w:evenHBand="0" w:firstRowFirstColumn="0" w:firstRowLastColumn="0" w:lastRowFirstColumn="0" w:lastRowLastColumn="0"/>
          <w:trHeight w:val="432"/>
        </w:trPr>
        <w:tc>
          <w:tcPr>
            <w:tcW w:w="2160" w:type="dxa"/>
            <w:shd w:val="clear" w:color="auto" w:fill="00B5E2" w:themeFill="accent1"/>
          </w:tcPr>
          <w:p w14:paraId="75319FBF" w14:textId="77777777" w:rsidR="00785EB9" w:rsidRPr="00ED1F79" w:rsidRDefault="00785EB9" w:rsidP="000F61F0">
            <w:pPr>
              <w:keepNext/>
              <w:jc w:val="center"/>
              <w:rPr>
                <w:rFonts w:eastAsia="Times New Roman" w:cs="Times New Roman"/>
              </w:rPr>
            </w:pPr>
            <w:r w:rsidRPr="00ED1F79">
              <w:rPr>
                <w:rFonts w:eastAsia="Times New Roman" w:cs="Times New Roman"/>
              </w:rPr>
              <w:t>Assessment Check</w:t>
            </w:r>
          </w:p>
        </w:tc>
        <w:tc>
          <w:tcPr>
            <w:tcW w:w="1296" w:type="dxa"/>
            <w:shd w:val="clear" w:color="auto" w:fill="00B5E2" w:themeFill="accent1"/>
          </w:tcPr>
          <w:p w14:paraId="0BCA60F2" w14:textId="77777777" w:rsidR="00785EB9" w:rsidRPr="00ED1F79" w:rsidRDefault="00785EB9" w:rsidP="000F61F0">
            <w:pPr>
              <w:keepNext/>
              <w:jc w:val="center"/>
              <w:rPr>
                <w:rFonts w:eastAsia="Times New Roman" w:cs="Times New Roman"/>
              </w:rPr>
            </w:pPr>
            <w:r w:rsidRPr="00ED1F79">
              <w:rPr>
                <w:rFonts w:eastAsia="Times New Roman" w:cs="Times New Roman"/>
              </w:rPr>
              <w:t>Pass / Fail</w:t>
            </w:r>
          </w:p>
        </w:tc>
        <w:tc>
          <w:tcPr>
            <w:tcW w:w="5616" w:type="dxa"/>
            <w:shd w:val="clear" w:color="auto" w:fill="00B5E2" w:themeFill="accent1"/>
          </w:tcPr>
          <w:p w14:paraId="6DF5CF72" w14:textId="77777777" w:rsidR="00785EB9" w:rsidRPr="00ED1F79" w:rsidRDefault="00785EB9" w:rsidP="000F61F0">
            <w:pPr>
              <w:keepNext/>
              <w:jc w:val="center"/>
              <w:rPr>
                <w:rFonts w:eastAsia="Times New Roman" w:cs="Times New Roman"/>
              </w:rPr>
            </w:pPr>
            <w:r w:rsidRPr="00ED1F79">
              <w:rPr>
                <w:rFonts w:eastAsia="Times New Roman" w:cs="Times New Roman"/>
              </w:rPr>
              <w:t>Notes</w:t>
            </w:r>
          </w:p>
        </w:tc>
      </w:tr>
      <w:tr w:rsidR="00785EB9" w:rsidRPr="00ED1F79" w14:paraId="03C21881" w14:textId="77777777" w:rsidTr="000F61F0">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2A53A5FB" w14:textId="77777777" w:rsidR="00785EB9" w:rsidRPr="005B072B" w:rsidRDefault="00785EB9" w:rsidP="000F61F0">
            <w:pPr>
              <w:rPr>
                <w:rFonts w:eastAsia="Times New Roman" w:cs="Times New Roman"/>
                <w:szCs w:val="20"/>
              </w:rPr>
            </w:pPr>
            <w:r w:rsidRPr="005B072B">
              <w:rPr>
                <w:rFonts w:eastAsia="Times New Roman" w:cs="Times New Roman"/>
                <w:szCs w:val="20"/>
              </w:rPr>
              <w:t>A1 – Topography</w:t>
            </w:r>
          </w:p>
        </w:tc>
        <w:tc>
          <w:tcPr>
            <w:tcW w:w="1296" w:type="dxa"/>
          </w:tcPr>
          <w:p w14:paraId="66135B0F" w14:textId="6BA8D7D7" w:rsidR="00785EB9" w:rsidRPr="005B072B" w:rsidRDefault="00A921A0" w:rsidP="000F61F0">
            <w:pPr>
              <w:rPr>
                <w:rFonts w:eastAsia="Times New Roman" w:cs="Times New Roman"/>
                <w:szCs w:val="20"/>
              </w:rPr>
            </w:pPr>
            <w:r w:rsidRPr="005B072B">
              <w:rPr>
                <w:rFonts w:eastAsia="Times New Roman" w:cs="Times New Roman"/>
                <w:szCs w:val="20"/>
              </w:rPr>
              <w:t>Pass/Fail</w:t>
            </w:r>
          </w:p>
        </w:tc>
        <w:tc>
          <w:tcPr>
            <w:tcW w:w="5616" w:type="dxa"/>
          </w:tcPr>
          <w:p w14:paraId="0F99363A" w14:textId="6EA1D07C" w:rsidR="00785EB9" w:rsidRPr="005B072B" w:rsidRDefault="00A921A0" w:rsidP="000F61F0">
            <w:pPr>
              <w:rPr>
                <w:rFonts w:eastAsia="Times New Roman" w:cs="Times New Roman"/>
                <w:szCs w:val="20"/>
                <w:highlight w:val="magenta"/>
              </w:rPr>
            </w:pPr>
            <w:r w:rsidRPr="005B072B">
              <w:rPr>
                <w:rFonts w:eastAsia="Times New Roman" w:cs="Times New Roman"/>
                <w:szCs w:val="20"/>
              </w:rPr>
              <w:t>LiDAR was used in effective study/LiDAR sources available are a significant improvement from effective topography</w:t>
            </w:r>
          </w:p>
        </w:tc>
      </w:tr>
      <w:tr w:rsidR="00785EB9" w:rsidRPr="00ED1F79" w14:paraId="0E55361D" w14:textId="77777777" w:rsidTr="000F61F0">
        <w:trPr>
          <w:cnfStyle w:val="000000010000" w:firstRow="0" w:lastRow="0" w:firstColumn="0" w:lastColumn="0" w:oddVBand="0" w:evenVBand="0" w:oddHBand="0" w:evenHBand="1" w:firstRowFirstColumn="0" w:firstRowLastColumn="0" w:lastRowFirstColumn="0" w:lastRowLastColumn="0"/>
          <w:cantSplit/>
          <w:trHeight w:val="432"/>
        </w:trPr>
        <w:tc>
          <w:tcPr>
            <w:tcW w:w="2160" w:type="dxa"/>
          </w:tcPr>
          <w:p w14:paraId="4832C0A3" w14:textId="77777777" w:rsidR="00785EB9" w:rsidRPr="005B072B" w:rsidRDefault="00785EB9" w:rsidP="000F61F0">
            <w:pPr>
              <w:rPr>
                <w:rFonts w:eastAsia="Times New Roman" w:cs="Times New Roman"/>
                <w:szCs w:val="20"/>
              </w:rPr>
            </w:pPr>
            <w:r w:rsidRPr="005B072B">
              <w:rPr>
                <w:rFonts w:eastAsia="Times New Roman" w:cs="Times New Roman"/>
                <w:szCs w:val="20"/>
              </w:rPr>
              <w:t>A2 – Hydrology</w:t>
            </w:r>
          </w:p>
        </w:tc>
        <w:tc>
          <w:tcPr>
            <w:tcW w:w="1296" w:type="dxa"/>
          </w:tcPr>
          <w:p w14:paraId="5E151AC2" w14:textId="77777777" w:rsidR="00785EB9" w:rsidRPr="005B072B" w:rsidRDefault="00785EB9" w:rsidP="000F61F0">
            <w:pPr>
              <w:rPr>
                <w:rFonts w:eastAsia="Times New Roman" w:cs="Times New Roman"/>
                <w:szCs w:val="20"/>
                <w:highlight w:val="magenta"/>
              </w:rPr>
            </w:pPr>
            <w:r w:rsidRPr="005B072B">
              <w:rPr>
                <w:rFonts w:eastAsia="Times New Roman" w:cs="Times New Roman"/>
                <w:szCs w:val="20"/>
              </w:rPr>
              <w:t xml:space="preserve">Pass/Fail </w:t>
            </w:r>
          </w:p>
        </w:tc>
        <w:tc>
          <w:tcPr>
            <w:tcW w:w="5616" w:type="dxa"/>
          </w:tcPr>
          <w:p w14:paraId="6AB073BE" w14:textId="4CE32394" w:rsidR="00785EB9" w:rsidRPr="005B072B" w:rsidRDefault="00A921A0" w:rsidP="000F61F0">
            <w:pPr>
              <w:pStyle w:val="2Body-Text"/>
              <w:rPr>
                <w:color w:val="FF0000"/>
                <w:sz w:val="20"/>
                <w:szCs w:val="20"/>
              </w:rPr>
            </w:pPr>
            <w:r w:rsidRPr="005B072B">
              <w:rPr>
                <w:color w:val="auto"/>
                <w:sz w:val="20"/>
                <w:szCs w:val="20"/>
              </w:rPr>
              <w:t>Regression equations not used in effective study/New equations have been published since those used in effective study</w:t>
            </w:r>
          </w:p>
        </w:tc>
      </w:tr>
      <w:tr w:rsidR="00785EB9" w:rsidRPr="00ED1F79" w14:paraId="36338150" w14:textId="77777777" w:rsidTr="000F61F0">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7609B433" w14:textId="77777777" w:rsidR="00785EB9" w:rsidRPr="005B072B" w:rsidRDefault="00785EB9" w:rsidP="000F61F0">
            <w:pPr>
              <w:rPr>
                <w:rFonts w:eastAsia="Times New Roman" w:cs="Times New Roman"/>
                <w:szCs w:val="20"/>
              </w:rPr>
            </w:pPr>
            <w:r w:rsidRPr="005B072B">
              <w:rPr>
                <w:rFonts w:eastAsia="Times New Roman" w:cs="Times New Roman"/>
                <w:szCs w:val="20"/>
              </w:rPr>
              <w:t>A3 – Development</w:t>
            </w:r>
          </w:p>
        </w:tc>
        <w:tc>
          <w:tcPr>
            <w:tcW w:w="1296" w:type="dxa"/>
          </w:tcPr>
          <w:p w14:paraId="6D52F52C" w14:textId="476D55B5" w:rsidR="00785EB9" w:rsidRPr="005B072B" w:rsidRDefault="00785EB9" w:rsidP="00A921A0">
            <w:pPr>
              <w:rPr>
                <w:rFonts w:eastAsia="Times New Roman" w:cs="Times New Roman"/>
                <w:szCs w:val="20"/>
                <w:highlight w:val="magenta"/>
              </w:rPr>
            </w:pPr>
            <w:r w:rsidRPr="005B072B">
              <w:rPr>
                <w:rFonts w:eastAsia="Times New Roman" w:cs="Times New Roman"/>
                <w:szCs w:val="20"/>
              </w:rPr>
              <w:t xml:space="preserve">Pass </w:t>
            </w:r>
          </w:p>
        </w:tc>
        <w:tc>
          <w:tcPr>
            <w:tcW w:w="5616" w:type="dxa"/>
          </w:tcPr>
          <w:p w14:paraId="2294815D" w14:textId="6C14820A" w:rsidR="00785EB9" w:rsidRPr="005B072B" w:rsidRDefault="00A921A0" w:rsidP="000F61F0">
            <w:pPr>
              <w:rPr>
                <w:rFonts w:ascii="Arial" w:eastAsia="Times New Roman" w:hAnsi="Arial" w:cs="Times New Roman"/>
                <w:color w:val="FF0000"/>
                <w:szCs w:val="20"/>
                <w:highlight w:val="magenta"/>
              </w:rPr>
            </w:pPr>
            <w:r w:rsidRPr="005B072B">
              <w:rPr>
                <w:rFonts w:eastAsia="Times New Roman" w:cs="Times New Roman"/>
                <w:color w:val="auto"/>
                <w:szCs w:val="20"/>
              </w:rPr>
              <w:t>Watershed does not meet urban threshold</w:t>
            </w:r>
          </w:p>
        </w:tc>
      </w:tr>
    </w:tbl>
    <w:p w14:paraId="483DD9EC" w14:textId="77777777" w:rsidR="00785EB9" w:rsidRPr="00785EB9" w:rsidRDefault="00785EB9" w:rsidP="00785EB9">
      <w:pPr>
        <w:pStyle w:val="BodyText"/>
      </w:pPr>
    </w:p>
    <w:p w14:paraId="5A4FF4BD" w14:textId="454AA3B4" w:rsidR="00E209B0" w:rsidRDefault="00E209B0" w:rsidP="00E209B0">
      <w:pPr>
        <w:pStyle w:val="Heading3"/>
      </w:pPr>
      <w:bookmarkStart w:id="315" w:name="_Toc478072918"/>
      <w:bookmarkStart w:id="316" w:name="_Toc51846047"/>
      <w:bookmarkStart w:id="317" w:name="_Toc106973578"/>
      <w:r w:rsidRPr="00A74C69">
        <w:t>Validation Check A4 – Check of Studies Backed by Technical Data</w:t>
      </w:r>
      <w:bookmarkEnd w:id="315"/>
      <w:bookmarkEnd w:id="316"/>
      <w:bookmarkEnd w:id="317"/>
    </w:p>
    <w:p w14:paraId="0F22FA2A" w14:textId="77777777" w:rsidR="00A921A0" w:rsidRDefault="00A921A0" w:rsidP="00A921A0">
      <w:pPr>
        <w:pStyle w:val="BodyText"/>
      </w:pPr>
      <w:r>
        <w:t xml:space="preserve">Zone A studies that pass all initial assessment checks described above may be categorized as “Valid” in the CNMS Inventory only if the effective Zone A study is supported by modeling or sound engineering judgment and all regulatory products are in agreement.  If the effective Zone A study passes all initial assessment checks, but is not supported by modeling, or if the original engineering method used is unsupported or undocumented, a comparison of the BLE results and effective Zone A’s is performed.  </w:t>
      </w:r>
    </w:p>
    <w:p w14:paraId="4D4C580C" w14:textId="28472E7D" w:rsidR="003521F5" w:rsidRPr="003521F5" w:rsidRDefault="00A921A0" w:rsidP="00A921A0">
      <w:pPr>
        <w:pStyle w:val="BodyText"/>
      </w:pPr>
      <w:r>
        <w:t>Streams in Austin, Fort Bend, and Wharton County are model-backed and pass this check. All other streams are not known to be model-backed and fail this check.</w:t>
      </w:r>
      <w:r w:rsidR="003521F5" w:rsidRPr="00776761">
        <w:t xml:space="preserve">  </w:t>
      </w:r>
    </w:p>
    <w:p w14:paraId="4E0A0901" w14:textId="54824FB8" w:rsidR="00BA7A78" w:rsidRPr="00DC368E" w:rsidRDefault="00DC368E" w:rsidP="00E209B0">
      <w:pPr>
        <w:pStyle w:val="Heading3"/>
      </w:pPr>
      <w:bookmarkStart w:id="318" w:name="_Toc106973579"/>
      <w:r w:rsidRPr="001F4E43">
        <w:t>Validation Check A5 – Comparison of BLE and Effective Zone A</w:t>
      </w:r>
      <w:bookmarkEnd w:id="318"/>
      <w:r w:rsidRPr="00DC368E">
        <w:t xml:space="preserve"> </w:t>
      </w:r>
    </w:p>
    <w:p w14:paraId="209611E3" w14:textId="6423F020" w:rsidR="00DC368E" w:rsidRPr="00DC368E" w:rsidRDefault="00DC368E" w:rsidP="00DC368E">
      <w:pPr>
        <w:pStyle w:val="BodyText"/>
        <w:rPr>
          <w:rFonts w:eastAsia="Times New Roman"/>
          <w:szCs w:val="26"/>
        </w:rPr>
      </w:pPr>
      <w:r w:rsidRPr="00DC368E">
        <w:rPr>
          <w:rFonts w:eastAsia="Times New Roman"/>
          <w:szCs w:val="26"/>
        </w:rPr>
        <w:t xml:space="preserve">The BLE /effective Zone A comparison method leverages the existing Floodplain Boundary Standard (FBS) certification procedures described in FEMA SID </w:t>
      </w:r>
      <w:r w:rsidR="00DE12D8">
        <w:rPr>
          <w:rFonts w:eastAsia="Times New Roman"/>
          <w:szCs w:val="26"/>
        </w:rPr>
        <w:t>#</w:t>
      </w:r>
      <w:r w:rsidRPr="00DC368E">
        <w:rPr>
          <w:rFonts w:eastAsia="Times New Roman"/>
          <w:szCs w:val="26"/>
        </w:rPr>
        <w:t xml:space="preserve">113, but with a slight modification.  This modified FBS comparison approach uses the 1-percent plus and 1-percent minus flood profiles and horizontal and vertical tolerances described in FEMA’s Automated Engineering guidance document dated May 2016. For the comparison of BLE and effective </w:t>
      </w:r>
      <w:r w:rsidRPr="00DC368E">
        <w:rPr>
          <w:rFonts w:eastAsia="Times New Roman"/>
          <w:szCs w:val="26"/>
        </w:rPr>
        <w:lastRenderedPageBreak/>
        <w:t>Zone A in the Texas study area, the following vertical and horizontal tolerances were used to conduct the modified FBS procedure. One point was placed every 200 feet along the floodplain boundaries for comparison.</w:t>
      </w:r>
    </w:p>
    <w:p w14:paraId="3838F14E" w14:textId="799394B3" w:rsidR="00DC368E" w:rsidRPr="00DC368E" w:rsidRDefault="00DC368E" w:rsidP="00DC368E">
      <w:pPr>
        <w:pStyle w:val="BodyText"/>
        <w:numPr>
          <w:ilvl w:val="0"/>
          <w:numId w:val="33"/>
        </w:numPr>
        <w:rPr>
          <w:rFonts w:eastAsia="Times New Roman"/>
          <w:szCs w:val="26"/>
        </w:rPr>
      </w:pPr>
      <w:r w:rsidRPr="00DC368E">
        <w:rPr>
          <w:rFonts w:eastAsia="Times New Roman"/>
          <w:szCs w:val="26"/>
        </w:rPr>
        <w:t>Vertical Tolerance:  +/- 2.5 - 5 feet (one-half contour interval of effective topographic source).</w:t>
      </w:r>
    </w:p>
    <w:p w14:paraId="7B8E0DE1" w14:textId="7CA29B6F" w:rsidR="00DC368E" w:rsidRPr="00DC368E" w:rsidRDefault="00DC368E" w:rsidP="00DC368E">
      <w:pPr>
        <w:pStyle w:val="BodyText"/>
        <w:numPr>
          <w:ilvl w:val="0"/>
          <w:numId w:val="33"/>
        </w:numPr>
        <w:rPr>
          <w:rFonts w:eastAsia="Times New Roman"/>
          <w:szCs w:val="26"/>
        </w:rPr>
      </w:pPr>
      <w:r w:rsidRPr="00DC368E">
        <w:rPr>
          <w:rFonts w:eastAsia="Times New Roman"/>
          <w:szCs w:val="26"/>
        </w:rPr>
        <w:t>Horizontal Tolerance:  +/- 75 feet (standard horizontal tolerance for BLE comparison testing).</w:t>
      </w:r>
    </w:p>
    <w:p w14:paraId="41641FA9" w14:textId="129D8001" w:rsidR="00DB3CFE" w:rsidRDefault="00DC368E" w:rsidP="00DC368E">
      <w:pPr>
        <w:pStyle w:val="BodyText"/>
        <w:rPr>
          <w:rFonts w:eastAsia="Times New Roman"/>
          <w:szCs w:val="26"/>
        </w:rPr>
      </w:pPr>
      <w:r w:rsidRPr="00DC368E">
        <w:rPr>
          <w:rFonts w:eastAsia="Times New Roman"/>
          <w:szCs w:val="26"/>
        </w:rPr>
        <w:t xml:space="preserve">Comparison results for thse streams were grouped at the HUC-12 level and are summarized in </w:t>
      </w:r>
      <w:r w:rsidR="007E3CB5">
        <w:rPr>
          <w:rFonts w:eastAsia="Times New Roman"/>
          <w:szCs w:val="26"/>
        </w:rPr>
        <w:fldChar w:fldCharType="begin"/>
      </w:r>
      <w:r w:rsidR="007E3CB5">
        <w:rPr>
          <w:rFonts w:eastAsia="Times New Roman"/>
          <w:szCs w:val="26"/>
        </w:rPr>
        <w:instrText xml:space="preserve"> REF _Ref495418479 \h </w:instrText>
      </w:r>
      <w:r w:rsidR="007E3CB5">
        <w:rPr>
          <w:rFonts w:eastAsia="Times New Roman"/>
          <w:szCs w:val="26"/>
        </w:rPr>
      </w:r>
      <w:r w:rsidR="007E3CB5">
        <w:rPr>
          <w:rFonts w:eastAsia="Times New Roman"/>
          <w:szCs w:val="26"/>
        </w:rPr>
        <w:fldChar w:fldCharType="separate"/>
      </w:r>
      <w:r w:rsidR="00743D9F" w:rsidRPr="007E3CB5">
        <w:t xml:space="preserve">Table </w:t>
      </w:r>
      <w:r w:rsidR="00743D9F">
        <w:rPr>
          <w:noProof/>
        </w:rPr>
        <w:t>15</w:t>
      </w:r>
      <w:r w:rsidR="007E3CB5">
        <w:rPr>
          <w:rFonts w:eastAsia="Times New Roman"/>
          <w:szCs w:val="26"/>
        </w:rPr>
        <w:fldChar w:fldCharType="end"/>
      </w:r>
      <w:r w:rsidRPr="00DC368E">
        <w:rPr>
          <w:rFonts w:eastAsia="Times New Roman"/>
          <w:szCs w:val="26"/>
        </w:rPr>
        <w:t xml:space="preserve"> to better understand the general health of the HUC-12 watershed, but the validation check was performed at the stream level. Streams where the percentage of passing FBS sample points is greater than or equal to 85% are marked as “Pass”, otherwise marked as “Fail”.</w:t>
      </w:r>
    </w:p>
    <w:p w14:paraId="61188927" w14:textId="36917795" w:rsidR="007E3CB5" w:rsidRDefault="007E3CB5" w:rsidP="007E3CB5">
      <w:pPr>
        <w:pStyle w:val="Caption"/>
        <w:jc w:val="center"/>
      </w:pPr>
      <w:bookmarkStart w:id="319" w:name="_Ref495418479"/>
      <w:bookmarkStart w:id="320" w:name="_Ref80561397"/>
      <w:bookmarkStart w:id="321" w:name="_Toc106973614"/>
      <w:r w:rsidRPr="007E3CB5">
        <w:t xml:space="preserve">Table </w:t>
      </w:r>
      <w:r w:rsidRPr="007E3CB5">
        <w:fldChar w:fldCharType="begin"/>
      </w:r>
      <w:r w:rsidRPr="007E3CB5">
        <w:instrText xml:space="preserve"> SEQ Table \* ARABIC </w:instrText>
      </w:r>
      <w:r w:rsidRPr="007E3CB5">
        <w:fldChar w:fldCharType="separate"/>
      </w:r>
      <w:r w:rsidR="00743D9F">
        <w:rPr>
          <w:noProof/>
        </w:rPr>
        <w:t>15</w:t>
      </w:r>
      <w:r w:rsidRPr="007E3CB5">
        <w:rPr>
          <w:noProof/>
        </w:rPr>
        <w:fldChar w:fldCharType="end"/>
      </w:r>
      <w:bookmarkEnd w:id="319"/>
      <w:r w:rsidRPr="007E3CB5">
        <w:t>: BLE Comparison Results</w:t>
      </w:r>
      <w:bookmarkEnd w:id="320"/>
      <w:bookmarkEnd w:id="321"/>
    </w:p>
    <w:tbl>
      <w:tblPr>
        <w:tblW w:w="9990" w:type="dxa"/>
        <w:jc w:val="center"/>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Layout w:type="fixed"/>
        <w:tblCellMar>
          <w:left w:w="30" w:type="dxa"/>
          <w:right w:w="30" w:type="dxa"/>
        </w:tblCellMar>
        <w:tblLook w:val="0000" w:firstRow="0" w:lastRow="0" w:firstColumn="0" w:lastColumn="0" w:noHBand="0" w:noVBand="0"/>
      </w:tblPr>
      <w:tblGrid>
        <w:gridCol w:w="2790"/>
        <w:gridCol w:w="1710"/>
        <w:gridCol w:w="810"/>
        <w:gridCol w:w="810"/>
        <w:gridCol w:w="810"/>
        <w:gridCol w:w="720"/>
        <w:gridCol w:w="1350"/>
        <w:gridCol w:w="990"/>
      </w:tblGrid>
      <w:tr w:rsidR="002A7A9B" w14:paraId="62796038" w14:textId="77777777" w:rsidTr="00BC6495">
        <w:trPr>
          <w:trHeight w:val="288"/>
          <w:jc w:val="center"/>
        </w:trPr>
        <w:tc>
          <w:tcPr>
            <w:tcW w:w="4500" w:type="dxa"/>
            <w:gridSpan w:val="2"/>
            <w:shd w:val="clear" w:color="auto" w:fill="00B5E2" w:themeFill="accent1"/>
            <w:vAlign w:val="center"/>
          </w:tcPr>
          <w:p w14:paraId="0EE9F6DB" w14:textId="77777777" w:rsidR="002A7A9B" w:rsidRPr="009F3DB9" w:rsidRDefault="002A7A9B" w:rsidP="00A40BB9">
            <w:pPr>
              <w:jc w:val="center"/>
              <w:rPr>
                <w:rFonts w:ascii="Calibri" w:hAnsi="Calibri"/>
                <w:b/>
                <w:color w:val="FFFFFF"/>
                <w:sz w:val="22"/>
                <w:szCs w:val="22"/>
              </w:rPr>
            </w:pPr>
            <w:r w:rsidRPr="009F3DB9">
              <w:rPr>
                <w:rFonts w:ascii="Calibri" w:hAnsi="Calibri"/>
                <w:b/>
                <w:color w:val="FFFFFF"/>
                <w:sz w:val="22"/>
                <w:szCs w:val="22"/>
              </w:rPr>
              <w:t>HUC-12 Watershed</w:t>
            </w:r>
          </w:p>
        </w:tc>
        <w:tc>
          <w:tcPr>
            <w:tcW w:w="810" w:type="dxa"/>
            <w:vMerge w:val="restart"/>
            <w:shd w:val="clear" w:color="auto" w:fill="00B5E2" w:themeFill="accent1"/>
            <w:vAlign w:val="center"/>
          </w:tcPr>
          <w:p w14:paraId="40AFF279" w14:textId="77777777" w:rsidR="002A7A9B" w:rsidRPr="009F3DB9" w:rsidRDefault="002A7A9B" w:rsidP="00A40BB9">
            <w:pPr>
              <w:jc w:val="center"/>
              <w:rPr>
                <w:rFonts w:ascii="Calibri" w:hAnsi="Calibri"/>
                <w:b/>
                <w:color w:val="FFFFFF"/>
                <w:sz w:val="22"/>
                <w:szCs w:val="22"/>
              </w:rPr>
            </w:pPr>
            <w:r w:rsidRPr="009F3DB9">
              <w:rPr>
                <w:rFonts w:ascii="Calibri" w:hAnsi="Calibri"/>
                <w:b/>
                <w:color w:val="FFFFFF"/>
                <w:sz w:val="22"/>
                <w:szCs w:val="22"/>
              </w:rPr>
              <w:t>Total FBS points</w:t>
            </w:r>
          </w:p>
        </w:tc>
        <w:tc>
          <w:tcPr>
            <w:tcW w:w="810" w:type="dxa"/>
            <w:vMerge w:val="restart"/>
            <w:shd w:val="clear" w:color="auto" w:fill="00B5E2" w:themeFill="accent1"/>
            <w:vAlign w:val="center"/>
          </w:tcPr>
          <w:p w14:paraId="38F5DE4E" w14:textId="77777777" w:rsidR="002A7A9B" w:rsidRPr="009F3DB9" w:rsidRDefault="002A7A9B" w:rsidP="00A40BB9">
            <w:pPr>
              <w:jc w:val="center"/>
              <w:rPr>
                <w:rFonts w:ascii="Calibri" w:hAnsi="Calibri"/>
                <w:b/>
                <w:color w:val="FFFFFF"/>
                <w:sz w:val="22"/>
                <w:szCs w:val="22"/>
              </w:rPr>
            </w:pPr>
            <w:r w:rsidRPr="009F3DB9">
              <w:rPr>
                <w:rFonts w:ascii="Calibri" w:hAnsi="Calibri"/>
                <w:b/>
                <w:color w:val="FFFFFF"/>
                <w:sz w:val="22"/>
                <w:szCs w:val="22"/>
              </w:rPr>
              <w:t>Fail</w:t>
            </w:r>
          </w:p>
        </w:tc>
        <w:tc>
          <w:tcPr>
            <w:tcW w:w="810" w:type="dxa"/>
            <w:vMerge w:val="restart"/>
            <w:shd w:val="clear" w:color="auto" w:fill="00B5E2" w:themeFill="accent1"/>
            <w:vAlign w:val="center"/>
          </w:tcPr>
          <w:p w14:paraId="4B5E21B7" w14:textId="77777777" w:rsidR="002A7A9B" w:rsidRPr="009F3DB9" w:rsidRDefault="002A7A9B" w:rsidP="00A40BB9">
            <w:pPr>
              <w:jc w:val="center"/>
              <w:rPr>
                <w:rFonts w:ascii="Calibri" w:hAnsi="Calibri"/>
                <w:b/>
                <w:color w:val="FFFFFF"/>
                <w:sz w:val="22"/>
                <w:szCs w:val="22"/>
              </w:rPr>
            </w:pPr>
            <w:r w:rsidRPr="009F3DB9">
              <w:rPr>
                <w:rFonts w:ascii="Calibri" w:hAnsi="Calibri"/>
                <w:b/>
                <w:color w:val="FFFFFF"/>
                <w:sz w:val="22"/>
                <w:szCs w:val="22"/>
              </w:rPr>
              <w:t>Pass</w:t>
            </w:r>
          </w:p>
        </w:tc>
        <w:tc>
          <w:tcPr>
            <w:tcW w:w="720" w:type="dxa"/>
            <w:vMerge w:val="restart"/>
            <w:shd w:val="clear" w:color="auto" w:fill="00B5E2" w:themeFill="accent1"/>
            <w:vAlign w:val="center"/>
          </w:tcPr>
          <w:p w14:paraId="754038FA" w14:textId="77777777" w:rsidR="002A7A9B" w:rsidRPr="009F3DB9" w:rsidRDefault="002A7A9B" w:rsidP="00A40BB9">
            <w:pPr>
              <w:jc w:val="center"/>
              <w:rPr>
                <w:rFonts w:ascii="Calibri" w:hAnsi="Calibri"/>
                <w:b/>
                <w:color w:val="FFFFFF"/>
                <w:sz w:val="22"/>
                <w:szCs w:val="22"/>
              </w:rPr>
            </w:pPr>
            <w:r w:rsidRPr="009F3DB9">
              <w:rPr>
                <w:rFonts w:ascii="Calibri" w:hAnsi="Calibri"/>
                <w:b/>
                <w:color w:val="FFFFFF"/>
                <w:sz w:val="22"/>
                <w:szCs w:val="22"/>
              </w:rPr>
              <w:t>%Pass</w:t>
            </w:r>
          </w:p>
        </w:tc>
        <w:tc>
          <w:tcPr>
            <w:tcW w:w="1350" w:type="dxa"/>
            <w:vMerge w:val="restart"/>
            <w:shd w:val="clear" w:color="auto" w:fill="00B5E2" w:themeFill="accent1"/>
            <w:vAlign w:val="center"/>
          </w:tcPr>
          <w:p w14:paraId="3BD6C44F" w14:textId="77777777" w:rsidR="002A7A9B" w:rsidRPr="009F3DB9" w:rsidRDefault="002A7A9B" w:rsidP="00A40BB9">
            <w:pPr>
              <w:jc w:val="center"/>
              <w:rPr>
                <w:rFonts w:ascii="Calibri" w:hAnsi="Calibri"/>
                <w:b/>
                <w:color w:val="FFFFFF"/>
                <w:sz w:val="22"/>
                <w:szCs w:val="22"/>
              </w:rPr>
            </w:pPr>
            <w:r w:rsidRPr="009F3DB9">
              <w:rPr>
                <w:rFonts w:ascii="Calibri" w:hAnsi="Calibri"/>
                <w:b/>
                <w:color w:val="FFFFFF"/>
                <w:sz w:val="22"/>
                <w:szCs w:val="22"/>
              </w:rPr>
              <w:t>BLE Comparison Pass? (&gt;85%)</w:t>
            </w:r>
          </w:p>
        </w:tc>
        <w:tc>
          <w:tcPr>
            <w:tcW w:w="990" w:type="dxa"/>
            <w:vMerge w:val="restart"/>
            <w:shd w:val="clear" w:color="auto" w:fill="00B5E2" w:themeFill="accent1"/>
            <w:vAlign w:val="center"/>
          </w:tcPr>
          <w:p w14:paraId="3935DD59" w14:textId="77777777" w:rsidR="002A7A9B" w:rsidRPr="009F3DB9" w:rsidRDefault="002A7A9B" w:rsidP="00A40BB9">
            <w:pPr>
              <w:jc w:val="center"/>
              <w:rPr>
                <w:rFonts w:ascii="Calibri" w:hAnsi="Calibri"/>
                <w:b/>
                <w:color w:val="FFFFFF"/>
                <w:sz w:val="22"/>
                <w:szCs w:val="22"/>
              </w:rPr>
            </w:pPr>
            <w:r w:rsidRPr="009F3DB9">
              <w:rPr>
                <w:rFonts w:ascii="Calibri" w:hAnsi="Calibri"/>
                <w:b/>
                <w:color w:val="FFFFFF"/>
                <w:sz w:val="22"/>
                <w:szCs w:val="22"/>
              </w:rPr>
              <w:t>Priority Score</w:t>
            </w:r>
          </w:p>
        </w:tc>
      </w:tr>
      <w:tr w:rsidR="002A7A9B" w14:paraId="205BA4DA" w14:textId="77777777" w:rsidTr="00BC6495">
        <w:trPr>
          <w:trHeight w:val="288"/>
          <w:jc w:val="center"/>
        </w:trPr>
        <w:tc>
          <w:tcPr>
            <w:tcW w:w="2790" w:type="dxa"/>
            <w:tcBorders>
              <w:bottom w:val="single" w:sz="4" w:space="0" w:color="3379BD"/>
            </w:tcBorders>
            <w:shd w:val="clear" w:color="auto" w:fill="00B5E2" w:themeFill="accent1"/>
          </w:tcPr>
          <w:p w14:paraId="656D29B8" w14:textId="77777777" w:rsidR="002A7A9B" w:rsidRPr="009F3DB9" w:rsidRDefault="002A7A9B" w:rsidP="00A40BB9">
            <w:pPr>
              <w:rPr>
                <w:rFonts w:ascii="Calibri" w:hAnsi="Calibri"/>
                <w:b/>
                <w:color w:val="FFFFFF"/>
                <w:sz w:val="22"/>
                <w:szCs w:val="22"/>
              </w:rPr>
            </w:pPr>
            <w:r w:rsidRPr="009F3DB9">
              <w:rPr>
                <w:rFonts w:ascii="Calibri" w:hAnsi="Calibri"/>
                <w:b/>
                <w:color w:val="FFFFFF"/>
                <w:sz w:val="22"/>
                <w:szCs w:val="22"/>
              </w:rPr>
              <w:t>Watershed Name</w:t>
            </w:r>
          </w:p>
        </w:tc>
        <w:tc>
          <w:tcPr>
            <w:tcW w:w="1710" w:type="dxa"/>
            <w:tcBorders>
              <w:bottom w:val="single" w:sz="4" w:space="0" w:color="3379BD"/>
            </w:tcBorders>
            <w:shd w:val="clear" w:color="auto" w:fill="00B5E2" w:themeFill="accent1"/>
          </w:tcPr>
          <w:p w14:paraId="27E66ED5" w14:textId="77777777" w:rsidR="002A7A9B" w:rsidRPr="009F3DB9" w:rsidRDefault="002A7A9B" w:rsidP="00A40BB9">
            <w:pPr>
              <w:rPr>
                <w:rFonts w:ascii="Calibri" w:hAnsi="Calibri"/>
                <w:b/>
                <w:color w:val="FFFFFF"/>
                <w:sz w:val="22"/>
                <w:szCs w:val="22"/>
              </w:rPr>
            </w:pPr>
            <w:r w:rsidRPr="009F3DB9">
              <w:rPr>
                <w:rFonts w:ascii="Calibri" w:hAnsi="Calibri"/>
                <w:b/>
                <w:color w:val="FFFFFF"/>
                <w:sz w:val="22"/>
                <w:szCs w:val="22"/>
              </w:rPr>
              <w:t>Watershed Number</w:t>
            </w:r>
          </w:p>
        </w:tc>
        <w:tc>
          <w:tcPr>
            <w:tcW w:w="810" w:type="dxa"/>
            <w:vMerge/>
            <w:tcBorders>
              <w:bottom w:val="single" w:sz="4" w:space="0" w:color="3379BD"/>
            </w:tcBorders>
            <w:shd w:val="clear" w:color="auto" w:fill="00B5E2" w:themeFill="accent1"/>
          </w:tcPr>
          <w:p w14:paraId="4E36A5F0" w14:textId="77777777" w:rsidR="002A7A9B" w:rsidRPr="009A3514" w:rsidRDefault="002A7A9B" w:rsidP="00A40BB9">
            <w:pPr>
              <w:jc w:val="right"/>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2188C9BF" w14:textId="77777777" w:rsidR="002A7A9B" w:rsidRPr="009A3514" w:rsidRDefault="002A7A9B" w:rsidP="00A40BB9">
            <w:pPr>
              <w:jc w:val="center"/>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17B06AE6" w14:textId="77777777" w:rsidR="002A7A9B" w:rsidRPr="009A3514" w:rsidRDefault="002A7A9B" w:rsidP="00A40BB9">
            <w:pPr>
              <w:jc w:val="center"/>
              <w:rPr>
                <w:rFonts w:ascii="Calibri" w:hAnsi="Calibri"/>
                <w:color w:val="FFFFFF"/>
                <w:sz w:val="22"/>
                <w:szCs w:val="22"/>
              </w:rPr>
            </w:pPr>
          </w:p>
        </w:tc>
        <w:tc>
          <w:tcPr>
            <w:tcW w:w="720" w:type="dxa"/>
            <w:vMerge/>
            <w:tcBorders>
              <w:bottom w:val="single" w:sz="4" w:space="0" w:color="3379BD"/>
            </w:tcBorders>
            <w:shd w:val="clear" w:color="auto" w:fill="00B5E2" w:themeFill="accent1"/>
          </w:tcPr>
          <w:p w14:paraId="6601AA1B" w14:textId="77777777" w:rsidR="002A7A9B" w:rsidRPr="009A3514" w:rsidRDefault="002A7A9B" w:rsidP="00A40BB9">
            <w:pPr>
              <w:jc w:val="center"/>
              <w:rPr>
                <w:rFonts w:ascii="Calibri" w:hAnsi="Calibri"/>
                <w:color w:val="FFFFFF"/>
                <w:sz w:val="22"/>
                <w:szCs w:val="22"/>
              </w:rPr>
            </w:pPr>
          </w:p>
        </w:tc>
        <w:tc>
          <w:tcPr>
            <w:tcW w:w="1350" w:type="dxa"/>
            <w:vMerge/>
            <w:tcBorders>
              <w:bottom w:val="single" w:sz="4" w:space="0" w:color="3379BD"/>
            </w:tcBorders>
            <w:shd w:val="clear" w:color="auto" w:fill="00B5E2" w:themeFill="accent1"/>
          </w:tcPr>
          <w:p w14:paraId="68E7C29F" w14:textId="77777777" w:rsidR="002A7A9B" w:rsidRPr="009A3514" w:rsidRDefault="002A7A9B" w:rsidP="00A40BB9">
            <w:pPr>
              <w:jc w:val="center"/>
              <w:rPr>
                <w:rFonts w:ascii="Calibri" w:hAnsi="Calibri"/>
                <w:color w:val="FFFFFF"/>
                <w:sz w:val="22"/>
                <w:szCs w:val="22"/>
              </w:rPr>
            </w:pPr>
          </w:p>
        </w:tc>
        <w:tc>
          <w:tcPr>
            <w:tcW w:w="990" w:type="dxa"/>
            <w:vMerge/>
            <w:tcBorders>
              <w:bottom w:val="single" w:sz="4" w:space="0" w:color="3379BD"/>
            </w:tcBorders>
            <w:shd w:val="clear" w:color="auto" w:fill="00B5E2" w:themeFill="accent1"/>
          </w:tcPr>
          <w:p w14:paraId="1E222E6C" w14:textId="77777777" w:rsidR="002A7A9B" w:rsidRPr="009A3514" w:rsidRDefault="002A7A9B" w:rsidP="00A40BB9">
            <w:pPr>
              <w:jc w:val="center"/>
              <w:rPr>
                <w:rFonts w:ascii="Calibri" w:hAnsi="Calibri"/>
                <w:color w:val="FFFFFF"/>
                <w:sz w:val="22"/>
                <w:szCs w:val="22"/>
              </w:rPr>
            </w:pPr>
          </w:p>
        </w:tc>
      </w:tr>
      <w:tr w:rsidR="00BA0E2B" w14:paraId="28021AB7" w14:textId="77777777" w:rsidTr="005564BB">
        <w:trPr>
          <w:trHeight w:val="413"/>
          <w:jc w:val="center"/>
        </w:trPr>
        <w:tc>
          <w:tcPr>
            <w:tcW w:w="2790" w:type="dxa"/>
            <w:shd w:val="clear" w:color="auto" w:fill="F2F2F2" w:themeFill="background1" w:themeFillShade="F2"/>
            <w:vAlign w:val="center"/>
          </w:tcPr>
          <w:p w14:paraId="76CFFAD6" w14:textId="6E649F31" w:rsidR="00BA0E2B" w:rsidRPr="00BA0E2B" w:rsidRDefault="00196A72" w:rsidP="000D3E11">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eastAsia="Times New Roman" w:hAnsi="Calibri" w:cs="Calibri"/>
                <w:color w:val="000000"/>
                <w:sz w:val="22"/>
                <w:szCs w:val="22"/>
              </w:rPr>
              <w:t>San Bernard</w:t>
            </w:r>
            <w:r w:rsidR="00BA0E2B" w:rsidRPr="00BA0E2B">
              <w:rPr>
                <w:rFonts w:ascii="Calibri" w:eastAsia="Times New Roman" w:hAnsi="Calibri" w:cs="Calibri"/>
                <w:color w:val="000000"/>
                <w:sz w:val="22"/>
                <w:szCs w:val="22"/>
              </w:rPr>
              <w:t xml:space="preserve"> Watershed</w:t>
            </w:r>
          </w:p>
        </w:tc>
        <w:tc>
          <w:tcPr>
            <w:tcW w:w="1710" w:type="dxa"/>
            <w:shd w:val="clear" w:color="auto" w:fill="F2F2F2" w:themeFill="background1" w:themeFillShade="F2"/>
            <w:vAlign w:val="center"/>
          </w:tcPr>
          <w:p w14:paraId="23D6D410" w14:textId="46254128" w:rsidR="00BA0E2B" w:rsidRPr="00BA0E2B" w:rsidRDefault="00BA0E2B" w:rsidP="005564BB">
            <w:pPr>
              <w:tabs>
                <w:tab w:val="clear" w:pos="284"/>
              </w:tabs>
              <w:autoSpaceDE w:val="0"/>
              <w:autoSpaceDN w:val="0"/>
              <w:adjustRightInd w:val="0"/>
              <w:spacing w:line="240" w:lineRule="auto"/>
              <w:jc w:val="center"/>
              <w:rPr>
                <w:rFonts w:ascii="Calibri" w:hAnsi="Calibri" w:cs="Calibri"/>
                <w:color w:val="000000"/>
                <w:kern w:val="0"/>
                <w:sz w:val="22"/>
                <w:szCs w:val="22"/>
              </w:rPr>
            </w:pPr>
            <w:r w:rsidRPr="00BA0E2B">
              <w:rPr>
                <w:rFonts w:ascii="Calibri" w:eastAsia="Times New Roman" w:hAnsi="Calibri" w:cs="Calibri"/>
                <w:color w:val="000000"/>
                <w:sz w:val="22"/>
                <w:szCs w:val="22"/>
              </w:rPr>
              <w:t>All Streams</w:t>
            </w:r>
          </w:p>
        </w:tc>
        <w:tc>
          <w:tcPr>
            <w:tcW w:w="810" w:type="dxa"/>
            <w:shd w:val="clear" w:color="auto" w:fill="F2F2F2" w:themeFill="background1" w:themeFillShade="F2"/>
            <w:vAlign w:val="center"/>
          </w:tcPr>
          <w:p w14:paraId="03922815" w14:textId="18A8B1C1" w:rsidR="00BA0E2B" w:rsidRPr="000D3E11" w:rsidRDefault="00550DBF" w:rsidP="00550DBF">
            <w:pPr>
              <w:jc w:val="center"/>
              <w:rPr>
                <w:rFonts w:ascii="Calibri" w:hAnsi="Calibri" w:cs="Arial"/>
                <w:sz w:val="22"/>
                <w:szCs w:val="22"/>
              </w:rPr>
            </w:pPr>
            <w:r>
              <w:rPr>
                <w:rFonts w:ascii="Calibri" w:hAnsi="Calibri" w:cs="Arial"/>
                <w:sz w:val="22"/>
                <w:szCs w:val="22"/>
              </w:rPr>
              <w:t>33</w:t>
            </w:r>
            <w:r w:rsidR="00BA0E2B" w:rsidRPr="00BA0E2B">
              <w:rPr>
                <w:rFonts w:ascii="Calibri" w:hAnsi="Calibri" w:cs="Arial"/>
                <w:sz w:val="22"/>
                <w:szCs w:val="22"/>
              </w:rPr>
              <w:t>,</w:t>
            </w:r>
            <w:r>
              <w:rPr>
                <w:rFonts w:ascii="Calibri" w:hAnsi="Calibri" w:cs="Arial"/>
                <w:sz w:val="22"/>
                <w:szCs w:val="22"/>
              </w:rPr>
              <w:t>040</w:t>
            </w:r>
          </w:p>
        </w:tc>
        <w:tc>
          <w:tcPr>
            <w:tcW w:w="810" w:type="dxa"/>
            <w:shd w:val="clear" w:color="auto" w:fill="F2F2F2" w:themeFill="background1" w:themeFillShade="F2"/>
            <w:vAlign w:val="center"/>
          </w:tcPr>
          <w:p w14:paraId="19185EEF" w14:textId="4626693A" w:rsidR="00BA0E2B" w:rsidRPr="000D3E11" w:rsidRDefault="00550DBF" w:rsidP="00550DBF">
            <w:pPr>
              <w:jc w:val="center"/>
              <w:rPr>
                <w:rFonts w:ascii="Calibri" w:hAnsi="Calibri" w:cs="Arial"/>
                <w:sz w:val="22"/>
                <w:szCs w:val="22"/>
              </w:rPr>
            </w:pPr>
            <w:r>
              <w:rPr>
                <w:rFonts w:ascii="Calibri" w:hAnsi="Calibri" w:cs="Arial"/>
                <w:sz w:val="22"/>
                <w:szCs w:val="22"/>
              </w:rPr>
              <w:t>8</w:t>
            </w:r>
            <w:r w:rsidR="00BA0E2B" w:rsidRPr="00BA0E2B">
              <w:rPr>
                <w:rFonts w:ascii="Calibri" w:hAnsi="Calibri" w:cs="Arial"/>
                <w:sz w:val="22"/>
                <w:szCs w:val="22"/>
              </w:rPr>
              <w:t>,</w:t>
            </w:r>
            <w:r>
              <w:rPr>
                <w:rFonts w:ascii="Calibri" w:hAnsi="Calibri" w:cs="Arial"/>
                <w:sz w:val="22"/>
                <w:szCs w:val="22"/>
              </w:rPr>
              <w:t>866</w:t>
            </w:r>
          </w:p>
        </w:tc>
        <w:tc>
          <w:tcPr>
            <w:tcW w:w="810" w:type="dxa"/>
            <w:shd w:val="clear" w:color="auto" w:fill="F2F2F2" w:themeFill="background1" w:themeFillShade="F2"/>
            <w:vAlign w:val="center"/>
          </w:tcPr>
          <w:p w14:paraId="56FEBE3B" w14:textId="6974831A" w:rsidR="00BA0E2B" w:rsidRPr="000D3E11" w:rsidRDefault="00550DBF" w:rsidP="000D3E11">
            <w:pPr>
              <w:jc w:val="center"/>
              <w:rPr>
                <w:rFonts w:ascii="Calibri" w:hAnsi="Calibri" w:cs="Arial"/>
                <w:sz w:val="22"/>
                <w:szCs w:val="22"/>
              </w:rPr>
            </w:pPr>
            <w:r>
              <w:rPr>
                <w:rFonts w:ascii="Calibri" w:hAnsi="Calibri" w:cs="Arial"/>
                <w:sz w:val="22"/>
                <w:szCs w:val="22"/>
              </w:rPr>
              <w:t>24,174</w:t>
            </w:r>
          </w:p>
        </w:tc>
        <w:tc>
          <w:tcPr>
            <w:tcW w:w="720" w:type="dxa"/>
            <w:shd w:val="clear" w:color="auto" w:fill="F2F2F2" w:themeFill="background1" w:themeFillShade="F2"/>
            <w:vAlign w:val="center"/>
          </w:tcPr>
          <w:p w14:paraId="05D4BB3F" w14:textId="7D28C420" w:rsidR="00BA0E2B" w:rsidRPr="00BA0E2B" w:rsidRDefault="00550DBF" w:rsidP="000D3E1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eastAsia="Times New Roman" w:hAnsi="Calibri" w:cs="Calibri"/>
                <w:color w:val="000000"/>
                <w:sz w:val="22"/>
                <w:szCs w:val="22"/>
              </w:rPr>
              <w:t>73</w:t>
            </w:r>
            <w:r w:rsidR="00BA0E2B" w:rsidRPr="00BA0E2B">
              <w:rPr>
                <w:rFonts w:ascii="Calibri" w:eastAsia="Times New Roman" w:hAnsi="Calibri" w:cs="Calibri"/>
                <w:color w:val="000000"/>
                <w:sz w:val="22"/>
                <w:szCs w:val="22"/>
              </w:rPr>
              <w:t>%</w:t>
            </w:r>
          </w:p>
        </w:tc>
        <w:tc>
          <w:tcPr>
            <w:tcW w:w="1350" w:type="dxa"/>
            <w:shd w:val="clear" w:color="auto" w:fill="F2F2F2" w:themeFill="background1" w:themeFillShade="F2"/>
            <w:vAlign w:val="center"/>
          </w:tcPr>
          <w:p w14:paraId="4D20233F" w14:textId="20B1B2E7" w:rsidR="00BA0E2B" w:rsidRPr="00BA0E2B" w:rsidRDefault="005B072B" w:rsidP="000D3E11">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eastAsia="Times New Roman" w:hAnsi="Calibri" w:cs="Calibri"/>
                <w:color w:val="000000"/>
                <w:sz w:val="22"/>
                <w:szCs w:val="22"/>
              </w:rPr>
              <w:t>Fail</w:t>
            </w:r>
          </w:p>
        </w:tc>
        <w:tc>
          <w:tcPr>
            <w:tcW w:w="990" w:type="dxa"/>
            <w:shd w:val="clear" w:color="auto" w:fill="F2F2F2" w:themeFill="background1" w:themeFillShade="F2"/>
            <w:vAlign w:val="center"/>
          </w:tcPr>
          <w:p w14:paraId="64F50D0A" w14:textId="551BE664" w:rsidR="00BA0E2B" w:rsidRPr="00BA0E2B" w:rsidRDefault="00BA0E2B" w:rsidP="000D3E11">
            <w:pPr>
              <w:tabs>
                <w:tab w:val="clear" w:pos="284"/>
              </w:tabs>
              <w:autoSpaceDE w:val="0"/>
              <w:autoSpaceDN w:val="0"/>
              <w:adjustRightInd w:val="0"/>
              <w:spacing w:line="240" w:lineRule="auto"/>
              <w:rPr>
                <w:rFonts w:ascii="Calibri" w:hAnsi="Calibri" w:cs="Calibri"/>
                <w:color w:val="000000"/>
                <w:kern w:val="0"/>
                <w:sz w:val="22"/>
                <w:szCs w:val="22"/>
              </w:rPr>
            </w:pPr>
          </w:p>
        </w:tc>
      </w:tr>
      <w:tr w:rsidR="005564BB" w14:paraId="6C92CE34" w14:textId="77777777" w:rsidTr="005564BB">
        <w:trPr>
          <w:trHeight w:val="288"/>
          <w:jc w:val="center"/>
        </w:trPr>
        <w:tc>
          <w:tcPr>
            <w:tcW w:w="2790" w:type="dxa"/>
            <w:tcBorders>
              <w:bottom w:val="single" w:sz="4" w:space="0" w:color="3379BD"/>
            </w:tcBorders>
            <w:vAlign w:val="bottom"/>
          </w:tcPr>
          <w:p w14:paraId="73C7AF66" w14:textId="4FA78D72" w:rsidR="005564BB" w:rsidRPr="00BA0E2B" w:rsidRDefault="005564BB" w:rsidP="00A40BB9">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0"/>
                <w:szCs w:val="20"/>
              </w:rPr>
              <w:t>120904010106</w:t>
            </w:r>
          </w:p>
        </w:tc>
        <w:tc>
          <w:tcPr>
            <w:tcW w:w="1710" w:type="dxa"/>
            <w:tcBorders>
              <w:bottom w:val="single" w:sz="4" w:space="0" w:color="3379BD"/>
            </w:tcBorders>
            <w:vAlign w:val="center"/>
          </w:tcPr>
          <w:p w14:paraId="4EA0E2DA" w14:textId="69EA348A" w:rsidR="005564BB" w:rsidRPr="00BA0E2B" w:rsidRDefault="005564BB" w:rsidP="005564B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120904010106</w:t>
            </w:r>
          </w:p>
        </w:tc>
        <w:tc>
          <w:tcPr>
            <w:tcW w:w="810" w:type="dxa"/>
            <w:tcBorders>
              <w:bottom w:val="single" w:sz="4" w:space="0" w:color="3379BD"/>
            </w:tcBorders>
            <w:vAlign w:val="center"/>
          </w:tcPr>
          <w:p w14:paraId="0D2B9659" w14:textId="6D5E3DCD" w:rsidR="005564BB" w:rsidRPr="00BA0E2B" w:rsidRDefault="005564BB" w:rsidP="005564B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595</w:t>
            </w:r>
          </w:p>
        </w:tc>
        <w:tc>
          <w:tcPr>
            <w:tcW w:w="810" w:type="dxa"/>
            <w:tcBorders>
              <w:bottom w:val="single" w:sz="4" w:space="0" w:color="3379BD"/>
            </w:tcBorders>
            <w:vAlign w:val="center"/>
          </w:tcPr>
          <w:p w14:paraId="5C337CF1" w14:textId="5375DEC0" w:rsidR="005564BB" w:rsidRPr="00BA0E2B" w:rsidRDefault="005564BB" w:rsidP="005564B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246</w:t>
            </w:r>
          </w:p>
        </w:tc>
        <w:tc>
          <w:tcPr>
            <w:tcW w:w="810" w:type="dxa"/>
            <w:tcBorders>
              <w:bottom w:val="single" w:sz="4" w:space="0" w:color="3379BD"/>
            </w:tcBorders>
            <w:vAlign w:val="center"/>
          </w:tcPr>
          <w:p w14:paraId="3E4D14A0" w14:textId="6BEF6090" w:rsidR="005564BB" w:rsidRPr="00BA0E2B" w:rsidRDefault="005564BB" w:rsidP="005564B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349</w:t>
            </w:r>
          </w:p>
        </w:tc>
        <w:tc>
          <w:tcPr>
            <w:tcW w:w="720" w:type="dxa"/>
            <w:tcBorders>
              <w:bottom w:val="single" w:sz="4" w:space="0" w:color="3379BD"/>
            </w:tcBorders>
            <w:vAlign w:val="center"/>
          </w:tcPr>
          <w:p w14:paraId="2E1D0742" w14:textId="595854F8" w:rsidR="005564BB" w:rsidRPr="00BA0E2B" w:rsidRDefault="005564BB" w:rsidP="005564B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59%</w:t>
            </w:r>
          </w:p>
        </w:tc>
        <w:tc>
          <w:tcPr>
            <w:tcW w:w="1350" w:type="dxa"/>
            <w:tcBorders>
              <w:bottom w:val="single" w:sz="4" w:space="0" w:color="3379BD"/>
            </w:tcBorders>
            <w:vAlign w:val="center"/>
          </w:tcPr>
          <w:p w14:paraId="2AAC2D3E" w14:textId="2CC09413" w:rsidR="005564BB" w:rsidRPr="00BA0E2B" w:rsidRDefault="005564BB" w:rsidP="005564B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Fail</w:t>
            </w:r>
          </w:p>
        </w:tc>
        <w:tc>
          <w:tcPr>
            <w:tcW w:w="990" w:type="dxa"/>
            <w:tcBorders>
              <w:bottom w:val="single" w:sz="4" w:space="0" w:color="3379BD"/>
            </w:tcBorders>
            <w:vAlign w:val="center"/>
          </w:tcPr>
          <w:p w14:paraId="2A507B31" w14:textId="72FD588B" w:rsidR="005564BB" w:rsidRPr="00BA0E2B" w:rsidRDefault="005564BB" w:rsidP="005564B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27.2</w:t>
            </w:r>
          </w:p>
        </w:tc>
      </w:tr>
      <w:tr w:rsidR="005564BB" w14:paraId="065351B3" w14:textId="77777777" w:rsidTr="005564BB">
        <w:trPr>
          <w:trHeight w:val="288"/>
          <w:jc w:val="center"/>
        </w:trPr>
        <w:tc>
          <w:tcPr>
            <w:tcW w:w="2790" w:type="dxa"/>
            <w:shd w:val="clear" w:color="auto" w:fill="F2F2F2" w:themeFill="background1" w:themeFillShade="F2"/>
            <w:vAlign w:val="bottom"/>
          </w:tcPr>
          <w:p w14:paraId="56FDA510" w14:textId="58EE8D8A" w:rsidR="005564BB" w:rsidRPr="00BA0E2B" w:rsidRDefault="005564BB" w:rsidP="00A40BB9">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0"/>
                <w:szCs w:val="20"/>
              </w:rPr>
              <w:t>Bell Creek-San Bernard River</w:t>
            </w:r>
          </w:p>
        </w:tc>
        <w:tc>
          <w:tcPr>
            <w:tcW w:w="1710" w:type="dxa"/>
            <w:shd w:val="clear" w:color="auto" w:fill="F2F2F2" w:themeFill="background1" w:themeFillShade="F2"/>
            <w:vAlign w:val="center"/>
          </w:tcPr>
          <w:p w14:paraId="5BB24089" w14:textId="52B8C731" w:rsidR="005564BB" w:rsidRPr="00BA0E2B" w:rsidRDefault="005564BB" w:rsidP="005564B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120904010305</w:t>
            </w:r>
          </w:p>
        </w:tc>
        <w:tc>
          <w:tcPr>
            <w:tcW w:w="810" w:type="dxa"/>
            <w:shd w:val="clear" w:color="auto" w:fill="F2F2F2" w:themeFill="background1" w:themeFillShade="F2"/>
            <w:vAlign w:val="center"/>
          </w:tcPr>
          <w:p w14:paraId="6062ACEC" w14:textId="7C3ABCCF" w:rsidR="005564BB" w:rsidRPr="00BA0E2B" w:rsidRDefault="005564BB" w:rsidP="005564B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769</w:t>
            </w:r>
          </w:p>
        </w:tc>
        <w:tc>
          <w:tcPr>
            <w:tcW w:w="810" w:type="dxa"/>
            <w:shd w:val="clear" w:color="auto" w:fill="F2F2F2" w:themeFill="background1" w:themeFillShade="F2"/>
            <w:vAlign w:val="center"/>
          </w:tcPr>
          <w:p w14:paraId="4490BBD1" w14:textId="746A5C30" w:rsidR="005564BB" w:rsidRPr="00BA0E2B" w:rsidRDefault="005564BB" w:rsidP="005564B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265</w:t>
            </w:r>
          </w:p>
        </w:tc>
        <w:tc>
          <w:tcPr>
            <w:tcW w:w="810" w:type="dxa"/>
            <w:shd w:val="clear" w:color="auto" w:fill="F2F2F2" w:themeFill="background1" w:themeFillShade="F2"/>
            <w:vAlign w:val="center"/>
          </w:tcPr>
          <w:p w14:paraId="7F8211D8" w14:textId="2F5F9B8B" w:rsidR="005564BB" w:rsidRPr="00BA0E2B" w:rsidRDefault="005564BB" w:rsidP="005564B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504</w:t>
            </w:r>
          </w:p>
        </w:tc>
        <w:tc>
          <w:tcPr>
            <w:tcW w:w="720" w:type="dxa"/>
            <w:shd w:val="clear" w:color="auto" w:fill="F2F2F2" w:themeFill="background1" w:themeFillShade="F2"/>
            <w:vAlign w:val="center"/>
          </w:tcPr>
          <w:p w14:paraId="3BF39244" w14:textId="01DEF1F3" w:rsidR="005564BB" w:rsidRPr="00BA0E2B" w:rsidRDefault="005564BB" w:rsidP="005564B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66%</w:t>
            </w:r>
          </w:p>
        </w:tc>
        <w:tc>
          <w:tcPr>
            <w:tcW w:w="1350" w:type="dxa"/>
            <w:shd w:val="clear" w:color="auto" w:fill="F2F2F2" w:themeFill="background1" w:themeFillShade="F2"/>
            <w:vAlign w:val="center"/>
          </w:tcPr>
          <w:p w14:paraId="0A3F0BDB" w14:textId="60F4B192" w:rsidR="005564BB" w:rsidRPr="00BA0E2B" w:rsidRDefault="005564BB" w:rsidP="005564B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Fail</w:t>
            </w:r>
          </w:p>
        </w:tc>
        <w:tc>
          <w:tcPr>
            <w:tcW w:w="990" w:type="dxa"/>
            <w:shd w:val="clear" w:color="auto" w:fill="F2F2F2" w:themeFill="background1" w:themeFillShade="F2"/>
            <w:vAlign w:val="center"/>
          </w:tcPr>
          <w:p w14:paraId="2FB6792C" w14:textId="264D1405" w:rsidR="005564BB" w:rsidRPr="00BA0E2B" w:rsidRDefault="005564BB" w:rsidP="005564B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35.8</w:t>
            </w:r>
          </w:p>
        </w:tc>
      </w:tr>
      <w:tr w:rsidR="005564BB" w14:paraId="4E1693A3" w14:textId="77777777" w:rsidTr="005564BB">
        <w:trPr>
          <w:trHeight w:val="288"/>
          <w:jc w:val="center"/>
        </w:trPr>
        <w:tc>
          <w:tcPr>
            <w:tcW w:w="2790" w:type="dxa"/>
            <w:tcBorders>
              <w:bottom w:val="single" w:sz="4" w:space="0" w:color="3379BD"/>
            </w:tcBorders>
            <w:vAlign w:val="bottom"/>
          </w:tcPr>
          <w:p w14:paraId="4571E2CB" w14:textId="15BE7766" w:rsidR="005564BB" w:rsidRPr="00BA0E2B" w:rsidRDefault="005564BB" w:rsidP="00A40BB9">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0"/>
                <w:szCs w:val="20"/>
              </w:rPr>
              <w:t>Boone Branch-San Bernard River</w:t>
            </w:r>
          </w:p>
        </w:tc>
        <w:tc>
          <w:tcPr>
            <w:tcW w:w="1710" w:type="dxa"/>
            <w:tcBorders>
              <w:bottom w:val="single" w:sz="4" w:space="0" w:color="3379BD"/>
            </w:tcBorders>
            <w:vAlign w:val="center"/>
          </w:tcPr>
          <w:p w14:paraId="3D166A60" w14:textId="46F73A4D" w:rsidR="005564BB" w:rsidRPr="00BA0E2B" w:rsidRDefault="005564BB" w:rsidP="005564B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120904010205</w:t>
            </w:r>
          </w:p>
        </w:tc>
        <w:tc>
          <w:tcPr>
            <w:tcW w:w="810" w:type="dxa"/>
            <w:tcBorders>
              <w:bottom w:val="single" w:sz="4" w:space="0" w:color="3379BD"/>
            </w:tcBorders>
            <w:vAlign w:val="center"/>
          </w:tcPr>
          <w:p w14:paraId="1FFBBC8B" w14:textId="7605D676" w:rsidR="005564BB" w:rsidRPr="00BA0E2B" w:rsidRDefault="005564BB" w:rsidP="005564B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1,462</w:t>
            </w:r>
          </w:p>
        </w:tc>
        <w:tc>
          <w:tcPr>
            <w:tcW w:w="810" w:type="dxa"/>
            <w:tcBorders>
              <w:bottom w:val="single" w:sz="4" w:space="0" w:color="3379BD"/>
            </w:tcBorders>
            <w:vAlign w:val="center"/>
          </w:tcPr>
          <w:p w14:paraId="177CE7E8" w14:textId="5901541E" w:rsidR="005564BB" w:rsidRPr="00BA0E2B" w:rsidRDefault="005564BB" w:rsidP="005564B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206</w:t>
            </w:r>
          </w:p>
        </w:tc>
        <w:tc>
          <w:tcPr>
            <w:tcW w:w="810" w:type="dxa"/>
            <w:tcBorders>
              <w:bottom w:val="single" w:sz="4" w:space="0" w:color="3379BD"/>
            </w:tcBorders>
            <w:vAlign w:val="center"/>
          </w:tcPr>
          <w:p w14:paraId="2DD966BB" w14:textId="2304E847" w:rsidR="005564BB" w:rsidRPr="00BA0E2B" w:rsidRDefault="005564BB" w:rsidP="005564B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1,256</w:t>
            </w:r>
          </w:p>
        </w:tc>
        <w:tc>
          <w:tcPr>
            <w:tcW w:w="720" w:type="dxa"/>
            <w:tcBorders>
              <w:bottom w:val="single" w:sz="4" w:space="0" w:color="3379BD"/>
            </w:tcBorders>
            <w:vAlign w:val="center"/>
          </w:tcPr>
          <w:p w14:paraId="0846D74C" w14:textId="0E4FBC6B" w:rsidR="005564BB" w:rsidRPr="00BA0E2B" w:rsidRDefault="005564BB" w:rsidP="005564B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86%</w:t>
            </w:r>
          </w:p>
        </w:tc>
        <w:tc>
          <w:tcPr>
            <w:tcW w:w="1350" w:type="dxa"/>
            <w:tcBorders>
              <w:bottom w:val="single" w:sz="4" w:space="0" w:color="3379BD"/>
            </w:tcBorders>
            <w:vAlign w:val="center"/>
          </w:tcPr>
          <w:p w14:paraId="20BE3D67" w14:textId="23FC196F" w:rsidR="005564BB" w:rsidRPr="00BA0E2B" w:rsidRDefault="005564BB" w:rsidP="005564B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Pass</w:t>
            </w:r>
          </w:p>
        </w:tc>
        <w:tc>
          <w:tcPr>
            <w:tcW w:w="990" w:type="dxa"/>
            <w:tcBorders>
              <w:bottom w:val="single" w:sz="4" w:space="0" w:color="3379BD"/>
            </w:tcBorders>
            <w:vAlign w:val="center"/>
          </w:tcPr>
          <w:p w14:paraId="3D465423" w14:textId="19687285" w:rsidR="005564BB" w:rsidRPr="00BA0E2B" w:rsidRDefault="005564BB" w:rsidP="005564B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11.1</w:t>
            </w:r>
          </w:p>
        </w:tc>
      </w:tr>
      <w:tr w:rsidR="005564BB" w14:paraId="538DE94F" w14:textId="77777777" w:rsidTr="005564BB">
        <w:trPr>
          <w:trHeight w:val="288"/>
          <w:jc w:val="center"/>
        </w:trPr>
        <w:tc>
          <w:tcPr>
            <w:tcW w:w="2790" w:type="dxa"/>
            <w:shd w:val="clear" w:color="auto" w:fill="F2F2F2" w:themeFill="background1" w:themeFillShade="F2"/>
            <w:vAlign w:val="bottom"/>
          </w:tcPr>
          <w:p w14:paraId="532AB4A6" w14:textId="1584894C" w:rsidR="005564BB" w:rsidRPr="00BA0E2B" w:rsidRDefault="005564BB" w:rsidP="00A40BB9">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0"/>
                <w:szCs w:val="20"/>
              </w:rPr>
              <w:t>Cannon Gully-San Bernard River</w:t>
            </w:r>
          </w:p>
        </w:tc>
        <w:tc>
          <w:tcPr>
            <w:tcW w:w="1710" w:type="dxa"/>
            <w:shd w:val="clear" w:color="auto" w:fill="F2F2F2" w:themeFill="background1" w:themeFillShade="F2"/>
            <w:vAlign w:val="center"/>
          </w:tcPr>
          <w:p w14:paraId="28611561" w14:textId="1893DC9D" w:rsidR="005564BB" w:rsidRPr="00BA0E2B" w:rsidRDefault="005564BB" w:rsidP="005564B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120904010304</w:t>
            </w:r>
          </w:p>
        </w:tc>
        <w:tc>
          <w:tcPr>
            <w:tcW w:w="810" w:type="dxa"/>
            <w:shd w:val="clear" w:color="auto" w:fill="F2F2F2" w:themeFill="background1" w:themeFillShade="F2"/>
            <w:vAlign w:val="center"/>
          </w:tcPr>
          <w:p w14:paraId="2F7DF23F" w14:textId="56FE1ED3" w:rsidR="005564BB" w:rsidRPr="00BA0E2B" w:rsidRDefault="005564BB" w:rsidP="005564B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44</w:t>
            </w:r>
          </w:p>
        </w:tc>
        <w:tc>
          <w:tcPr>
            <w:tcW w:w="810" w:type="dxa"/>
            <w:shd w:val="clear" w:color="auto" w:fill="F2F2F2" w:themeFill="background1" w:themeFillShade="F2"/>
            <w:vAlign w:val="center"/>
          </w:tcPr>
          <w:p w14:paraId="0DC323B8" w14:textId="6DF15B91" w:rsidR="005564BB" w:rsidRPr="00BA0E2B" w:rsidRDefault="005564BB" w:rsidP="005564B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44</w:t>
            </w:r>
          </w:p>
        </w:tc>
        <w:tc>
          <w:tcPr>
            <w:tcW w:w="810" w:type="dxa"/>
            <w:shd w:val="clear" w:color="auto" w:fill="F2F2F2" w:themeFill="background1" w:themeFillShade="F2"/>
            <w:vAlign w:val="center"/>
          </w:tcPr>
          <w:p w14:paraId="123E129A" w14:textId="5F52BE7D" w:rsidR="005564BB" w:rsidRPr="00BA0E2B" w:rsidRDefault="005564BB" w:rsidP="005564B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0</w:t>
            </w:r>
          </w:p>
        </w:tc>
        <w:tc>
          <w:tcPr>
            <w:tcW w:w="720" w:type="dxa"/>
            <w:shd w:val="clear" w:color="auto" w:fill="F2F2F2" w:themeFill="background1" w:themeFillShade="F2"/>
            <w:vAlign w:val="center"/>
          </w:tcPr>
          <w:p w14:paraId="725C5FBB" w14:textId="0462A226" w:rsidR="005564BB" w:rsidRPr="00BA0E2B" w:rsidRDefault="005564BB" w:rsidP="005564B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0%</w:t>
            </w:r>
          </w:p>
        </w:tc>
        <w:tc>
          <w:tcPr>
            <w:tcW w:w="1350" w:type="dxa"/>
            <w:shd w:val="clear" w:color="auto" w:fill="F2F2F2" w:themeFill="background1" w:themeFillShade="F2"/>
            <w:vAlign w:val="center"/>
          </w:tcPr>
          <w:p w14:paraId="5CD17534" w14:textId="56F32C06" w:rsidR="005564BB" w:rsidRPr="00BA0E2B" w:rsidRDefault="005564BB" w:rsidP="005564B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Fail</w:t>
            </w:r>
          </w:p>
        </w:tc>
        <w:tc>
          <w:tcPr>
            <w:tcW w:w="990" w:type="dxa"/>
            <w:shd w:val="clear" w:color="auto" w:fill="F2F2F2" w:themeFill="background1" w:themeFillShade="F2"/>
            <w:vAlign w:val="center"/>
          </w:tcPr>
          <w:p w14:paraId="6A8A37DC" w14:textId="49ECC011" w:rsidR="005564BB" w:rsidRPr="00BA0E2B" w:rsidRDefault="005564BB" w:rsidP="005564B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80.0</w:t>
            </w:r>
          </w:p>
        </w:tc>
      </w:tr>
      <w:tr w:rsidR="005564BB" w:rsidRPr="00BA0E2B" w14:paraId="7C918EC2" w14:textId="77777777" w:rsidTr="00A15063">
        <w:trPr>
          <w:trHeight w:val="288"/>
          <w:jc w:val="center"/>
        </w:trPr>
        <w:tc>
          <w:tcPr>
            <w:tcW w:w="2790" w:type="dxa"/>
            <w:vAlign w:val="bottom"/>
          </w:tcPr>
          <w:p w14:paraId="252E060F" w14:textId="7B8328C1" w:rsidR="005564BB" w:rsidRPr="00BA0E2B" w:rsidRDefault="005564BB" w:rsidP="005C293B">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0"/>
                <w:szCs w:val="20"/>
              </w:rPr>
              <w:t>Cedar Creek</w:t>
            </w:r>
          </w:p>
        </w:tc>
        <w:tc>
          <w:tcPr>
            <w:tcW w:w="1710" w:type="dxa"/>
            <w:vAlign w:val="center"/>
          </w:tcPr>
          <w:p w14:paraId="71AB317B" w14:textId="71BF7D61" w:rsidR="005564BB" w:rsidRPr="00BA0E2B" w:rsidRDefault="005564BB" w:rsidP="005564B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120904010301</w:t>
            </w:r>
          </w:p>
        </w:tc>
        <w:tc>
          <w:tcPr>
            <w:tcW w:w="810" w:type="dxa"/>
            <w:vAlign w:val="center"/>
          </w:tcPr>
          <w:p w14:paraId="4F963930" w14:textId="1A911682" w:rsidR="005564BB" w:rsidRPr="00BA0E2B" w:rsidRDefault="005564BB" w:rsidP="005564B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1,206</w:t>
            </w:r>
          </w:p>
        </w:tc>
        <w:tc>
          <w:tcPr>
            <w:tcW w:w="810" w:type="dxa"/>
            <w:vAlign w:val="center"/>
          </w:tcPr>
          <w:p w14:paraId="511CC9DE" w14:textId="4B1933E5" w:rsidR="005564BB" w:rsidRPr="00BA0E2B" w:rsidRDefault="005564BB" w:rsidP="005564B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339</w:t>
            </w:r>
          </w:p>
        </w:tc>
        <w:tc>
          <w:tcPr>
            <w:tcW w:w="810" w:type="dxa"/>
            <w:vAlign w:val="center"/>
          </w:tcPr>
          <w:p w14:paraId="587924E9" w14:textId="20E8BAA6" w:rsidR="005564BB" w:rsidRPr="00BA0E2B" w:rsidRDefault="005564BB" w:rsidP="005564B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867</w:t>
            </w:r>
          </w:p>
        </w:tc>
        <w:tc>
          <w:tcPr>
            <w:tcW w:w="720" w:type="dxa"/>
            <w:vAlign w:val="center"/>
          </w:tcPr>
          <w:p w14:paraId="3A89E1A0" w14:textId="1B4D3FB5" w:rsidR="005564BB" w:rsidRPr="00BA0E2B" w:rsidRDefault="005564BB" w:rsidP="005564B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72%</w:t>
            </w:r>
          </w:p>
        </w:tc>
        <w:tc>
          <w:tcPr>
            <w:tcW w:w="1350" w:type="dxa"/>
            <w:vAlign w:val="center"/>
          </w:tcPr>
          <w:p w14:paraId="56A18EF1" w14:textId="7D91CE94" w:rsidR="005564BB" w:rsidRPr="00BA0E2B" w:rsidRDefault="005564BB" w:rsidP="005564B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Fail</w:t>
            </w:r>
          </w:p>
        </w:tc>
        <w:tc>
          <w:tcPr>
            <w:tcW w:w="990" w:type="dxa"/>
            <w:vAlign w:val="center"/>
          </w:tcPr>
          <w:p w14:paraId="0EF588E6" w14:textId="5DAEFD13" w:rsidR="005564BB" w:rsidRPr="00BA0E2B" w:rsidRDefault="005564BB" w:rsidP="005564B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24.6</w:t>
            </w:r>
          </w:p>
        </w:tc>
      </w:tr>
      <w:tr w:rsidR="00A15063" w14:paraId="7A1B260D" w14:textId="77777777" w:rsidTr="002A7A9B">
        <w:trPr>
          <w:trHeight w:val="413"/>
          <w:jc w:val="center"/>
        </w:trPr>
        <w:tc>
          <w:tcPr>
            <w:tcW w:w="2790" w:type="dxa"/>
            <w:shd w:val="clear" w:color="auto" w:fill="F2F2F2" w:themeFill="background1" w:themeFillShade="F2"/>
            <w:vAlign w:val="bottom"/>
          </w:tcPr>
          <w:p w14:paraId="67F6EA33" w14:textId="77777777" w:rsidR="00A15063" w:rsidRPr="00BA0E2B" w:rsidRDefault="00A15063" w:rsidP="002A7A9B">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0"/>
                <w:szCs w:val="20"/>
              </w:rPr>
              <w:t>City of Brazoria-San Bernard River</w:t>
            </w:r>
          </w:p>
        </w:tc>
        <w:tc>
          <w:tcPr>
            <w:tcW w:w="1710" w:type="dxa"/>
            <w:shd w:val="clear" w:color="auto" w:fill="F2F2F2" w:themeFill="background1" w:themeFillShade="F2"/>
            <w:vAlign w:val="center"/>
          </w:tcPr>
          <w:p w14:paraId="068390EE"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120904010306</w:t>
            </w:r>
          </w:p>
        </w:tc>
        <w:tc>
          <w:tcPr>
            <w:tcW w:w="810" w:type="dxa"/>
            <w:shd w:val="clear" w:color="auto" w:fill="F2F2F2" w:themeFill="background1" w:themeFillShade="F2"/>
            <w:vAlign w:val="center"/>
          </w:tcPr>
          <w:p w14:paraId="005BAB3E" w14:textId="77777777" w:rsidR="00A15063" w:rsidRPr="000D3E11" w:rsidRDefault="00A15063" w:rsidP="002A7A9B">
            <w:pPr>
              <w:jc w:val="center"/>
              <w:rPr>
                <w:rFonts w:ascii="Calibri" w:hAnsi="Calibri" w:cs="Arial"/>
                <w:sz w:val="22"/>
                <w:szCs w:val="22"/>
              </w:rPr>
            </w:pPr>
            <w:r>
              <w:rPr>
                <w:rFonts w:ascii="Calibri" w:hAnsi="Calibri" w:cs="Arial"/>
                <w:sz w:val="20"/>
                <w:szCs w:val="20"/>
              </w:rPr>
              <w:t>72</w:t>
            </w:r>
          </w:p>
        </w:tc>
        <w:tc>
          <w:tcPr>
            <w:tcW w:w="810" w:type="dxa"/>
            <w:shd w:val="clear" w:color="auto" w:fill="F2F2F2" w:themeFill="background1" w:themeFillShade="F2"/>
            <w:vAlign w:val="center"/>
          </w:tcPr>
          <w:p w14:paraId="57C52684" w14:textId="77777777" w:rsidR="00A15063" w:rsidRPr="000D3E11" w:rsidRDefault="00A15063" w:rsidP="002A7A9B">
            <w:pPr>
              <w:jc w:val="center"/>
              <w:rPr>
                <w:rFonts w:ascii="Calibri" w:hAnsi="Calibri" w:cs="Arial"/>
                <w:sz w:val="22"/>
                <w:szCs w:val="22"/>
              </w:rPr>
            </w:pPr>
            <w:r>
              <w:rPr>
                <w:rFonts w:ascii="Calibri" w:hAnsi="Calibri" w:cs="Arial"/>
                <w:sz w:val="20"/>
                <w:szCs w:val="20"/>
              </w:rPr>
              <w:t>0</w:t>
            </w:r>
          </w:p>
        </w:tc>
        <w:tc>
          <w:tcPr>
            <w:tcW w:w="810" w:type="dxa"/>
            <w:shd w:val="clear" w:color="auto" w:fill="F2F2F2" w:themeFill="background1" w:themeFillShade="F2"/>
            <w:vAlign w:val="center"/>
          </w:tcPr>
          <w:p w14:paraId="41636A40" w14:textId="77777777" w:rsidR="00A15063" w:rsidRPr="000D3E11" w:rsidRDefault="00A15063" w:rsidP="002A7A9B">
            <w:pPr>
              <w:jc w:val="center"/>
              <w:rPr>
                <w:rFonts w:ascii="Calibri" w:hAnsi="Calibri" w:cs="Arial"/>
                <w:sz w:val="22"/>
                <w:szCs w:val="22"/>
              </w:rPr>
            </w:pPr>
            <w:r>
              <w:rPr>
                <w:rFonts w:ascii="Calibri" w:hAnsi="Calibri" w:cs="Arial"/>
                <w:sz w:val="20"/>
                <w:szCs w:val="20"/>
              </w:rPr>
              <w:t>72</w:t>
            </w:r>
          </w:p>
        </w:tc>
        <w:tc>
          <w:tcPr>
            <w:tcW w:w="720" w:type="dxa"/>
            <w:shd w:val="clear" w:color="auto" w:fill="F2F2F2" w:themeFill="background1" w:themeFillShade="F2"/>
            <w:vAlign w:val="center"/>
          </w:tcPr>
          <w:p w14:paraId="1DEFE860"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100%</w:t>
            </w:r>
          </w:p>
        </w:tc>
        <w:tc>
          <w:tcPr>
            <w:tcW w:w="1350" w:type="dxa"/>
            <w:shd w:val="clear" w:color="auto" w:fill="F2F2F2" w:themeFill="background1" w:themeFillShade="F2"/>
            <w:vAlign w:val="center"/>
          </w:tcPr>
          <w:p w14:paraId="17B27D86"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Pass</w:t>
            </w:r>
          </w:p>
        </w:tc>
        <w:tc>
          <w:tcPr>
            <w:tcW w:w="990" w:type="dxa"/>
            <w:shd w:val="clear" w:color="auto" w:fill="F2F2F2" w:themeFill="background1" w:themeFillShade="F2"/>
            <w:vAlign w:val="center"/>
          </w:tcPr>
          <w:p w14:paraId="35863E92"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0.0</w:t>
            </w:r>
          </w:p>
        </w:tc>
      </w:tr>
      <w:tr w:rsidR="00A15063" w14:paraId="5D12687F" w14:textId="77777777" w:rsidTr="002A7A9B">
        <w:trPr>
          <w:trHeight w:val="288"/>
          <w:jc w:val="center"/>
        </w:trPr>
        <w:tc>
          <w:tcPr>
            <w:tcW w:w="2790" w:type="dxa"/>
            <w:tcBorders>
              <w:bottom w:val="single" w:sz="4" w:space="0" w:color="3379BD"/>
            </w:tcBorders>
            <w:vAlign w:val="bottom"/>
          </w:tcPr>
          <w:p w14:paraId="7E8FB7B5" w14:textId="77777777" w:rsidR="00A15063" w:rsidRPr="00BA0E2B" w:rsidRDefault="00A15063" w:rsidP="002A7A9B">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0"/>
                <w:szCs w:val="20"/>
              </w:rPr>
              <w:t>Clarks Branch-West Bernard Creek</w:t>
            </w:r>
          </w:p>
        </w:tc>
        <w:tc>
          <w:tcPr>
            <w:tcW w:w="1710" w:type="dxa"/>
            <w:tcBorders>
              <w:bottom w:val="single" w:sz="4" w:space="0" w:color="3379BD"/>
            </w:tcBorders>
            <w:vAlign w:val="center"/>
          </w:tcPr>
          <w:p w14:paraId="6A8785AD"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120904010202</w:t>
            </w:r>
          </w:p>
        </w:tc>
        <w:tc>
          <w:tcPr>
            <w:tcW w:w="810" w:type="dxa"/>
            <w:tcBorders>
              <w:bottom w:val="single" w:sz="4" w:space="0" w:color="3379BD"/>
            </w:tcBorders>
            <w:vAlign w:val="center"/>
          </w:tcPr>
          <w:p w14:paraId="6C201F7A"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2,528</w:t>
            </w:r>
          </w:p>
        </w:tc>
        <w:tc>
          <w:tcPr>
            <w:tcW w:w="810" w:type="dxa"/>
            <w:tcBorders>
              <w:bottom w:val="single" w:sz="4" w:space="0" w:color="3379BD"/>
            </w:tcBorders>
            <w:vAlign w:val="center"/>
          </w:tcPr>
          <w:p w14:paraId="27647F29"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324</w:t>
            </w:r>
          </w:p>
        </w:tc>
        <w:tc>
          <w:tcPr>
            <w:tcW w:w="810" w:type="dxa"/>
            <w:tcBorders>
              <w:bottom w:val="single" w:sz="4" w:space="0" w:color="3379BD"/>
            </w:tcBorders>
            <w:vAlign w:val="center"/>
          </w:tcPr>
          <w:p w14:paraId="556F1AB0"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2,204</w:t>
            </w:r>
          </w:p>
        </w:tc>
        <w:tc>
          <w:tcPr>
            <w:tcW w:w="720" w:type="dxa"/>
            <w:tcBorders>
              <w:bottom w:val="single" w:sz="4" w:space="0" w:color="3379BD"/>
            </w:tcBorders>
            <w:vAlign w:val="center"/>
          </w:tcPr>
          <w:p w14:paraId="225FC721"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87%</w:t>
            </w:r>
          </w:p>
        </w:tc>
        <w:tc>
          <w:tcPr>
            <w:tcW w:w="1350" w:type="dxa"/>
            <w:tcBorders>
              <w:bottom w:val="single" w:sz="4" w:space="0" w:color="3379BD"/>
            </w:tcBorders>
            <w:vAlign w:val="center"/>
          </w:tcPr>
          <w:p w14:paraId="4F66F3C3"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Pass</w:t>
            </w:r>
          </w:p>
        </w:tc>
        <w:tc>
          <w:tcPr>
            <w:tcW w:w="990" w:type="dxa"/>
            <w:tcBorders>
              <w:bottom w:val="single" w:sz="4" w:space="0" w:color="3379BD"/>
            </w:tcBorders>
            <w:vAlign w:val="center"/>
          </w:tcPr>
          <w:p w14:paraId="3BA25136"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10.3</w:t>
            </w:r>
          </w:p>
        </w:tc>
      </w:tr>
      <w:tr w:rsidR="00A15063" w14:paraId="40FFF383" w14:textId="77777777" w:rsidTr="002A7A9B">
        <w:trPr>
          <w:trHeight w:val="288"/>
          <w:jc w:val="center"/>
        </w:trPr>
        <w:tc>
          <w:tcPr>
            <w:tcW w:w="2790" w:type="dxa"/>
            <w:shd w:val="clear" w:color="auto" w:fill="F2F2F2" w:themeFill="background1" w:themeFillShade="F2"/>
            <w:vAlign w:val="bottom"/>
          </w:tcPr>
          <w:p w14:paraId="263FAED9" w14:textId="77777777" w:rsidR="00A15063" w:rsidRPr="00BA0E2B" w:rsidRDefault="00A15063" w:rsidP="002A7A9B">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0"/>
                <w:szCs w:val="20"/>
              </w:rPr>
              <w:t>Coushatta Creek-San Bernard River</w:t>
            </w:r>
          </w:p>
        </w:tc>
        <w:tc>
          <w:tcPr>
            <w:tcW w:w="1710" w:type="dxa"/>
            <w:shd w:val="clear" w:color="auto" w:fill="F2F2F2" w:themeFill="background1" w:themeFillShade="F2"/>
            <w:vAlign w:val="center"/>
          </w:tcPr>
          <w:p w14:paraId="74238515"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120904010104</w:t>
            </w:r>
          </w:p>
        </w:tc>
        <w:tc>
          <w:tcPr>
            <w:tcW w:w="810" w:type="dxa"/>
            <w:shd w:val="clear" w:color="auto" w:fill="F2F2F2" w:themeFill="background1" w:themeFillShade="F2"/>
            <w:vAlign w:val="center"/>
          </w:tcPr>
          <w:p w14:paraId="11B5770F"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2,686</w:t>
            </w:r>
          </w:p>
        </w:tc>
        <w:tc>
          <w:tcPr>
            <w:tcW w:w="810" w:type="dxa"/>
            <w:shd w:val="clear" w:color="auto" w:fill="F2F2F2" w:themeFill="background1" w:themeFillShade="F2"/>
            <w:vAlign w:val="center"/>
          </w:tcPr>
          <w:p w14:paraId="79A53AA9"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914</w:t>
            </w:r>
          </w:p>
        </w:tc>
        <w:tc>
          <w:tcPr>
            <w:tcW w:w="810" w:type="dxa"/>
            <w:shd w:val="clear" w:color="auto" w:fill="F2F2F2" w:themeFill="background1" w:themeFillShade="F2"/>
            <w:vAlign w:val="center"/>
          </w:tcPr>
          <w:p w14:paraId="52C858C9"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1,772</w:t>
            </w:r>
          </w:p>
        </w:tc>
        <w:tc>
          <w:tcPr>
            <w:tcW w:w="720" w:type="dxa"/>
            <w:shd w:val="clear" w:color="auto" w:fill="F2F2F2" w:themeFill="background1" w:themeFillShade="F2"/>
            <w:vAlign w:val="center"/>
          </w:tcPr>
          <w:p w14:paraId="6B02E65E"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66%</w:t>
            </w:r>
          </w:p>
        </w:tc>
        <w:tc>
          <w:tcPr>
            <w:tcW w:w="1350" w:type="dxa"/>
            <w:shd w:val="clear" w:color="auto" w:fill="F2F2F2" w:themeFill="background1" w:themeFillShade="F2"/>
            <w:vAlign w:val="center"/>
          </w:tcPr>
          <w:p w14:paraId="694C8BB2"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Fail</w:t>
            </w:r>
          </w:p>
        </w:tc>
        <w:tc>
          <w:tcPr>
            <w:tcW w:w="990" w:type="dxa"/>
            <w:shd w:val="clear" w:color="auto" w:fill="F2F2F2" w:themeFill="background1" w:themeFillShade="F2"/>
            <w:vAlign w:val="center"/>
          </w:tcPr>
          <w:p w14:paraId="38982CEB"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19.4</w:t>
            </w:r>
          </w:p>
        </w:tc>
      </w:tr>
      <w:tr w:rsidR="00A15063" w14:paraId="674FE0FA" w14:textId="77777777" w:rsidTr="002A7A9B">
        <w:trPr>
          <w:trHeight w:val="288"/>
          <w:jc w:val="center"/>
        </w:trPr>
        <w:tc>
          <w:tcPr>
            <w:tcW w:w="2790" w:type="dxa"/>
            <w:tcBorders>
              <w:bottom w:val="single" w:sz="4" w:space="0" w:color="3379BD"/>
            </w:tcBorders>
            <w:vAlign w:val="bottom"/>
          </w:tcPr>
          <w:p w14:paraId="362DAEA6" w14:textId="77777777" w:rsidR="00A15063" w:rsidRPr="00BA0E2B" w:rsidRDefault="00A15063" w:rsidP="002A7A9B">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0"/>
                <w:szCs w:val="20"/>
              </w:rPr>
              <w:t>East Bernard Creek</w:t>
            </w:r>
          </w:p>
        </w:tc>
        <w:tc>
          <w:tcPr>
            <w:tcW w:w="1710" w:type="dxa"/>
            <w:tcBorders>
              <w:bottom w:val="single" w:sz="4" w:space="0" w:color="3379BD"/>
            </w:tcBorders>
            <w:vAlign w:val="center"/>
          </w:tcPr>
          <w:p w14:paraId="1191E9C7"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120904010107</w:t>
            </w:r>
          </w:p>
        </w:tc>
        <w:tc>
          <w:tcPr>
            <w:tcW w:w="810" w:type="dxa"/>
            <w:tcBorders>
              <w:bottom w:val="single" w:sz="4" w:space="0" w:color="3379BD"/>
            </w:tcBorders>
            <w:vAlign w:val="center"/>
          </w:tcPr>
          <w:p w14:paraId="25C2381C"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1,130</w:t>
            </w:r>
          </w:p>
        </w:tc>
        <w:tc>
          <w:tcPr>
            <w:tcW w:w="810" w:type="dxa"/>
            <w:tcBorders>
              <w:bottom w:val="single" w:sz="4" w:space="0" w:color="3379BD"/>
            </w:tcBorders>
            <w:vAlign w:val="center"/>
          </w:tcPr>
          <w:p w14:paraId="26EF4238"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817</w:t>
            </w:r>
          </w:p>
        </w:tc>
        <w:tc>
          <w:tcPr>
            <w:tcW w:w="810" w:type="dxa"/>
            <w:tcBorders>
              <w:bottom w:val="single" w:sz="4" w:space="0" w:color="3379BD"/>
            </w:tcBorders>
            <w:vAlign w:val="center"/>
          </w:tcPr>
          <w:p w14:paraId="43CC3316"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313</w:t>
            </w:r>
          </w:p>
        </w:tc>
        <w:tc>
          <w:tcPr>
            <w:tcW w:w="720" w:type="dxa"/>
            <w:tcBorders>
              <w:bottom w:val="single" w:sz="4" w:space="0" w:color="3379BD"/>
            </w:tcBorders>
            <w:vAlign w:val="center"/>
          </w:tcPr>
          <w:p w14:paraId="0BD0BD8B"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28%</w:t>
            </w:r>
          </w:p>
        </w:tc>
        <w:tc>
          <w:tcPr>
            <w:tcW w:w="1350" w:type="dxa"/>
            <w:tcBorders>
              <w:bottom w:val="single" w:sz="4" w:space="0" w:color="3379BD"/>
            </w:tcBorders>
            <w:vAlign w:val="center"/>
          </w:tcPr>
          <w:p w14:paraId="62043C36"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Fail</w:t>
            </w:r>
          </w:p>
        </w:tc>
        <w:tc>
          <w:tcPr>
            <w:tcW w:w="990" w:type="dxa"/>
            <w:tcBorders>
              <w:bottom w:val="single" w:sz="4" w:space="0" w:color="3379BD"/>
            </w:tcBorders>
            <w:vAlign w:val="center"/>
          </w:tcPr>
          <w:p w14:paraId="5786BEBB"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48.6</w:t>
            </w:r>
          </w:p>
        </w:tc>
      </w:tr>
      <w:tr w:rsidR="00A15063" w14:paraId="5EB2B815" w14:textId="77777777" w:rsidTr="002A7A9B">
        <w:trPr>
          <w:trHeight w:val="288"/>
          <w:jc w:val="center"/>
        </w:trPr>
        <w:tc>
          <w:tcPr>
            <w:tcW w:w="2790" w:type="dxa"/>
            <w:shd w:val="clear" w:color="auto" w:fill="F2F2F2" w:themeFill="background1" w:themeFillShade="F2"/>
            <w:vAlign w:val="bottom"/>
          </w:tcPr>
          <w:p w14:paraId="7E76B6E0" w14:textId="77777777" w:rsidR="00A15063" w:rsidRPr="00BA0E2B" w:rsidRDefault="00A15063" w:rsidP="002A7A9B">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0"/>
                <w:szCs w:val="20"/>
              </w:rPr>
              <w:t>Elm Slough-San Bernard River</w:t>
            </w:r>
          </w:p>
        </w:tc>
        <w:tc>
          <w:tcPr>
            <w:tcW w:w="1710" w:type="dxa"/>
            <w:shd w:val="clear" w:color="auto" w:fill="F2F2F2" w:themeFill="background1" w:themeFillShade="F2"/>
            <w:vAlign w:val="center"/>
          </w:tcPr>
          <w:p w14:paraId="2B52AA55"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120904010109</w:t>
            </w:r>
          </w:p>
        </w:tc>
        <w:tc>
          <w:tcPr>
            <w:tcW w:w="810" w:type="dxa"/>
            <w:shd w:val="clear" w:color="auto" w:fill="F2F2F2" w:themeFill="background1" w:themeFillShade="F2"/>
            <w:vAlign w:val="center"/>
          </w:tcPr>
          <w:p w14:paraId="1D5D5B91"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725</w:t>
            </w:r>
          </w:p>
        </w:tc>
        <w:tc>
          <w:tcPr>
            <w:tcW w:w="810" w:type="dxa"/>
            <w:shd w:val="clear" w:color="auto" w:fill="F2F2F2" w:themeFill="background1" w:themeFillShade="F2"/>
            <w:vAlign w:val="center"/>
          </w:tcPr>
          <w:p w14:paraId="218E979A"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250</w:t>
            </w:r>
          </w:p>
        </w:tc>
        <w:tc>
          <w:tcPr>
            <w:tcW w:w="810" w:type="dxa"/>
            <w:shd w:val="clear" w:color="auto" w:fill="F2F2F2" w:themeFill="background1" w:themeFillShade="F2"/>
            <w:vAlign w:val="center"/>
          </w:tcPr>
          <w:p w14:paraId="765AC52F"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475</w:t>
            </w:r>
          </w:p>
        </w:tc>
        <w:tc>
          <w:tcPr>
            <w:tcW w:w="720" w:type="dxa"/>
            <w:shd w:val="clear" w:color="auto" w:fill="F2F2F2" w:themeFill="background1" w:themeFillShade="F2"/>
            <w:vAlign w:val="center"/>
          </w:tcPr>
          <w:p w14:paraId="134B9EE7"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66%</w:t>
            </w:r>
          </w:p>
        </w:tc>
        <w:tc>
          <w:tcPr>
            <w:tcW w:w="1350" w:type="dxa"/>
            <w:shd w:val="clear" w:color="auto" w:fill="F2F2F2" w:themeFill="background1" w:themeFillShade="F2"/>
            <w:vAlign w:val="center"/>
          </w:tcPr>
          <w:p w14:paraId="571BBCF0"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Fail</w:t>
            </w:r>
          </w:p>
        </w:tc>
        <w:tc>
          <w:tcPr>
            <w:tcW w:w="990" w:type="dxa"/>
            <w:shd w:val="clear" w:color="auto" w:fill="F2F2F2" w:themeFill="background1" w:themeFillShade="F2"/>
            <w:vAlign w:val="center"/>
          </w:tcPr>
          <w:p w14:paraId="5E2C25CB"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26.5</w:t>
            </w:r>
          </w:p>
        </w:tc>
      </w:tr>
      <w:tr w:rsidR="00A15063" w:rsidRPr="00BA0E2B" w14:paraId="03E88581" w14:textId="77777777" w:rsidTr="002A7A9B">
        <w:trPr>
          <w:trHeight w:val="288"/>
          <w:jc w:val="center"/>
        </w:trPr>
        <w:tc>
          <w:tcPr>
            <w:tcW w:w="2790" w:type="dxa"/>
            <w:tcBorders>
              <w:bottom w:val="single" w:sz="4" w:space="0" w:color="3379BD"/>
            </w:tcBorders>
            <w:vAlign w:val="bottom"/>
          </w:tcPr>
          <w:p w14:paraId="094CE795" w14:textId="77777777" w:rsidR="00A15063" w:rsidRPr="00BA0E2B" w:rsidRDefault="00A15063" w:rsidP="002A7A9B">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0"/>
                <w:szCs w:val="20"/>
              </w:rPr>
              <w:t>Gum Tree Branch-West Bernard Creek</w:t>
            </w:r>
          </w:p>
        </w:tc>
        <w:tc>
          <w:tcPr>
            <w:tcW w:w="1710" w:type="dxa"/>
            <w:tcBorders>
              <w:bottom w:val="single" w:sz="4" w:space="0" w:color="3379BD"/>
            </w:tcBorders>
            <w:vAlign w:val="center"/>
          </w:tcPr>
          <w:p w14:paraId="665CEC75"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120904010201</w:t>
            </w:r>
          </w:p>
        </w:tc>
        <w:tc>
          <w:tcPr>
            <w:tcW w:w="810" w:type="dxa"/>
            <w:tcBorders>
              <w:bottom w:val="single" w:sz="4" w:space="0" w:color="3379BD"/>
            </w:tcBorders>
            <w:vAlign w:val="center"/>
          </w:tcPr>
          <w:p w14:paraId="15E84097"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2,830</w:t>
            </w:r>
          </w:p>
        </w:tc>
        <w:tc>
          <w:tcPr>
            <w:tcW w:w="810" w:type="dxa"/>
            <w:tcBorders>
              <w:bottom w:val="single" w:sz="4" w:space="0" w:color="3379BD"/>
            </w:tcBorders>
            <w:vAlign w:val="center"/>
          </w:tcPr>
          <w:p w14:paraId="0A028C8B"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487</w:t>
            </w:r>
          </w:p>
        </w:tc>
        <w:tc>
          <w:tcPr>
            <w:tcW w:w="810" w:type="dxa"/>
            <w:tcBorders>
              <w:bottom w:val="single" w:sz="4" w:space="0" w:color="3379BD"/>
            </w:tcBorders>
            <w:vAlign w:val="center"/>
          </w:tcPr>
          <w:p w14:paraId="1ED66001"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2,343</w:t>
            </w:r>
          </w:p>
        </w:tc>
        <w:tc>
          <w:tcPr>
            <w:tcW w:w="720" w:type="dxa"/>
            <w:tcBorders>
              <w:bottom w:val="single" w:sz="4" w:space="0" w:color="3379BD"/>
            </w:tcBorders>
            <w:vAlign w:val="center"/>
          </w:tcPr>
          <w:p w14:paraId="212DBFFC"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83%</w:t>
            </w:r>
          </w:p>
        </w:tc>
        <w:tc>
          <w:tcPr>
            <w:tcW w:w="1350" w:type="dxa"/>
            <w:tcBorders>
              <w:bottom w:val="single" w:sz="4" w:space="0" w:color="3379BD"/>
            </w:tcBorders>
            <w:vAlign w:val="center"/>
          </w:tcPr>
          <w:p w14:paraId="732AF42B"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Fail</w:t>
            </w:r>
          </w:p>
        </w:tc>
        <w:tc>
          <w:tcPr>
            <w:tcW w:w="990" w:type="dxa"/>
            <w:tcBorders>
              <w:bottom w:val="single" w:sz="4" w:space="0" w:color="3379BD"/>
            </w:tcBorders>
            <w:vAlign w:val="center"/>
          </w:tcPr>
          <w:p w14:paraId="51E61CB7"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12.4</w:t>
            </w:r>
          </w:p>
        </w:tc>
      </w:tr>
      <w:tr w:rsidR="00A15063" w:rsidRPr="00BA0E2B" w14:paraId="5F51506B" w14:textId="77777777" w:rsidTr="002A7A9B">
        <w:trPr>
          <w:trHeight w:val="288"/>
          <w:jc w:val="center"/>
        </w:trPr>
        <w:tc>
          <w:tcPr>
            <w:tcW w:w="2790" w:type="dxa"/>
            <w:shd w:val="clear" w:color="auto" w:fill="F2F2F2" w:themeFill="background1" w:themeFillShade="F2"/>
            <w:vAlign w:val="bottom"/>
          </w:tcPr>
          <w:p w14:paraId="0A56645B" w14:textId="77777777" w:rsidR="00A15063" w:rsidRPr="00BA0E2B" w:rsidRDefault="00A15063" w:rsidP="002A7A9B">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0"/>
                <w:szCs w:val="20"/>
              </w:rPr>
              <w:t>Linnville Bayou-San Bernard River</w:t>
            </w:r>
          </w:p>
        </w:tc>
        <w:tc>
          <w:tcPr>
            <w:tcW w:w="1710" w:type="dxa"/>
            <w:shd w:val="clear" w:color="auto" w:fill="F2F2F2" w:themeFill="background1" w:themeFillShade="F2"/>
            <w:vAlign w:val="center"/>
          </w:tcPr>
          <w:p w14:paraId="2F54BD45"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120904010302</w:t>
            </w:r>
          </w:p>
        </w:tc>
        <w:tc>
          <w:tcPr>
            <w:tcW w:w="810" w:type="dxa"/>
            <w:shd w:val="clear" w:color="auto" w:fill="F2F2F2" w:themeFill="background1" w:themeFillShade="F2"/>
            <w:vAlign w:val="center"/>
          </w:tcPr>
          <w:p w14:paraId="60EDBB1C"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650</w:t>
            </w:r>
          </w:p>
        </w:tc>
        <w:tc>
          <w:tcPr>
            <w:tcW w:w="810" w:type="dxa"/>
            <w:shd w:val="clear" w:color="auto" w:fill="F2F2F2" w:themeFill="background1" w:themeFillShade="F2"/>
            <w:vAlign w:val="center"/>
          </w:tcPr>
          <w:p w14:paraId="1B30001C"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45</w:t>
            </w:r>
          </w:p>
        </w:tc>
        <w:tc>
          <w:tcPr>
            <w:tcW w:w="810" w:type="dxa"/>
            <w:shd w:val="clear" w:color="auto" w:fill="F2F2F2" w:themeFill="background1" w:themeFillShade="F2"/>
            <w:vAlign w:val="center"/>
          </w:tcPr>
          <w:p w14:paraId="1B80EAF8"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605</w:t>
            </w:r>
          </w:p>
        </w:tc>
        <w:tc>
          <w:tcPr>
            <w:tcW w:w="720" w:type="dxa"/>
            <w:shd w:val="clear" w:color="auto" w:fill="F2F2F2" w:themeFill="background1" w:themeFillShade="F2"/>
            <w:vAlign w:val="center"/>
          </w:tcPr>
          <w:p w14:paraId="3BC2F9CC"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93%</w:t>
            </w:r>
          </w:p>
        </w:tc>
        <w:tc>
          <w:tcPr>
            <w:tcW w:w="1350" w:type="dxa"/>
            <w:shd w:val="clear" w:color="auto" w:fill="F2F2F2" w:themeFill="background1" w:themeFillShade="F2"/>
            <w:vAlign w:val="center"/>
          </w:tcPr>
          <w:p w14:paraId="41F5C872"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Pass</w:t>
            </w:r>
          </w:p>
        </w:tc>
        <w:tc>
          <w:tcPr>
            <w:tcW w:w="990" w:type="dxa"/>
            <w:shd w:val="clear" w:color="auto" w:fill="F2F2F2" w:themeFill="background1" w:themeFillShade="F2"/>
            <w:vAlign w:val="center"/>
          </w:tcPr>
          <w:p w14:paraId="0D17A63E"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10.4</w:t>
            </w:r>
          </w:p>
        </w:tc>
      </w:tr>
      <w:tr w:rsidR="00A15063" w:rsidRPr="00BA0E2B" w14:paraId="059890BB" w14:textId="77777777" w:rsidTr="002A7A9B">
        <w:trPr>
          <w:trHeight w:val="288"/>
          <w:jc w:val="center"/>
        </w:trPr>
        <w:tc>
          <w:tcPr>
            <w:tcW w:w="2790" w:type="dxa"/>
            <w:tcBorders>
              <w:bottom w:val="single" w:sz="4" w:space="0" w:color="3379BD"/>
            </w:tcBorders>
            <w:vAlign w:val="bottom"/>
          </w:tcPr>
          <w:p w14:paraId="4D87060B" w14:textId="77777777" w:rsidR="00A15063" w:rsidRPr="00BA0E2B" w:rsidRDefault="00A15063" w:rsidP="002A7A9B">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0"/>
                <w:szCs w:val="20"/>
              </w:rPr>
              <w:t>Little Bernard Creek</w:t>
            </w:r>
          </w:p>
        </w:tc>
        <w:tc>
          <w:tcPr>
            <w:tcW w:w="1710" w:type="dxa"/>
            <w:tcBorders>
              <w:bottom w:val="single" w:sz="4" w:space="0" w:color="3379BD"/>
            </w:tcBorders>
            <w:vAlign w:val="center"/>
          </w:tcPr>
          <w:p w14:paraId="4FFFA06C"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120904010103</w:t>
            </w:r>
          </w:p>
        </w:tc>
        <w:tc>
          <w:tcPr>
            <w:tcW w:w="810" w:type="dxa"/>
            <w:tcBorders>
              <w:bottom w:val="single" w:sz="4" w:space="0" w:color="3379BD"/>
            </w:tcBorders>
            <w:vAlign w:val="center"/>
          </w:tcPr>
          <w:p w14:paraId="1CBA3391"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1,901</w:t>
            </w:r>
          </w:p>
        </w:tc>
        <w:tc>
          <w:tcPr>
            <w:tcW w:w="810" w:type="dxa"/>
            <w:tcBorders>
              <w:bottom w:val="single" w:sz="4" w:space="0" w:color="3379BD"/>
            </w:tcBorders>
            <w:vAlign w:val="center"/>
          </w:tcPr>
          <w:p w14:paraId="2E58FD78"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457</w:t>
            </w:r>
          </w:p>
        </w:tc>
        <w:tc>
          <w:tcPr>
            <w:tcW w:w="810" w:type="dxa"/>
            <w:tcBorders>
              <w:bottom w:val="single" w:sz="4" w:space="0" w:color="3379BD"/>
            </w:tcBorders>
            <w:vAlign w:val="center"/>
          </w:tcPr>
          <w:p w14:paraId="2700BC7D"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1,444</w:t>
            </w:r>
          </w:p>
        </w:tc>
        <w:tc>
          <w:tcPr>
            <w:tcW w:w="720" w:type="dxa"/>
            <w:tcBorders>
              <w:bottom w:val="single" w:sz="4" w:space="0" w:color="3379BD"/>
            </w:tcBorders>
            <w:vAlign w:val="center"/>
          </w:tcPr>
          <w:p w14:paraId="624BBD5B"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76%</w:t>
            </w:r>
          </w:p>
        </w:tc>
        <w:tc>
          <w:tcPr>
            <w:tcW w:w="1350" w:type="dxa"/>
            <w:tcBorders>
              <w:bottom w:val="single" w:sz="4" w:space="0" w:color="3379BD"/>
            </w:tcBorders>
            <w:vAlign w:val="center"/>
          </w:tcPr>
          <w:p w14:paraId="0EAC43DF"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Fail</w:t>
            </w:r>
          </w:p>
        </w:tc>
        <w:tc>
          <w:tcPr>
            <w:tcW w:w="990" w:type="dxa"/>
            <w:tcBorders>
              <w:bottom w:val="single" w:sz="4" w:space="0" w:color="3379BD"/>
            </w:tcBorders>
            <w:vAlign w:val="center"/>
          </w:tcPr>
          <w:p w14:paraId="01B48680"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12.0</w:t>
            </w:r>
          </w:p>
        </w:tc>
      </w:tr>
      <w:tr w:rsidR="00A15063" w:rsidRPr="00BA0E2B" w14:paraId="535AD1F6" w14:textId="77777777" w:rsidTr="002A7A9B">
        <w:trPr>
          <w:trHeight w:val="288"/>
          <w:jc w:val="center"/>
        </w:trPr>
        <w:tc>
          <w:tcPr>
            <w:tcW w:w="2790" w:type="dxa"/>
            <w:shd w:val="clear" w:color="auto" w:fill="F2F2F2" w:themeFill="background1" w:themeFillShade="F2"/>
            <w:vAlign w:val="bottom"/>
          </w:tcPr>
          <w:p w14:paraId="48F4FA33" w14:textId="77777777" w:rsidR="00A15063" w:rsidRPr="00BA0E2B" w:rsidRDefault="00A15063" w:rsidP="002A7A9B">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0"/>
                <w:szCs w:val="20"/>
              </w:rPr>
              <w:t>Little San Bernard River</w:t>
            </w:r>
          </w:p>
        </w:tc>
        <w:tc>
          <w:tcPr>
            <w:tcW w:w="1710" w:type="dxa"/>
            <w:shd w:val="clear" w:color="auto" w:fill="F2F2F2" w:themeFill="background1" w:themeFillShade="F2"/>
            <w:vAlign w:val="center"/>
          </w:tcPr>
          <w:p w14:paraId="792F6411"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120904010101</w:t>
            </w:r>
          </w:p>
        </w:tc>
        <w:tc>
          <w:tcPr>
            <w:tcW w:w="810" w:type="dxa"/>
            <w:shd w:val="clear" w:color="auto" w:fill="F2F2F2" w:themeFill="background1" w:themeFillShade="F2"/>
            <w:vAlign w:val="center"/>
          </w:tcPr>
          <w:p w14:paraId="2A1EC7CE"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1,606</w:t>
            </w:r>
          </w:p>
        </w:tc>
        <w:tc>
          <w:tcPr>
            <w:tcW w:w="810" w:type="dxa"/>
            <w:shd w:val="clear" w:color="auto" w:fill="F2F2F2" w:themeFill="background1" w:themeFillShade="F2"/>
            <w:vAlign w:val="center"/>
          </w:tcPr>
          <w:p w14:paraId="79E3E567"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440</w:t>
            </w:r>
          </w:p>
        </w:tc>
        <w:tc>
          <w:tcPr>
            <w:tcW w:w="810" w:type="dxa"/>
            <w:shd w:val="clear" w:color="auto" w:fill="F2F2F2" w:themeFill="background1" w:themeFillShade="F2"/>
            <w:vAlign w:val="center"/>
          </w:tcPr>
          <w:p w14:paraId="36E489C5"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1,166</w:t>
            </w:r>
          </w:p>
        </w:tc>
        <w:tc>
          <w:tcPr>
            <w:tcW w:w="720" w:type="dxa"/>
            <w:shd w:val="clear" w:color="auto" w:fill="F2F2F2" w:themeFill="background1" w:themeFillShade="F2"/>
            <w:vAlign w:val="center"/>
          </w:tcPr>
          <w:p w14:paraId="78860CE0"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73%</w:t>
            </w:r>
          </w:p>
        </w:tc>
        <w:tc>
          <w:tcPr>
            <w:tcW w:w="1350" w:type="dxa"/>
            <w:shd w:val="clear" w:color="auto" w:fill="F2F2F2" w:themeFill="background1" w:themeFillShade="F2"/>
            <w:vAlign w:val="center"/>
          </w:tcPr>
          <w:p w14:paraId="49A8E410"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Fail</w:t>
            </w:r>
          </w:p>
        </w:tc>
        <w:tc>
          <w:tcPr>
            <w:tcW w:w="990" w:type="dxa"/>
            <w:shd w:val="clear" w:color="auto" w:fill="F2F2F2" w:themeFill="background1" w:themeFillShade="F2"/>
            <w:vAlign w:val="center"/>
          </w:tcPr>
          <w:p w14:paraId="6F4208DC"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21.9</w:t>
            </w:r>
          </w:p>
        </w:tc>
      </w:tr>
      <w:tr w:rsidR="00A15063" w:rsidRPr="00BA0E2B" w14:paraId="39F71EA7" w14:textId="77777777" w:rsidTr="002A7A9B">
        <w:trPr>
          <w:trHeight w:val="288"/>
          <w:jc w:val="center"/>
        </w:trPr>
        <w:tc>
          <w:tcPr>
            <w:tcW w:w="2790" w:type="dxa"/>
            <w:tcBorders>
              <w:bottom w:val="single" w:sz="4" w:space="0" w:color="3379BD"/>
            </w:tcBorders>
            <w:vAlign w:val="bottom"/>
          </w:tcPr>
          <w:p w14:paraId="5E35B5BD" w14:textId="77777777" w:rsidR="00A15063" w:rsidRPr="00BA0E2B" w:rsidRDefault="00A15063" w:rsidP="002A7A9B">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0"/>
                <w:szCs w:val="20"/>
              </w:rPr>
              <w:t>Lower Middle Bernard Creek</w:t>
            </w:r>
          </w:p>
        </w:tc>
        <w:tc>
          <w:tcPr>
            <w:tcW w:w="1710" w:type="dxa"/>
            <w:tcBorders>
              <w:bottom w:val="single" w:sz="4" w:space="0" w:color="3379BD"/>
            </w:tcBorders>
            <w:vAlign w:val="center"/>
          </w:tcPr>
          <w:p w14:paraId="4D89F8AA"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120904010108</w:t>
            </w:r>
          </w:p>
        </w:tc>
        <w:tc>
          <w:tcPr>
            <w:tcW w:w="810" w:type="dxa"/>
            <w:tcBorders>
              <w:bottom w:val="single" w:sz="4" w:space="0" w:color="3379BD"/>
            </w:tcBorders>
            <w:vAlign w:val="center"/>
          </w:tcPr>
          <w:p w14:paraId="411565E7"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2,052</w:t>
            </w:r>
          </w:p>
        </w:tc>
        <w:tc>
          <w:tcPr>
            <w:tcW w:w="810" w:type="dxa"/>
            <w:tcBorders>
              <w:bottom w:val="single" w:sz="4" w:space="0" w:color="3379BD"/>
            </w:tcBorders>
            <w:vAlign w:val="center"/>
          </w:tcPr>
          <w:p w14:paraId="6CF32815"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545</w:t>
            </w:r>
          </w:p>
        </w:tc>
        <w:tc>
          <w:tcPr>
            <w:tcW w:w="810" w:type="dxa"/>
            <w:tcBorders>
              <w:bottom w:val="single" w:sz="4" w:space="0" w:color="3379BD"/>
            </w:tcBorders>
            <w:vAlign w:val="center"/>
          </w:tcPr>
          <w:p w14:paraId="47558D50"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1,507</w:t>
            </w:r>
          </w:p>
        </w:tc>
        <w:tc>
          <w:tcPr>
            <w:tcW w:w="720" w:type="dxa"/>
            <w:tcBorders>
              <w:bottom w:val="single" w:sz="4" w:space="0" w:color="3379BD"/>
            </w:tcBorders>
            <w:vAlign w:val="center"/>
          </w:tcPr>
          <w:p w14:paraId="381B0E41"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73%</w:t>
            </w:r>
          </w:p>
        </w:tc>
        <w:tc>
          <w:tcPr>
            <w:tcW w:w="1350" w:type="dxa"/>
            <w:tcBorders>
              <w:bottom w:val="single" w:sz="4" w:space="0" w:color="3379BD"/>
            </w:tcBorders>
            <w:vAlign w:val="center"/>
          </w:tcPr>
          <w:p w14:paraId="00FEA570"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Fail</w:t>
            </w:r>
          </w:p>
        </w:tc>
        <w:tc>
          <w:tcPr>
            <w:tcW w:w="990" w:type="dxa"/>
            <w:tcBorders>
              <w:bottom w:val="single" w:sz="4" w:space="0" w:color="3379BD"/>
            </w:tcBorders>
            <w:vAlign w:val="center"/>
          </w:tcPr>
          <w:p w14:paraId="441D7AA7"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21.0</w:t>
            </w:r>
          </w:p>
        </w:tc>
      </w:tr>
      <w:tr w:rsidR="00A15063" w:rsidRPr="00BA0E2B" w14:paraId="202A4521" w14:textId="77777777" w:rsidTr="002A7A9B">
        <w:trPr>
          <w:trHeight w:val="288"/>
          <w:jc w:val="center"/>
        </w:trPr>
        <w:tc>
          <w:tcPr>
            <w:tcW w:w="2790" w:type="dxa"/>
            <w:shd w:val="clear" w:color="auto" w:fill="F2F2F2" w:themeFill="background1" w:themeFillShade="F2"/>
            <w:vAlign w:val="bottom"/>
          </w:tcPr>
          <w:p w14:paraId="585FC4A2" w14:textId="77777777" w:rsidR="00A15063" w:rsidRPr="00BA0E2B" w:rsidRDefault="00A15063" w:rsidP="002A7A9B">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0"/>
                <w:szCs w:val="20"/>
              </w:rPr>
              <w:t>Mound Creek</w:t>
            </w:r>
          </w:p>
        </w:tc>
        <w:tc>
          <w:tcPr>
            <w:tcW w:w="1710" w:type="dxa"/>
            <w:shd w:val="clear" w:color="auto" w:fill="F2F2F2" w:themeFill="background1" w:themeFillShade="F2"/>
            <w:vAlign w:val="center"/>
          </w:tcPr>
          <w:p w14:paraId="6D075E21"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120904010303</w:t>
            </w:r>
          </w:p>
        </w:tc>
        <w:tc>
          <w:tcPr>
            <w:tcW w:w="810" w:type="dxa"/>
            <w:shd w:val="clear" w:color="auto" w:fill="F2F2F2" w:themeFill="background1" w:themeFillShade="F2"/>
            <w:vAlign w:val="center"/>
          </w:tcPr>
          <w:p w14:paraId="4EB30BAD"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1,606</w:t>
            </w:r>
          </w:p>
        </w:tc>
        <w:tc>
          <w:tcPr>
            <w:tcW w:w="810" w:type="dxa"/>
            <w:shd w:val="clear" w:color="auto" w:fill="F2F2F2" w:themeFill="background1" w:themeFillShade="F2"/>
            <w:vAlign w:val="center"/>
          </w:tcPr>
          <w:p w14:paraId="45D3D712"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780</w:t>
            </w:r>
          </w:p>
        </w:tc>
        <w:tc>
          <w:tcPr>
            <w:tcW w:w="810" w:type="dxa"/>
            <w:shd w:val="clear" w:color="auto" w:fill="F2F2F2" w:themeFill="background1" w:themeFillShade="F2"/>
            <w:vAlign w:val="center"/>
          </w:tcPr>
          <w:p w14:paraId="6AEEA49A"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826</w:t>
            </w:r>
          </w:p>
        </w:tc>
        <w:tc>
          <w:tcPr>
            <w:tcW w:w="720" w:type="dxa"/>
            <w:shd w:val="clear" w:color="auto" w:fill="F2F2F2" w:themeFill="background1" w:themeFillShade="F2"/>
            <w:vAlign w:val="center"/>
          </w:tcPr>
          <w:p w14:paraId="602DAAB2"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51%</w:t>
            </w:r>
          </w:p>
        </w:tc>
        <w:tc>
          <w:tcPr>
            <w:tcW w:w="1350" w:type="dxa"/>
            <w:shd w:val="clear" w:color="auto" w:fill="F2F2F2" w:themeFill="background1" w:themeFillShade="F2"/>
            <w:vAlign w:val="center"/>
          </w:tcPr>
          <w:p w14:paraId="52FA4727"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Fail</w:t>
            </w:r>
          </w:p>
        </w:tc>
        <w:tc>
          <w:tcPr>
            <w:tcW w:w="990" w:type="dxa"/>
            <w:shd w:val="clear" w:color="auto" w:fill="F2F2F2" w:themeFill="background1" w:themeFillShade="F2"/>
            <w:vAlign w:val="center"/>
          </w:tcPr>
          <w:p w14:paraId="668890DC"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37.4</w:t>
            </w:r>
          </w:p>
        </w:tc>
      </w:tr>
      <w:tr w:rsidR="00A15063" w:rsidRPr="00BA0E2B" w14:paraId="2ACD2FC5" w14:textId="77777777" w:rsidTr="002A7A9B">
        <w:trPr>
          <w:trHeight w:val="288"/>
          <w:jc w:val="center"/>
        </w:trPr>
        <w:tc>
          <w:tcPr>
            <w:tcW w:w="2790" w:type="dxa"/>
            <w:tcBorders>
              <w:bottom w:val="single" w:sz="4" w:space="0" w:color="3379BD"/>
            </w:tcBorders>
            <w:vAlign w:val="bottom"/>
          </w:tcPr>
          <w:p w14:paraId="10AACA79" w14:textId="77777777" w:rsidR="00A15063" w:rsidRPr="00BA0E2B" w:rsidRDefault="00A15063" w:rsidP="002A7A9B">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0"/>
                <w:szCs w:val="20"/>
              </w:rPr>
              <w:t>Peach Creek</w:t>
            </w:r>
          </w:p>
        </w:tc>
        <w:tc>
          <w:tcPr>
            <w:tcW w:w="1710" w:type="dxa"/>
            <w:tcBorders>
              <w:bottom w:val="single" w:sz="4" w:space="0" w:color="3379BD"/>
            </w:tcBorders>
            <w:vAlign w:val="center"/>
          </w:tcPr>
          <w:p w14:paraId="03264260"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120904010206</w:t>
            </w:r>
          </w:p>
        </w:tc>
        <w:tc>
          <w:tcPr>
            <w:tcW w:w="810" w:type="dxa"/>
            <w:tcBorders>
              <w:bottom w:val="single" w:sz="4" w:space="0" w:color="3379BD"/>
            </w:tcBorders>
            <w:vAlign w:val="center"/>
          </w:tcPr>
          <w:p w14:paraId="6DCD1C1D"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1,724</w:t>
            </w:r>
          </w:p>
        </w:tc>
        <w:tc>
          <w:tcPr>
            <w:tcW w:w="810" w:type="dxa"/>
            <w:tcBorders>
              <w:bottom w:val="single" w:sz="4" w:space="0" w:color="3379BD"/>
            </w:tcBorders>
            <w:vAlign w:val="center"/>
          </w:tcPr>
          <w:p w14:paraId="70BC6A10"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217</w:t>
            </w:r>
          </w:p>
        </w:tc>
        <w:tc>
          <w:tcPr>
            <w:tcW w:w="810" w:type="dxa"/>
            <w:tcBorders>
              <w:bottom w:val="single" w:sz="4" w:space="0" w:color="3379BD"/>
            </w:tcBorders>
            <w:vAlign w:val="center"/>
          </w:tcPr>
          <w:p w14:paraId="073DDD61"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1,507</w:t>
            </w:r>
          </w:p>
        </w:tc>
        <w:tc>
          <w:tcPr>
            <w:tcW w:w="720" w:type="dxa"/>
            <w:tcBorders>
              <w:bottom w:val="single" w:sz="4" w:space="0" w:color="3379BD"/>
            </w:tcBorders>
            <w:vAlign w:val="center"/>
          </w:tcPr>
          <w:p w14:paraId="6B628590"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87%</w:t>
            </w:r>
          </w:p>
        </w:tc>
        <w:tc>
          <w:tcPr>
            <w:tcW w:w="1350" w:type="dxa"/>
            <w:tcBorders>
              <w:bottom w:val="single" w:sz="4" w:space="0" w:color="3379BD"/>
            </w:tcBorders>
            <w:vAlign w:val="center"/>
          </w:tcPr>
          <w:p w14:paraId="3DAACF69"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Pass</w:t>
            </w:r>
          </w:p>
        </w:tc>
        <w:tc>
          <w:tcPr>
            <w:tcW w:w="990" w:type="dxa"/>
            <w:tcBorders>
              <w:bottom w:val="single" w:sz="4" w:space="0" w:color="3379BD"/>
            </w:tcBorders>
            <w:vAlign w:val="center"/>
          </w:tcPr>
          <w:p w14:paraId="5CE3D0C6"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10.5</w:t>
            </w:r>
          </w:p>
        </w:tc>
      </w:tr>
      <w:tr w:rsidR="00A15063" w:rsidRPr="00BA0E2B" w14:paraId="145416D6" w14:textId="77777777" w:rsidTr="002A7A9B">
        <w:trPr>
          <w:trHeight w:val="288"/>
          <w:jc w:val="center"/>
        </w:trPr>
        <w:tc>
          <w:tcPr>
            <w:tcW w:w="2790" w:type="dxa"/>
            <w:shd w:val="clear" w:color="auto" w:fill="F2F2F2" w:themeFill="background1" w:themeFillShade="F2"/>
            <w:vAlign w:val="bottom"/>
          </w:tcPr>
          <w:p w14:paraId="1CAE6B5D" w14:textId="77777777" w:rsidR="00A15063" w:rsidRPr="00BA0E2B" w:rsidRDefault="00A15063" w:rsidP="002A7A9B">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0"/>
                <w:szCs w:val="20"/>
              </w:rPr>
              <w:t>Sandy Branch-West Bernard Creek</w:t>
            </w:r>
          </w:p>
        </w:tc>
        <w:tc>
          <w:tcPr>
            <w:tcW w:w="1710" w:type="dxa"/>
            <w:shd w:val="clear" w:color="auto" w:fill="F2F2F2" w:themeFill="background1" w:themeFillShade="F2"/>
            <w:vAlign w:val="center"/>
          </w:tcPr>
          <w:p w14:paraId="6A599D9C"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120904010204</w:t>
            </w:r>
          </w:p>
        </w:tc>
        <w:tc>
          <w:tcPr>
            <w:tcW w:w="810" w:type="dxa"/>
            <w:shd w:val="clear" w:color="auto" w:fill="F2F2F2" w:themeFill="background1" w:themeFillShade="F2"/>
            <w:vAlign w:val="center"/>
          </w:tcPr>
          <w:p w14:paraId="0B0046D0"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3,295</w:t>
            </w:r>
          </w:p>
        </w:tc>
        <w:tc>
          <w:tcPr>
            <w:tcW w:w="810" w:type="dxa"/>
            <w:shd w:val="clear" w:color="auto" w:fill="F2F2F2" w:themeFill="background1" w:themeFillShade="F2"/>
            <w:vAlign w:val="center"/>
          </w:tcPr>
          <w:p w14:paraId="24A94493"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281</w:t>
            </w:r>
          </w:p>
        </w:tc>
        <w:tc>
          <w:tcPr>
            <w:tcW w:w="810" w:type="dxa"/>
            <w:shd w:val="clear" w:color="auto" w:fill="F2F2F2" w:themeFill="background1" w:themeFillShade="F2"/>
            <w:vAlign w:val="center"/>
          </w:tcPr>
          <w:p w14:paraId="0CB878EC"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3,014</w:t>
            </w:r>
          </w:p>
        </w:tc>
        <w:tc>
          <w:tcPr>
            <w:tcW w:w="720" w:type="dxa"/>
            <w:shd w:val="clear" w:color="auto" w:fill="F2F2F2" w:themeFill="background1" w:themeFillShade="F2"/>
            <w:vAlign w:val="center"/>
          </w:tcPr>
          <w:p w14:paraId="1C03AE15"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91%</w:t>
            </w:r>
          </w:p>
        </w:tc>
        <w:tc>
          <w:tcPr>
            <w:tcW w:w="1350" w:type="dxa"/>
            <w:shd w:val="clear" w:color="auto" w:fill="F2F2F2" w:themeFill="background1" w:themeFillShade="F2"/>
            <w:vAlign w:val="center"/>
          </w:tcPr>
          <w:p w14:paraId="543A25E2"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Pass</w:t>
            </w:r>
          </w:p>
        </w:tc>
        <w:tc>
          <w:tcPr>
            <w:tcW w:w="990" w:type="dxa"/>
            <w:shd w:val="clear" w:color="auto" w:fill="F2F2F2" w:themeFill="background1" w:themeFillShade="F2"/>
            <w:vAlign w:val="center"/>
          </w:tcPr>
          <w:p w14:paraId="55CC292A"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6.9</w:t>
            </w:r>
          </w:p>
        </w:tc>
      </w:tr>
      <w:tr w:rsidR="00A15063" w:rsidRPr="00BA0E2B" w14:paraId="5F03A3DB" w14:textId="77777777" w:rsidTr="002A7A9B">
        <w:trPr>
          <w:trHeight w:val="288"/>
          <w:jc w:val="center"/>
        </w:trPr>
        <w:tc>
          <w:tcPr>
            <w:tcW w:w="2790" w:type="dxa"/>
            <w:tcBorders>
              <w:bottom w:val="single" w:sz="4" w:space="0" w:color="3379BD"/>
            </w:tcBorders>
            <w:vAlign w:val="bottom"/>
          </w:tcPr>
          <w:p w14:paraId="78FCDCC4" w14:textId="77777777" w:rsidR="00A15063" w:rsidRPr="00BA0E2B" w:rsidRDefault="00A15063" w:rsidP="002A7A9B">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0"/>
                <w:szCs w:val="20"/>
              </w:rPr>
              <w:t>Snake Creek-San Bernard River</w:t>
            </w:r>
          </w:p>
        </w:tc>
        <w:tc>
          <w:tcPr>
            <w:tcW w:w="1710" w:type="dxa"/>
            <w:tcBorders>
              <w:bottom w:val="single" w:sz="4" w:space="0" w:color="3379BD"/>
            </w:tcBorders>
            <w:vAlign w:val="center"/>
          </w:tcPr>
          <w:p w14:paraId="17AE40EB"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120904010207</w:t>
            </w:r>
          </w:p>
        </w:tc>
        <w:tc>
          <w:tcPr>
            <w:tcW w:w="810" w:type="dxa"/>
            <w:tcBorders>
              <w:bottom w:val="single" w:sz="4" w:space="0" w:color="3379BD"/>
            </w:tcBorders>
            <w:vAlign w:val="center"/>
          </w:tcPr>
          <w:p w14:paraId="12FD38A3"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491</w:t>
            </w:r>
          </w:p>
        </w:tc>
        <w:tc>
          <w:tcPr>
            <w:tcW w:w="810" w:type="dxa"/>
            <w:tcBorders>
              <w:bottom w:val="single" w:sz="4" w:space="0" w:color="3379BD"/>
            </w:tcBorders>
            <w:vAlign w:val="center"/>
          </w:tcPr>
          <w:p w14:paraId="177280B6"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197</w:t>
            </w:r>
          </w:p>
        </w:tc>
        <w:tc>
          <w:tcPr>
            <w:tcW w:w="810" w:type="dxa"/>
            <w:tcBorders>
              <w:bottom w:val="single" w:sz="4" w:space="0" w:color="3379BD"/>
            </w:tcBorders>
            <w:vAlign w:val="center"/>
          </w:tcPr>
          <w:p w14:paraId="1EC08223"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294</w:t>
            </w:r>
          </w:p>
        </w:tc>
        <w:tc>
          <w:tcPr>
            <w:tcW w:w="720" w:type="dxa"/>
            <w:tcBorders>
              <w:bottom w:val="single" w:sz="4" w:space="0" w:color="3379BD"/>
            </w:tcBorders>
            <w:vAlign w:val="center"/>
          </w:tcPr>
          <w:p w14:paraId="5A4D3F25"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60%</w:t>
            </w:r>
          </w:p>
        </w:tc>
        <w:tc>
          <w:tcPr>
            <w:tcW w:w="1350" w:type="dxa"/>
            <w:tcBorders>
              <w:bottom w:val="single" w:sz="4" w:space="0" w:color="3379BD"/>
            </w:tcBorders>
            <w:vAlign w:val="center"/>
          </w:tcPr>
          <w:p w14:paraId="607C64C0"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Fail</w:t>
            </w:r>
          </w:p>
        </w:tc>
        <w:tc>
          <w:tcPr>
            <w:tcW w:w="990" w:type="dxa"/>
            <w:tcBorders>
              <w:bottom w:val="single" w:sz="4" w:space="0" w:color="3379BD"/>
            </w:tcBorders>
            <w:vAlign w:val="center"/>
          </w:tcPr>
          <w:p w14:paraId="1F3212B0"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36.1</w:t>
            </w:r>
          </w:p>
        </w:tc>
      </w:tr>
      <w:tr w:rsidR="00A15063" w:rsidRPr="00BA0E2B" w14:paraId="313DD252" w14:textId="77777777" w:rsidTr="002A7A9B">
        <w:trPr>
          <w:trHeight w:val="288"/>
          <w:jc w:val="center"/>
        </w:trPr>
        <w:tc>
          <w:tcPr>
            <w:tcW w:w="2790" w:type="dxa"/>
            <w:shd w:val="clear" w:color="auto" w:fill="F2F2F2" w:themeFill="background1" w:themeFillShade="F2"/>
            <w:vAlign w:val="bottom"/>
          </w:tcPr>
          <w:p w14:paraId="29B1F20F" w14:textId="77777777" w:rsidR="00A15063" w:rsidRPr="00BA0E2B" w:rsidRDefault="00A15063" w:rsidP="002A7A9B">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0"/>
                <w:szCs w:val="20"/>
              </w:rPr>
              <w:t>Turkey Creek</w:t>
            </w:r>
          </w:p>
        </w:tc>
        <w:tc>
          <w:tcPr>
            <w:tcW w:w="1710" w:type="dxa"/>
            <w:shd w:val="clear" w:color="auto" w:fill="F2F2F2" w:themeFill="background1" w:themeFillShade="F2"/>
            <w:vAlign w:val="center"/>
          </w:tcPr>
          <w:p w14:paraId="2A9FF9B3"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120904010203</w:t>
            </w:r>
          </w:p>
        </w:tc>
        <w:tc>
          <w:tcPr>
            <w:tcW w:w="810" w:type="dxa"/>
            <w:shd w:val="clear" w:color="auto" w:fill="F2F2F2" w:themeFill="background1" w:themeFillShade="F2"/>
            <w:vAlign w:val="center"/>
          </w:tcPr>
          <w:p w14:paraId="563B101B"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1,617</w:t>
            </w:r>
          </w:p>
        </w:tc>
        <w:tc>
          <w:tcPr>
            <w:tcW w:w="810" w:type="dxa"/>
            <w:shd w:val="clear" w:color="auto" w:fill="F2F2F2" w:themeFill="background1" w:themeFillShade="F2"/>
            <w:vAlign w:val="center"/>
          </w:tcPr>
          <w:p w14:paraId="32E5D1F9"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594</w:t>
            </w:r>
          </w:p>
        </w:tc>
        <w:tc>
          <w:tcPr>
            <w:tcW w:w="810" w:type="dxa"/>
            <w:shd w:val="clear" w:color="auto" w:fill="F2F2F2" w:themeFill="background1" w:themeFillShade="F2"/>
            <w:vAlign w:val="center"/>
          </w:tcPr>
          <w:p w14:paraId="35B50218"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1,023</w:t>
            </w:r>
          </w:p>
        </w:tc>
        <w:tc>
          <w:tcPr>
            <w:tcW w:w="720" w:type="dxa"/>
            <w:shd w:val="clear" w:color="auto" w:fill="F2F2F2" w:themeFill="background1" w:themeFillShade="F2"/>
            <w:vAlign w:val="center"/>
          </w:tcPr>
          <w:p w14:paraId="7C1E14E1"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63%</w:t>
            </w:r>
          </w:p>
        </w:tc>
        <w:tc>
          <w:tcPr>
            <w:tcW w:w="1350" w:type="dxa"/>
            <w:shd w:val="clear" w:color="auto" w:fill="F2F2F2" w:themeFill="background1" w:themeFillShade="F2"/>
            <w:vAlign w:val="center"/>
          </w:tcPr>
          <w:p w14:paraId="2913E47D"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Fail</w:t>
            </w:r>
          </w:p>
        </w:tc>
        <w:tc>
          <w:tcPr>
            <w:tcW w:w="990" w:type="dxa"/>
            <w:shd w:val="clear" w:color="auto" w:fill="F2F2F2" w:themeFill="background1" w:themeFillShade="F2"/>
            <w:vAlign w:val="center"/>
          </w:tcPr>
          <w:p w14:paraId="7B3166B3"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33.1</w:t>
            </w:r>
          </w:p>
        </w:tc>
      </w:tr>
      <w:tr w:rsidR="00A15063" w:rsidRPr="00BA0E2B" w14:paraId="53FD63E0" w14:textId="77777777" w:rsidTr="002A7A9B">
        <w:trPr>
          <w:trHeight w:val="288"/>
          <w:jc w:val="center"/>
        </w:trPr>
        <w:tc>
          <w:tcPr>
            <w:tcW w:w="2790" w:type="dxa"/>
            <w:tcBorders>
              <w:bottom w:val="single" w:sz="4" w:space="0" w:color="3379BD"/>
            </w:tcBorders>
            <w:vAlign w:val="bottom"/>
          </w:tcPr>
          <w:p w14:paraId="2BBA5FD8" w14:textId="77777777" w:rsidR="00A15063" w:rsidRPr="00BA0E2B" w:rsidRDefault="00A15063" w:rsidP="002A7A9B">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0"/>
                <w:szCs w:val="20"/>
              </w:rPr>
              <w:t>Upper Middle Bernard Creek</w:t>
            </w:r>
          </w:p>
        </w:tc>
        <w:tc>
          <w:tcPr>
            <w:tcW w:w="1710" w:type="dxa"/>
            <w:tcBorders>
              <w:bottom w:val="single" w:sz="4" w:space="0" w:color="3379BD"/>
            </w:tcBorders>
            <w:vAlign w:val="center"/>
          </w:tcPr>
          <w:p w14:paraId="27FBA2F5"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120904010105</w:t>
            </w:r>
          </w:p>
        </w:tc>
        <w:tc>
          <w:tcPr>
            <w:tcW w:w="810" w:type="dxa"/>
            <w:tcBorders>
              <w:bottom w:val="single" w:sz="4" w:space="0" w:color="3379BD"/>
            </w:tcBorders>
            <w:vAlign w:val="center"/>
          </w:tcPr>
          <w:p w14:paraId="7BA76166"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1,090</w:t>
            </w:r>
          </w:p>
        </w:tc>
        <w:tc>
          <w:tcPr>
            <w:tcW w:w="810" w:type="dxa"/>
            <w:tcBorders>
              <w:bottom w:val="single" w:sz="4" w:space="0" w:color="3379BD"/>
            </w:tcBorders>
            <w:vAlign w:val="center"/>
          </w:tcPr>
          <w:p w14:paraId="5F50826F"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641</w:t>
            </w:r>
          </w:p>
        </w:tc>
        <w:tc>
          <w:tcPr>
            <w:tcW w:w="810" w:type="dxa"/>
            <w:tcBorders>
              <w:bottom w:val="single" w:sz="4" w:space="0" w:color="3379BD"/>
            </w:tcBorders>
            <w:vAlign w:val="center"/>
          </w:tcPr>
          <w:p w14:paraId="2EA8CA3F"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449</w:t>
            </w:r>
          </w:p>
        </w:tc>
        <w:tc>
          <w:tcPr>
            <w:tcW w:w="720" w:type="dxa"/>
            <w:tcBorders>
              <w:bottom w:val="single" w:sz="4" w:space="0" w:color="3379BD"/>
            </w:tcBorders>
            <w:vAlign w:val="center"/>
          </w:tcPr>
          <w:p w14:paraId="1C639846"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41%</w:t>
            </w:r>
          </w:p>
        </w:tc>
        <w:tc>
          <w:tcPr>
            <w:tcW w:w="1350" w:type="dxa"/>
            <w:tcBorders>
              <w:bottom w:val="single" w:sz="4" w:space="0" w:color="3379BD"/>
            </w:tcBorders>
            <w:vAlign w:val="center"/>
          </w:tcPr>
          <w:p w14:paraId="33D5708D"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Fail</w:t>
            </w:r>
          </w:p>
        </w:tc>
        <w:tc>
          <w:tcPr>
            <w:tcW w:w="990" w:type="dxa"/>
            <w:tcBorders>
              <w:bottom w:val="single" w:sz="4" w:space="0" w:color="3379BD"/>
            </w:tcBorders>
            <w:vAlign w:val="center"/>
          </w:tcPr>
          <w:p w14:paraId="1E4B90C4"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29.4</w:t>
            </w:r>
          </w:p>
        </w:tc>
      </w:tr>
      <w:tr w:rsidR="00A15063" w:rsidRPr="00BA0E2B" w14:paraId="4D6C0522" w14:textId="77777777" w:rsidTr="002A7A9B">
        <w:trPr>
          <w:trHeight w:val="288"/>
          <w:jc w:val="center"/>
        </w:trPr>
        <w:tc>
          <w:tcPr>
            <w:tcW w:w="2790" w:type="dxa"/>
            <w:shd w:val="clear" w:color="auto" w:fill="F2F2F2" w:themeFill="background1" w:themeFillShade="F2"/>
            <w:vAlign w:val="bottom"/>
          </w:tcPr>
          <w:p w14:paraId="3AED7CD0" w14:textId="77777777" w:rsidR="00A15063" w:rsidRPr="00BA0E2B" w:rsidRDefault="00A15063" w:rsidP="002A7A9B">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hAnsi="Calibri" w:cs="Arial"/>
                <w:sz w:val="20"/>
                <w:szCs w:val="20"/>
              </w:rPr>
              <w:t>Yellow Creek-San Bernard River</w:t>
            </w:r>
          </w:p>
        </w:tc>
        <w:tc>
          <w:tcPr>
            <w:tcW w:w="1710" w:type="dxa"/>
            <w:shd w:val="clear" w:color="auto" w:fill="F2F2F2" w:themeFill="background1" w:themeFillShade="F2"/>
            <w:vAlign w:val="center"/>
          </w:tcPr>
          <w:p w14:paraId="43DA1BBE"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120904010102</w:t>
            </w:r>
          </w:p>
        </w:tc>
        <w:tc>
          <w:tcPr>
            <w:tcW w:w="810" w:type="dxa"/>
            <w:shd w:val="clear" w:color="auto" w:fill="F2F2F2" w:themeFill="background1" w:themeFillShade="F2"/>
            <w:vAlign w:val="center"/>
          </w:tcPr>
          <w:p w14:paraId="21671C3F"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2,961</w:t>
            </w:r>
          </w:p>
        </w:tc>
        <w:tc>
          <w:tcPr>
            <w:tcW w:w="810" w:type="dxa"/>
            <w:shd w:val="clear" w:color="auto" w:fill="F2F2F2" w:themeFill="background1" w:themeFillShade="F2"/>
            <w:vAlign w:val="center"/>
          </w:tcPr>
          <w:p w14:paraId="0BB356A9"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777</w:t>
            </w:r>
          </w:p>
        </w:tc>
        <w:tc>
          <w:tcPr>
            <w:tcW w:w="810" w:type="dxa"/>
            <w:shd w:val="clear" w:color="auto" w:fill="F2F2F2" w:themeFill="background1" w:themeFillShade="F2"/>
            <w:vAlign w:val="center"/>
          </w:tcPr>
          <w:p w14:paraId="7A104697"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2,184</w:t>
            </w:r>
          </w:p>
        </w:tc>
        <w:tc>
          <w:tcPr>
            <w:tcW w:w="720" w:type="dxa"/>
            <w:shd w:val="clear" w:color="auto" w:fill="F2F2F2" w:themeFill="background1" w:themeFillShade="F2"/>
            <w:vAlign w:val="center"/>
          </w:tcPr>
          <w:p w14:paraId="5D710DB5"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74%</w:t>
            </w:r>
          </w:p>
        </w:tc>
        <w:tc>
          <w:tcPr>
            <w:tcW w:w="1350" w:type="dxa"/>
            <w:shd w:val="clear" w:color="auto" w:fill="F2F2F2" w:themeFill="background1" w:themeFillShade="F2"/>
            <w:vAlign w:val="center"/>
          </w:tcPr>
          <w:p w14:paraId="5527C686"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Fail</w:t>
            </w:r>
          </w:p>
        </w:tc>
        <w:tc>
          <w:tcPr>
            <w:tcW w:w="990" w:type="dxa"/>
            <w:shd w:val="clear" w:color="auto" w:fill="F2F2F2" w:themeFill="background1" w:themeFillShade="F2"/>
            <w:vAlign w:val="center"/>
          </w:tcPr>
          <w:p w14:paraId="71F7E07D" w14:textId="77777777" w:rsidR="00A15063" w:rsidRPr="00BA0E2B" w:rsidRDefault="00A15063" w:rsidP="002A7A9B">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Calibri" w:hAnsi="Calibri" w:cs="Arial"/>
                <w:sz w:val="20"/>
                <w:szCs w:val="20"/>
              </w:rPr>
              <w:t>18.5</w:t>
            </w:r>
          </w:p>
        </w:tc>
      </w:tr>
    </w:tbl>
    <w:p w14:paraId="43B25DC9" w14:textId="36980AE5" w:rsidR="007E3CB5" w:rsidRDefault="007E3CB5" w:rsidP="00BA0E2B">
      <w:pPr>
        <w:tabs>
          <w:tab w:val="clear" w:pos="284"/>
        </w:tabs>
        <w:spacing w:line="240" w:lineRule="auto"/>
      </w:pPr>
    </w:p>
    <w:p w14:paraId="518B3A1F" w14:textId="77777777" w:rsidR="00CD62AF" w:rsidRDefault="00CD62AF" w:rsidP="00BA0E2B">
      <w:pPr>
        <w:tabs>
          <w:tab w:val="clear" w:pos="284"/>
        </w:tabs>
        <w:spacing w:line="240" w:lineRule="auto"/>
      </w:pPr>
    </w:p>
    <w:p w14:paraId="6541A255" w14:textId="77777777" w:rsidR="00CD62AF" w:rsidRDefault="00CD62AF" w:rsidP="00BA0E2B">
      <w:pPr>
        <w:tabs>
          <w:tab w:val="clear" w:pos="284"/>
        </w:tabs>
        <w:spacing w:line="240" w:lineRule="auto"/>
      </w:pPr>
    </w:p>
    <w:p w14:paraId="21FD8660" w14:textId="77777777" w:rsidR="00CD62AF" w:rsidRDefault="00CD62AF" w:rsidP="00BA0E2B">
      <w:pPr>
        <w:tabs>
          <w:tab w:val="clear" w:pos="284"/>
        </w:tabs>
        <w:spacing w:line="240" w:lineRule="auto"/>
      </w:pPr>
    </w:p>
    <w:p w14:paraId="65229F7E" w14:textId="77777777" w:rsidR="002A7A9B" w:rsidRDefault="002A7A9B" w:rsidP="00BA0E2B">
      <w:pPr>
        <w:tabs>
          <w:tab w:val="clear" w:pos="284"/>
        </w:tabs>
        <w:spacing w:line="240" w:lineRule="auto"/>
      </w:pPr>
    </w:p>
    <w:p w14:paraId="7C4D995C" w14:textId="77777777" w:rsidR="002A7A9B" w:rsidRDefault="002A7A9B" w:rsidP="00BA0E2B">
      <w:pPr>
        <w:tabs>
          <w:tab w:val="clear" w:pos="284"/>
        </w:tabs>
        <w:spacing w:line="240" w:lineRule="auto"/>
      </w:pPr>
    </w:p>
    <w:p w14:paraId="4459ACEC" w14:textId="77777777" w:rsidR="00BA7A78" w:rsidRDefault="00BA7A78" w:rsidP="00BA7A78">
      <w:pPr>
        <w:pStyle w:val="BodyText"/>
        <w:keepNext/>
      </w:pPr>
    </w:p>
    <w:p w14:paraId="5B771817" w14:textId="02E4132F" w:rsidR="00E209B0" w:rsidRDefault="00E209B0" w:rsidP="001F4E43">
      <w:pPr>
        <w:pStyle w:val="Heading3"/>
      </w:pPr>
      <w:bookmarkStart w:id="322" w:name="_Toc106973580"/>
      <w:r>
        <w:t>Validation Results</w:t>
      </w:r>
      <w:bookmarkEnd w:id="322"/>
      <w:r>
        <w:t xml:space="preserve"> </w:t>
      </w:r>
    </w:p>
    <w:p w14:paraId="24EACB33" w14:textId="013EA2E1" w:rsidR="00860875" w:rsidRPr="001F4E43" w:rsidRDefault="007E3CB5" w:rsidP="00860875">
      <w:pPr>
        <w:pStyle w:val="2Body-Text"/>
        <w:rPr>
          <w:sz w:val="18"/>
          <w:szCs w:val="18"/>
        </w:rPr>
      </w:pPr>
      <w:r w:rsidRPr="001F4E43">
        <w:rPr>
          <w:sz w:val="18"/>
          <w:szCs w:val="18"/>
        </w:rPr>
        <w:t xml:space="preserve">Based on the validation assessments and BLE comparison results described above, the CNMS inventory of Zone A studies in the </w:t>
      </w:r>
      <w:r w:rsidR="00196A72">
        <w:rPr>
          <w:sz w:val="18"/>
          <w:szCs w:val="18"/>
        </w:rPr>
        <w:t>San Bernard</w:t>
      </w:r>
      <w:r w:rsidRPr="001F4E43">
        <w:rPr>
          <w:sz w:val="18"/>
          <w:szCs w:val="18"/>
        </w:rPr>
        <w:t xml:space="preserve"> </w:t>
      </w:r>
      <w:r w:rsidR="009F3DB9">
        <w:rPr>
          <w:sz w:val="18"/>
          <w:szCs w:val="18"/>
        </w:rPr>
        <w:t>w</w:t>
      </w:r>
      <w:r w:rsidRPr="001F4E43">
        <w:rPr>
          <w:sz w:val="18"/>
          <w:szCs w:val="18"/>
        </w:rPr>
        <w:t xml:space="preserve">atershed has been updated as summarized in </w:t>
      </w:r>
      <w:r w:rsidRPr="001F4E43">
        <w:rPr>
          <w:sz w:val="18"/>
          <w:szCs w:val="18"/>
        </w:rPr>
        <w:fldChar w:fldCharType="begin"/>
      </w:r>
      <w:r w:rsidRPr="001F4E43">
        <w:rPr>
          <w:sz w:val="18"/>
          <w:szCs w:val="18"/>
        </w:rPr>
        <w:instrText xml:space="preserve"> REF _Ref490041528 \h </w:instrText>
      </w:r>
      <w:r w:rsidR="001F4E43">
        <w:rPr>
          <w:sz w:val="18"/>
          <w:szCs w:val="18"/>
        </w:rPr>
        <w:instrText xml:space="preserve"> \* MERGEFORMAT </w:instrText>
      </w:r>
      <w:r w:rsidRPr="001F4E43">
        <w:rPr>
          <w:sz w:val="18"/>
          <w:szCs w:val="18"/>
        </w:rPr>
      </w:r>
      <w:r w:rsidRPr="001F4E43">
        <w:rPr>
          <w:sz w:val="18"/>
          <w:szCs w:val="18"/>
        </w:rPr>
        <w:fldChar w:fldCharType="separate"/>
      </w:r>
      <w:r w:rsidR="00743D9F" w:rsidRPr="00743D9F">
        <w:rPr>
          <w:sz w:val="18"/>
          <w:szCs w:val="18"/>
        </w:rPr>
        <w:t xml:space="preserve">Table </w:t>
      </w:r>
      <w:r w:rsidR="00743D9F" w:rsidRPr="00743D9F">
        <w:rPr>
          <w:noProof/>
          <w:sz w:val="18"/>
          <w:szCs w:val="18"/>
        </w:rPr>
        <w:t>16</w:t>
      </w:r>
      <w:r w:rsidRPr="001F4E43">
        <w:rPr>
          <w:sz w:val="18"/>
          <w:szCs w:val="18"/>
        </w:rPr>
        <w:fldChar w:fldCharType="end"/>
      </w:r>
      <w:r w:rsidRPr="001F4E43">
        <w:rPr>
          <w:sz w:val="18"/>
          <w:szCs w:val="18"/>
        </w:rPr>
        <w:t xml:space="preserve"> and illustrated in </w:t>
      </w:r>
      <w:r w:rsidR="00860875">
        <w:rPr>
          <w:sz w:val="18"/>
          <w:szCs w:val="18"/>
        </w:rPr>
        <w:fldChar w:fldCharType="begin"/>
      </w:r>
      <w:r w:rsidR="00860875">
        <w:rPr>
          <w:sz w:val="18"/>
          <w:szCs w:val="18"/>
        </w:rPr>
        <w:instrText xml:space="preserve"> REF _Ref82514567 \h  \* MERGEFORMAT </w:instrText>
      </w:r>
      <w:r w:rsidR="00860875">
        <w:rPr>
          <w:sz w:val="18"/>
          <w:szCs w:val="18"/>
        </w:rPr>
      </w:r>
      <w:r w:rsidR="00860875">
        <w:rPr>
          <w:sz w:val="18"/>
          <w:szCs w:val="18"/>
        </w:rPr>
        <w:fldChar w:fldCharType="separate"/>
      </w:r>
      <w:r w:rsidR="00743D9F" w:rsidRPr="00743D9F">
        <w:rPr>
          <w:sz w:val="18"/>
          <w:szCs w:val="18"/>
        </w:rPr>
        <w:t>Figure 15</w:t>
      </w:r>
      <w:r w:rsidR="00860875">
        <w:rPr>
          <w:sz w:val="18"/>
          <w:szCs w:val="18"/>
        </w:rPr>
        <w:fldChar w:fldCharType="end"/>
      </w:r>
      <w:r w:rsidR="00860875">
        <w:rPr>
          <w:sz w:val="18"/>
          <w:szCs w:val="18"/>
        </w:rPr>
        <w:t xml:space="preserve">. </w:t>
      </w:r>
    </w:p>
    <w:p w14:paraId="21C0A59D" w14:textId="5E8235F2" w:rsidR="007E3CB5" w:rsidRPr="001F4E43" w:rsidRDefault="007E3CB5" w:rsidP="007E3CB5">
      <w:pPr>
        <w:pStyle w:val="2Body-Text"/>
        <w:rPr>
          <w:sz w:val="18"/>
          <w:szCs w:val="18"/>
        </w:rPr>
      </w:pPr>
    </w:p>
    <w:p w14:paraId="769E4E46" w14:textId="7CA048F2" w:rsidR="007E3CB5" w:rsidRDefault="007E3CB5" w:rsidP="007E3CB5">
      <w:pPr>
        <w:pStyle w:val="Caption"/>
        <w:jc w:val="center"/>
      </w:pPr>
      <w:bookmarkStart w:id="323" w:name="_Ref490041528"/>
      <w:bookmarkStart w:id="324" w:name="_Toc106973615"/>
      <w:r w:rsidRPr="00FD7113">
        <w:t xml:space="preserve">Table </w:t>
      </w:r>
      <w:r>
        <w:fldChar w:fldCharType="begin"/>
      </w:r>
      <w:r>
        <w:instrText xml:space="preserve"> SEQ Table \* ARABIC </w:instrText>
      </w:r>
      <w:r>
        <w:fldChar w:fldCharType="separate"/>
      </w:r>
      <w:r w:rsidR="00743D9F">
        <w:rPr>
          <w:noProof/>
        </w:rPr>
        <w:t>16</w:t>
      </w:r>
      <w:r>
        <w:rPr>
          <w:noProof/>
        </w:rPr>
        <w:fldChar w:fldCharType="end"/>
      </w:r>
      <w:bookmarkEnd w:id="323"/>
      <w:r w:rsidRPr="00FD7113">
        <w:t>: Zone A Validation Results</w:t>
      </w:r>
      <w:bookmarkEnd w:id="324"/>
    </w:p>
    <w:tbl>
      <w:tblPr>
        <w:tblStyle w:val="CompassTable"/>
        <w:tblW w:w="5058" w:type="dxa"/>
        <w:jc w:val="center"/>
        <w:tblLayout w:type="fixed"/>
        <w:tblLook w:val="04A0" w:firstRow="1" w:lastRow="0" w:firstColumn="1" w:lastColumn="0" w:noHBand="0" w:noVBand="1"/>
      </w:tblPr>
      <w:tblGrid>
        <w:gridCol w:w="1818"/>
        <w:gridCol w:w="1800"/>
        <w:gridCol w:w="1440"/>
      </w:tblGrid>
      <w:tr w:rsidR="007E3CB5" w:rsidRPr="007E3CB5" w14:paraId="185DE4DD" w14:textId="77777777" w:rsidTr="00BC6495">
        <w:trPr>
          <w:cnfStyle w:val="100000000000" w:firstRow="1" w:lastRow="0" w:firstColumn="0" w:lastColumn="0" w:oddVBand="0" w:evenVBand="0" w:oddHBand="0" w:evenHBand="0" w:firstRowFirstColumn="0" w:firstRowLastColumn="0" w:lastRowFirstColumn="0" w:lastRowLastColumn="0"/>
          <w:trHeight w:val="404"/>
          <w:jc w:val="center"/>
        </w:trPr>
        <w:tc>
          <w:tcPr>
            <w:tcW w:w="1818" w:type="dxa"/>
            <w:shd w:val="clear" w:color="auto" w:fill="00B5E2" w:themeFill="accent1"/>
            <w:hideMark/>
          </w:tcPr>
          <w:p w14:paraId="322DD641" w14:textId="77777777" w:rsidR="007E3CB5" w:rsidRPr="007E3CB5" w:rsidRDefault="007E3CB5" w:rsidP="00E62342">
            <w:r w:rsidRPr="007E3CB5">
              <w:t>Validation Status</w:t>
            </w:r>
          </w:p>
        </w:tc>
        <w:tc>
          <w:tcPr>
            <w:tcW w:w="1800" w:type="dxa"/>
            <w:shd w:val="clear" w:color="auto" w:fill="00B5E2" w:themeFill="accent1"/>
            <w:hideMark/>
          </w:tcPr>
          <w:p w14:paraId="23815B00" w14:textId="77777777" w:rsidR="007E3CB5" w:rsidRPr="007E3CB5" w:rsidRDefault="007E3CB5" w:rsidP="00E62342">
            <w:r w:rsidRPr="007E3CB5">
              <w:t>Status Type</w:t>
            </w:r>
          </w:p>
        </w:tc>
        <w:tc>
          <w:tcPr>
            <w:tcW w:w="1440" w:type="dxa"/>
            <w:shd w:val="clear" w:color="auto" w:fill="00B5E2" w:themeFill="accent1"/>
            <w:hideMark/>
          </w:tcPr>
          <w:p w14:paraId="348CCB3E" w14:textId="77777777" w:rsidR="007E3CB5" w:rsidRPr="007E3CB5" w:rsidRDefault="007E3CB5" w:rsidP="00E62342">
            <w:pPr>
              <w:jc w:val="center"/>
            </w:pPr>
            <w:r w:rsidRPr="007E3CB5">
              <w:t>Total Miles</w:t>
            </w:r>
          </w:p>
        </w:tc>
      </w:tr>
      <w:tr w:rsidR="007E3CB5" w:rsidRPr="007E3CB5" w14:paraId="22262C01" w14:textId="77777777" w:rsidTr="00E62342">
        <w:trPr>
          <w:cnfStyle w:val="000000100000" w:firstRow="0" w:lastRow="0" w:firstColumn="0" w:lastColumn="0" w:oddVBand="0" w:evenVBand="0" w:oddHBand="1" w:evenHBand="0" w:firstRowFirstColumn="0" w:firstRowLastColumn="0" w:lastRowFirstColumn="0" w:lastRowLastColumn="0"/>
          <w:jc w:val="center"/>
        </w:trPr>
        <w:tc>
          <w:tcPr>
            <w:tcW w:w="1818" w:type="dxa"/>
            <w:hideMark/>
          </w:tcPr>
          <w:p w14:paraId="6521B5DE" w14:textId="77777777" w:rsidR="007E3CB5" w:rsidRPr="007E3CB5" w:rsidRDefault="007E3CB5" w:rsidP="00E62342">
            <w:r w:rsidRPr="007E3CB5">
              <w:t>VALID</w:t>
            </w:r>
          </w:p>
        </w:tc>
        <w:tc>
          <w:tcPr>
            <w:tcW w:w="1800" w:type="dxa"/>
            <w:hideMark/>
          </w:tcPr>
          <w:p w14:paraId="594AFFB5" w14:textId="77777777" w:rsidR="007E3CB5" w:rsidRPr="007E3CB5" w:rsidRDefault="007E3CB5" w:rsidP="00E62342">
            <w:r w:rsidRPr="007E3CB5">
              <w:t>BEING STUDIED</w:t>
            </w:r>
          </w:p>
        </w:tc>
        <w:tc>
          <w:tcPr>
            <w:tcW w:w="1440" w:type="dxa"/>
          </w:tcPr>
          <w:p w14:paraId="2D409879" w14:textId="50AC2E32" w:rsidR="007E3CB5" w:rsidRPr="007E3CB5" w:rsidRDefault="005564BB" w:rsidP="00E62342">
            <w:pPr>
              <w:jc w:val="center"/>
            </w:pPr>
            <w:r>
              <w:t>154.1</w:t>
            </w:r>
          </w:p>
        </w:tc>
      </w:tr>
      <w:tr w:rsidR="007E3CB5" w:rsidRPr="009B2120" w14:paraId="2E842DDF" w14:textId="77777777" w:rsidTr="00E62342">
        <w:trPr>
          <w:cnfStyle w:val="000000010000" w:firstRow="0" w:lastRow="0" w:firstColumn="0" w:lastColumn="0" w:oddVBand="0" w:evenVBand="0" w:oddHBand="0" w:evenHBand="1" w:firstRowFirstColumn="0" w:firstRowLastColumn="0" w:lastRowFirstColumn="0" w:lastRowLastColumn="0"/>
          <w:jc w:val="center"/>
        </w:trPr>
        <w:tc>
          <w:tcPr>
            <w:tcW w:w="1818" w:type="dxa"/>
            <w:hideMark/>
          </w:tcPr>
          <w:p w14:paraId="2D72F83C" w14:textId="77777777" w:rsidR="007E3CB5" w:rsidRPr="007E3CB5" w:rsidRDefault="007E3CB5" w:rsidP="00E62342">
            <w:r w:rsidRPr="007E3CB5">
              <w:t>UNVERIFIED</w:t>
            </w:r>
          </w:p>
        </w:tc>
        <w:tc>
          <w:tcPr>
            <w:tcW w:w="1800" w:type="dxa"/>
            <w:hideMark/>
          </w:tcPr>
          <w:p w14:paraId="2EA9CF6B" w14:textId="77777777" w:rsidR="007E3CB5" w:rsidRPr="007E3CB5" w:rsidRDefault="007E3CB5" w:rsidP="00E62342">
            <w:r w:rsidRPr="007E3CB5">
              <w:t>BEING STUDIED</w:t>
            </w:r>
          </w:p>
        </w:tc>
        <w:tc>
          <w:tcPr>
            <w:tcW w:w="1440" w:type="dxa"/>
          </w:tcPr>
          <w:p w14:paraId="4387097F" w14:textId="40BD8A79" w:rsidR="007E3CB5" w:rsidRPr="00B04E77" w:rsidRDefault="005564BB" w:rsidP="00E62342">
            <w:pPr>
              <w:jc w:val="center"/>
            </w:pPr>
            <w:r>
              <w:t>358.5</w:t>
            </w:r>
          </w:p>
        </w:tc>
      </w:tr>
    </w:tbl>
    <w:p w14:paraId="38CC6A95" w14:textId="77777777" w:rsidR="007E3CB5" w:rsidRDefault="007E3CB5" w:rsidP="007E3CB5">
      <w:pPr>
        <w:pStyle w:val="2Body-Text"/>
        <w:rPr>
          <w:noProof/>
        </w:rPr>
      </w:pPr>
    </w:p>
    <w:p w14:paraId="1521961F" w14:textId="77777777" w:rsidR="007E3CB5" w:rsidRDefault="007E3CB5" w:rsidP="007E3CB5">
      <w:pPr>
        <w:pStyle w:val="2Body-Text"/>
        <w:rPr>
          <w:noProof/>
        </w:rPr>
      </w:pPr>
    </w:p>
    <w:p w14:paraId="1FE08A99" w14:textId="6FABA184" w:rsidR="007E3CB5" w:rsidRDefault="007E3CB5" w:rsidP="00C23D36">
      <w:pPr>
        <w:pStyle w:val="2Body-Text"/>
        <w:jc w:val="center"/>
        <w:rPr>
          <w:noProof/>
        </w:rPr>
      </w:pPr>
      <w:r>
        <w:rPr>
          <w:noProof/>
        </w:rPr>
        <w:drawing>
          <wp:inline distT="0" distB="0" distL="0" distR="0" wp14:anchorId="266031D4" wp14:editId="1F7114ED">
            <wp:extent cx="5287618" cy="5287618"/>
            <wp:effectExtent l="19050" t="19050" r="27940" b="279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6.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279557" cy="5279557"/>
                    </a:xfrm>
                    <a:prstGeom prst="rect">
                      <a:avLst/>
                    </a:prstGeom>
                    <a:ln w="15875">
                      <a:solidFill>
                        <a:schemeClr val="tx1"/>
                      </a:solidFill>
                    </a:ln>
                  </pic:spPr>
                </pic:pic>
              </a:graphicData>
            </a:graphic>
          </wp:inline>
        </w:drawing>
      </w:r>
    </w:p>
    <w:p w14:paraId="7B2275AB" w14:textId="6FB85759" w:rsidR="003867C2" w:rsidRDefault="003867C2" w:rsidP="003867C2">
      <w:pPr>
        <w:pStyle w:val="Caption"/>
        <w:jc w:val="center"/>
      </w:pPr>
      <w:bookmarkStart w:id="325" w:name="_Ref82514567"/>
      <w:bookmarkStart w:id="326" w:name="_Ref505868354"/>
      <w:bookmarkStart w:id="327" w:name="_Toc106973598"/>
      <w:r>
        <w:t xml:space="preserve">Figure </w:t>
      </w:r>
      <w:r>
        <w:fldChar w:fldCharType="begin"/>
      </w:r>
      <w:r>
        <w:instrText xml:space="preserve"> SEQ Figure \* ARABIC </w:instrText>
      </w:r>
      <w:r>
        <w:fldChar w:fldCharType="separate"/>
      </w:r>
      <w:r w:rsidR="00743D9F">
        <w:rPr>
          <w:noProof/>
        </w:rPr>
        <w:t>15</w:t>
      </w:r>
      <w:r>
        <w:fldChar w:fldCharType="end"/>
      </w:r>
      <w:bookmarkEnd w:id="325"/>
      <w:r w:rsidRPr="00081AB5">
        <w:t xml:space="preserve">: </w:t>
      </w:r>
      <w:r w:rsidR="00196A72">
        <w:t>San Bernard</w:t>
      </w:r>
      <w:r w:rsidRPr="00081AB5">
        <w:t xml:space="preserve"> Watershed CNMS Validation Results</w:t>
      </w:r>
      <w:bookmarkEnd w:id="327"/>
    </w:p>
    <w:bookmarkEnd w:id="326"/>
    <w:p w14:paraId="47F7C22D" w14:textId="0A6D9811" w:rsidR="007E3CB5" w:rsidRPr="001F4E43" w:rsidRDefault="007E3CB5" w:rsidP="007E3CB5">
      <w:pPr>
        <w:pStyle w:val="2Body-Text"/>
        <w:rPr>
          <w:sz w:val="18"/>
          <w:szCs w:val="18"/>
        </w:rPr>
      </w:pPr>
      <w:r w:rsidRPr="001F4E43">
        <w:rPr>
          <w:sz w:val="18"/>
          <w:szCs w:val="18"/>
        </w:rPr>
        <w:t xml:space="preserve">An overall risk for each HUC-12 watershed was calculated using the National Flood Risk Percentages Dataset and its proportional area. The weighted risk was multiplied by the percentage of points in the watershed that failed the CNMS comparison to effective to determine the priority score. </w:t>
      </w:r>
      <w:r w:rsidR="00C55775">
        <w:rPr>
          <w:sz w:val="18"/>
          <w:szCs w:val="18"/>
        </w:rPr>
        <w:fldChar w:fldCharType="begin"/>
      </w:r>
      <w:r w:rsidR="00C55775">
        <w:rPr>
          <w:sz w:val="18"/>
          <w:szCs w:val="18"/>
        </w:rPr>
        <w:instrText xml:space="preserve"> REF _Ref81923668 \h  \* MERGEFORMAT </w:instrText>
      </w:r>
      <w:r w:rsidR="00C55775">
        <w:rPr>
          <w:sz w:val="18"/>
          <w:szCs w:val="18"/>
        </w:rPr>
      </w:r>
      <w:r w:rsidR="00C55775">
        <w:rPr>
          <w:sz w:val="18"/>
          <w:szCs w:val="18"/>
        </w:rPr>
        <w:fldChar w:fldCharType="separate"/>
      </w:r>
      <w:r w:rsidR="00743D9F" w:rsidRPr="00743D9F">
        <w:rPr>
          <w:sz w:val="18"/>
          <w:szCs w:val="18"/>
        </w:rPr>
        <w:t>Figure 16</w:t>
      </w:r>
      <w:r w:rsidR="00C55775">
        <w:rPr>
          <w:sz w:val="18"/>
          <w:szCs w:val="18"/>
        </w:rPr>
        <w:fldChar w:fldCharType="end"/>
      </w:r>
      <w:r w:rsidRPr="001F4E43">
        <w:rPr>
          <w:sz w:val="18"/>
          <w:szCs w:val="18"/>
        </w:rPr>
        <w:t xml:space="preserve"> below shows the range of the HUC-12 priority scores which can be used to initiate discussions during the Discovery phase. </w:t>
      </w:r>
    </w:p>
    <w:p w14:paraId="06E11A48" w14:textId="4AF3CDA1" w:rsidR="007E3CB5" w:rsidRDefault="005564BB" w:rsidP="007E3CB5">
      <w:pPr>
        <w:pStyle w:val="2Body-Text"/>
      </w:pPr>
      <w:r>
        <w:rPr>
          <w:sz w:val="18"/>
          <w:szCs w:val="18"/>
        </w:rPr>
        <w:lastRenderedPageBreak/>
        <w:t>Cannon Gully – San Bernard River</w:t>
      </w:r>
      <w:r w:rsidR="007E3CB5" w:rsidRPr="001F4E43">
        <w:rPr>
          <w:sz w:val="18"/>
          <w:szCs w:val="18"/>
        </w:rPr>
        <w:t xml:space="preserve"> HUC-12 was determined to have the highest priority score </w:t>
      </w:r>
      <w:r>
        <w:rPr>
          <w:sz w:val="18"/>
          <w:szCs w:val="18"/>
        </w:rPr>
        <w:t>and the most need because every A5 point failed.  The next highest watershed that wasn’t entirely based on the Flood Risk Percentages was the East Bernard Creek HUC-12. The</w:t>
      </w:r>
      <w:r w:rsidR="007E3CB5" w:rsidRPr="001F4E43">
        <w:rPr>
          <w:sz w:val="18"/>
          <w:szCs w:val="18"/>
        </w:rPr>
        <w:t xml:space="preserve"> </w:t>
      </w:r>
      <w:r>
        <w:rPr>
          <w:sz w:val="18"/>
          <w:szCs w:val="18"/>
        </w:rPr>
        <w:t>City of Brazoria – San Bernard River HUC-12 had the lowest score because each A5 point passed</w:t>
      </w:r>
      <w:r w:rsidR="007E3CB5" w:rsidRPr="001F4E43">
        <w:rPr>
          <w:sz w:val="18"/>
          <w:szCs w:val="18"/>
        </w:rPr>
        <w:t>.</w:t>
      </w:r>
      <w:r>
        <w:rPr>
          <w:sz w:val="18"/>
          <w:szCs w:val="18"/>
        </w:rPr>
        <w:t xml:space="preserve"> The next lowest that wasn’t entirely based on the Flood Risk Percentages was the Sandy Branch – West Bernard Creek HUC-12.</w:t>
      </w:r>
    </w:p>
    <w:p w14:paraId="249B9A6B" w14:textId="007FCDE5" w:rsidR="007E3CB5" w:rsidRPr="00DF39C8" w:rsidRDefault="007E3CB5" w:rsidP="001F4E43">
      <w:pPr>
        <w:pStyle w:val="2Body-Text"/>
        <w:jc w:val="center"/>
      </w:pPr>
      <w:r>
        <w:rPr>
          <w:noProof/>
          <w:sz w:val="16"/>
          <w:szCs w:val="16"/>
        </w:rPr>
        <w:drawing>
          <wp:inline distT="0" distB="0" distL="0" distR="0" wp14:anchorId="420A878F" wp14:editId="5465C416">
            <wp:extent cx="5876014" cy="5876014"/>
            <wp:effectExtent l="19050" t="19050" r="10795" b="10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NMS_PriorityMap_1.png"/>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5865813" cy="5865813"/>
                    </a:xfrm>
                    <a:prstGeom prst="rect">
                      <a:avLst/>
                    </a:prstGeom>
                    <a:ln w="15875">
                      <a:solidFill>
                        <a:schemeClr val="tx1"/>
                      </a:solidFill>
                    </a:ln>
                    <a:extLst>
                      <a:ext uri="{53640926-AAD7-44D8-BBD7-CCE9431645EC}">
                        <a14:shadowObscured xmlns:a14="http://schemas.microsoft.com/office/drawing/2010/main"/>
                      </a:ext>
                    </a:extLst>
                  </pic:spPr>
                </pic:pic>
              </a:graphicData>
            </a:graphic>
          </wp:inline>
        </w:drawing>
      </w:r>
    </w:p>
    <w:p w14:paraId="29590A49" w14:textId="11BC30FE" w:rsidR="007E3CB5" w:rsidRPr="00C8360F" w:rsidRDefault="003867C2" w:rsidP="003867C2">
      <w:pPr>
        <w:pStyle w:val="Caption"/>
        <w:jc w:val="center"/>
      </w:pPr>
      <w:bookmarkStart w:id="328" w:name="_Ref81923668"/>
      <w:bookmarkStart w:id="329" w:name="_Toc106973599"/>
      <w:r>
        <w:t xml:space="preserve">Figure </w:t>
      </w:r>
      <w:r>
        <w:fldChar w:fldCharType="begin"/>
      </w:r>
      <w:r>
        <w:instrText xml:space="preserve"> SEQ Figure \* ARABIC </w:instrText>
      </w:r>
      <w:r>
        <w:fldChar w:fldCharType="separate"/>
      </w:r>
      <w:r w:rsidR="00743D9F">
        <w:rPr>
          <w:noProof/>
        </w:rPr>
        <w:t>16</w:t>
      </w:r>
      <w:r>
        <w:fldChar w:fldCharType="end"/>
      </w:r>
      <w:bookmarkEnd w:id="328"/>
      <w:r w:rsidRPr="00537B02">
        <w:t xml:space="preserve">: Ranking of </w:t>
      </w:r>
      <w:r w:rsidR="00196A72">
        <w:t>San Bernard</w:t>
      </w:r>
      <w:r w:rsidRPr="00537B02">
        <w:t xml:space="preserve"> Watershed HUC-12s</w:t>
      </w:r>
      <w:bookmarkEnd w:id="329"/>
    </w:p>
    <w:p w14:paraId="077CD4FB" w14:textId="77777777" w:rsidR="003521F5" w:rsidRPr="003521F5" w:rsidRDefault="003521F5" w:rsidP="003521F5">
      <w:pPr>
        <w:pStyle w:val="BodyText"/>
      </w:pPr>
    </w:p>
    <w:p w14:paraId="34EF646F" w14:textId="0517B700" w:rsidR="00EC6519" w:rsidRDefault="00E209B0" w:rsidP="00EC6519">
      <w:pPr>
        <w:pStyle w:val="Heading2"/>
      </w:pPr>
      <w:bookmarkStart w:id="330" w:name="_Toc106973581"/>
      <w:r>
        <w:t>Flood Risk Analysis</w:t>
      </w:r>
      <w:bookmarkEnd w:id="330"/>
      <w:r>
        <w:t xml:space="preserve"> </w:t>
      </w:r>
    </w:p>
    <w:p w14:paraId="30AF5A18" w14:textId="7BC73B85" w:rsidR="00353DB2" w:rsidRPr="00197A2E" w:rsidRDefault="00353DB2" w:rsidP="00353DB2">
      <w:pPr>
        <w:pStyle w:val="2Body-Text"/>
        <w:rPr>
          <w:sz w:val="18"/>
          <w:szCs w:val="18"/>
        </w:rPr>
      </w:pPr>
      <w:r w:rsidRPr="00197A2E">
        <w:rPr>
          <w:sz w:val="18"/>
          <w:szCs w:val="18"/>
        </w:rPr>
        <w:t>A flood risk analysis was performed for this project.  The updated 1</w:t>
      </w:r>
      <w:r w:rsidR="009F3DB9" w:rsidRPr="009F3DB9">
        <w:rPr>
          <w:sz w:val="18"/>
          <w:szCs w:val="18"/>
        </w:rPr>
        <w:t>-percent</w:t>
      </w:r>
      <w:r w:rsidRPr="00197A2E">
        <w:rPr>
          <w:sz w:val="18"/>
          <w:szCs w:val="18"/>
        </w:rPr>
        <w:t xml:space="preserve"> annual chance and 0.2</w:t>
      </w:r>
      <w:r w:rsidR="009F3DB9" w:rsidRPr="009F3DB9">
        <w:rPr>
          <w:sz w:val="18"/>
          <w:szCs w:val="18"/>
        </w:rPr>
        <w:t>-percent</w:t>
      </w:r>
      <w:r w:rsidRPr="00197A2E">
        <w:rPr>
          <w:sz w:val="18"/>
          <w:szCs w:val="18"/>
        </w:rPr>
        <w:t xml:space="preserve"> annual chance depth grids were used to calculate the potential flood losses.  The loss results are stored in the S_FRAC_AR spatial file within the FRD geodatabase.  All results are reported in whole dollar values.</w:t>
      </w:r>
    </w:p>
    <w:p w14:paraId="522013EC" w14:textId="77777777" w:rsidR="00353DB2" w:rsidRPr="00197A2E" w:rsidRDefault="00353DB2" w:rsidP="00353DB2">
      <w:pPr>
        <w:pStyle w:val="2Body-Text"/>
        <w:rPr>
          <w:sz w:val="18"/>
          <w:szCs w:val="18"/>
        </w:rPr>
      </w:pPr>
      <w:r w:rsidRPr="00197A2E">
        <w:rPr>
          <w:sz w:val="18"/>
          <w:szCs w:val="18"/>
        </w:rPr>
        <w:t xml:space="preserve">Hazus version 4.2 (SP03) was used for the basic and refined loss analysis. </w:t>
      </w:r>
    </w:p>
    <w:p w14:paraId="33A93055" w14:textId="77777777" w:rsidR="00353DB2" w:rsidRPr="00197A2E" w:rsidRDefault="00353DB2" w:rsidP="00353DB2">
      <w:pPr>
        <w:pStyle w:val="2Body-Text"/>
        <w:rPr>
          <w:rStyle w:val="Hyperlink"/>
          <w:sz w:val="18"/>
          <w:szCs w:val="18"/>
        </w:rPr>
      </w:pPr>
      <w:r w:rsidRPr="00197A2E">
        <w:rPr>
          <w:sz w:val="18"/>
          <w:szCs w:val="18"/>
        </w:rPr>
        <w:t xml:space="preserve">The losses are reported via census blocks.  It is important to note that Hazus version 4.2 (SP03) uses dasymetric census blocks.  Dasymetric mapping removes undeveloped areas (such as areas covered by other bodies of water, wetlands, or forests) from the census blocks, changing their shape and reducing their size in these areas.  For more </w:t>
      </w:r>
      <w:r w:rsidRPr="00197A2E">
        <w:rPr>
          <w:sz w:val="18"/>
          <w:szCs w:val="18"/>
        </w:rPr>
        <w:lastRenderedPageBreak/>
        <w:t xml:space="preserve">information on dasymetric data visit FEMA’s </w:t>
      </w:r>
      <w:hyperlink r:id="rId30" w:history="1">
        <w:r w:rsidRPr="00197A2E">
          <w:rPr>
            <w:rStyle w:val="Hyperlink"/>
            <w:sz w:val="18"/>
            <w:szCs w:val="18"/>
          </w:rPr>
          <w:t>Media Library</w:t>
        </w:r>
      </w:hyperlink>
      <w:r w:rsidRPr="00197A2E">
        <w:rPr>
          <w:sz w:val="18"/>
          <w:szCs w:val="18"/>
        </w:rPr>
        <w:t xml:space="preserve"> for the </w:t>
      </w:r>
      <w:hyperlink r:id="rId31" w:history="1">
        <w:r w:rsidRPr="00197A2E">
          <w:rPr>
            <w:rStyle w:val="Hyperlink"/>
            <w:sz w:val="18"/>
            <w:szCs w:val="18"/>
          </w:rPr>
          <w:t>Hazus-MH Data Inventories: Dasymetric vs. Homogenous</w:t>
        </w:r>
      </w:hyperlink>
      <w:r w:rsidRPr="00197A2E">
        <w:rPr>
          <w:sz w:val="18"/>
          <w:szCs w:val="18"/>
        </w:rPr>
        <w:t xml:space="preserve">, or </w:t>
      </w:r>
      <w:hyperlink r:id="rId32" w:history="1">
        <w:r w:rsidRPr="00197A2E">
          <w:rPr>
            <w:rStyle w:val="Hyperlink"/>
            <w:sz w:val="18"/>
            <w:szCs w:val="18"/>
          </w:rPr>
          <w:t>Hazus 3.0 Dasymetric Data Overview</w:t>
        </w:r>
      </w:hyperlink>
      <w:r w:rsidRPr="00197A2E">
        <w:rPr>
          <w:rStyle w:val="Hyperlink"/>
          <w:sz w:val="18"/>
          <w:szCs w:val="18"/>
        </w:rPr>
        <w:t>.</w:t>
      </w:r>
    </w:p>
    <w:p w14:paraId="3116E614" w14:textId="49E126B1" w:rsidR="00CA2219" w:rsidRPr="00D15D84" w:rsidRDefault="00353DB2" w:rsidP="00D15D84">
      <w:pPr>
        <w:pStyle w:val="2Body-Text"/>
        <w:rPr>
          <w:sz w:val="18"/>
          <w:szCs w:val="18"/>
        </w:rPr>
      </w:pPr>
      <w:r w:rsidRPr="00197A2E">
        <w:rPr>
          <w:rStyle w:val="Hyperlink"/>
          <w:color w:val="auto"/>
          <w:sz w:val="18"/>
          <w:szCs w:val="18"/>
          <w:u w:val="none"/>
        </w:rPr>
        <w:t>Hazus analysis was performed by county</w:t>
      </w:r>
      <w:r w:rsidRPr="00197A2E">
        <w:rPr>
          <w:sz w:val="18"/>
          <w:szCs w:val="18"/>
        </w:rPr>
        <w:t xml:space="preserve"> </w:t>
      </w:r>
      <w:r w:rsidRPr="00197A2E">
        <w:rPr>
          <w:rStyle w:val="Hyperlink"/>
          <w:color w:val="auto"/>
          <w:sz w:val="18"/>
          <w:szCs w:val="18"/>
          <w:u w:val="none"/>
        </w:rPr>
        <w:t xml:space="preserve">within the project watershed extents for each return period to ensure proper model processing. A summary of results for these counties for the 1-percent a.c.e. scenarios are shown in </w:t>
      </w:r>
      <w:r w:rsidR="00D15D84">
        <w:rPr>
          <w:rStyle w:val="Hyperlink"/>
          <w:color w:val="auto"/>
          <w:sz w:val="18"/>
          <w:szCs w:val="18"/>
          <w:u w:val="none"/>
        </w:rPr>
        <w:fldChar w:fldCharType="begin"/>
      </w:r>
      <w:r w:rsidR="00D15D84">
        <w:rPr>
          <w:rStyle w:val="Hyperlink"/>
          <w:color w:val="auto"/>
          <w:sz w:val="18"/>
          <w:szCs w:val="18"/>
          <w:u w:val="none"/>
        </w:rPr>
        <w:instrText xml:space="preserve"> REF _Ref82514931 \h  \* MERGEFORMAT </w:instrText>
      </w:r>
      <w:r w:rsidR="00D15D84">
        <w:rPr>
          <w:rStyle w:val="Hyperlink"/>
          <w:color w:val="auto"/>
          <w:sz w:val="18"/>
          <w:szCs w:val="18"/>
          <w:u w:val="none"/>
        </w:rPr>
      </w:r>
      <w:r w:rsidR="00D15D84">
        <w:rPr>
          <w:rStyle w:val="Hyperlink"/>
          <w:color w:val="auto"/>
          <w:sz w:val="18"/>
          <w:szCs w:val="18"/>
          <w:u w:val="none"/>
        </w:rPr>
        <w:fldChar w:fldCharType="separate"/>
      </w:r>
      <w:r w:rsidR="00743D9F" w:rsidRPr="00743D9F">
        <w:rPr>
          <w:rStyle w:val="Hyperlink"/>
          <w:color w:val="auto"/>
          <w:sz w:val="18"/>
          <w:szCs w:val="18"/>
          <w:u w:val="none"/>
        </w:rPr>
        <w:t>Table 17</w:t>
      </w:r>
      <w:r w:rsidR="00D15D84">
        <w:rPr>
          <w:rStyle w:val="Hyperlink"/>
          <w:color w:val="auto"/>
          <w:sz w:val="18"/>
          <w:szCs w:val="18"/>
          <w:u w:val="none"/>
        </w:rPr>
        <w:fldChar w:fldCharType="end"/>
      </w:r>
      <w:r w:rsidR="00D15D84">
        <w:rPr>
          <w:rStyle w:val="Hyperlink"/>
          <w:color w:val="auto"/>
          <w:sz w:val="18"/>
          <w:szCs w:val="18"/>
          <w:u w:val="none"/>
        </w:rPr>
        <w:t>.</w:t>
      </w:r>
    </w:p>
    <w:p w14:paraId="2DE0F113" w14:textId="75A43537" w:rsidR="00353DB2" w:rsidRDefault="00353DB2" w:rsidP="00353DB2">
      <w:pPr>
        <w:pStyle w:val="Caption"/>
        <w:jc w:val="center"/>
      </w:pPr>
    </w:p>
    <w:p w14:paraId="12E5D971" w14:textId="558A94D4" w:rsidR="00D15D84" w:rsidRDefault="00D15D84" w:rsidP="00D15D84">
      <w:pPr>
        <w:pStyle w:val="Caption"/>
        <w:jc w:val="center"/>
      </w:pPr>
      <w:bookmarkStart w:id="331" w:name="_Ref82514931"/>
      <w:bookmarkStart w:id="332" w:name="_Toc106973616"/>
      <w:r>
        <w:t xml:space="preserve">Table </w:t>
      </w:r>
      <w:r>
        <w:fldChar w:fldCharType="begin"/>
      </w:r>
      <w:r>
        <w:instrText xml:space="preserve"> SEQ Table \* ARABIC </w:instrText>
      </w:r>
      <w:r>
        <w:fldChar w:fldCharType="separate"/>
      </w:r>
      <w:r w:rsidR="00743D9F">
        <w:rPr>
          <w:noProof/>
        </w:rPr>
        <w:t>17</w:t>
      </w:r>
      <w:r>
        <w:fldChar w:fldCharType="end"/>
      </w:r>
      <w:bookmarkEnd w:id="331"/>
      <w:r w:rsidRPr="009A3E7A">
        <w:t>: Hazus 4.2 (SP03) Results for 1-Percent-Annual-Chance (100 year) Scenario</w:t>
      </w:r>
      <w:bookmarkEnd w:id="332"/>
    </w:p>
    <w:tbl>
      <w:tblPr>
        <w:tblStyle w:val="CompassTable"/>
        <w:tblW w:w="9489" w:type="dxa"/>
        <w:jc w:val="center"/>
        <w:tblLayout w:type="fixed"/>
        <w:tblLook w:val="04A0" w:firstRow="1" w:lastRow="0" w:firstColumn="1" w:lastColumn="0" w:noHBand="0" w:noVBand="1"/>
      </w:tblPr>
      <w:tblGrid>
        <w:gridCol w:w="1915"/>
        <w:gridCol w:w="2160"/>
        <w:gridCol w:w="2707"/>
        <w:gridCol w:w="2707"/>
      </w:tblGrid>
      <w:tr w:rsidR="004A738C" w:rsidRPr="007E3CB5" w14:paraId="26FA1EE4" w14:textId="47D012D2" w:rsidTr="004A738C">
        <w:trPr>
          <w:cnfStyle w:val="100000000000" w:firstRow="1" w:lastRow="0" w:firstColumn="0" w:lastColumn="0" w:oddVBand="0" w:evenVBand="0" w:oddHBand="0" w:evenHBand="0" w:firstRowFirstColumn="0" w:firstRowLastColumn="0" w:lastRowFirstColumn="0" w:lastRowLastColumn="0"/>
          <w:trHeight w:val="404"/>
          <w:jc w:val="center"/>
        </w:trPr>
        <w:tc>
          <w:tcPr>
            <w:tcW w:w="1915" w:type="dxa"/>
            <w:shd w:val="clear" w:color="auto" w:fill="00B5E2" w:themeFill="accent1"/>
            <w:hideMark/>
          </w:tcPr>
          <w:p w14:paraId="22709721" w14:textId="7DE6D71F" w:rsidR="004A738C" w:rsidRPr="007E3CB5" w:rsidRDefault="004A738C" w:rsidP="00353DB2">
            <w:r>
              <w:t>County</w:t>
            </w:r>
          </w:p>
        </w:tc>
        <w:tc>
          <w:tcPr>
            <w:tcW w:w="2160" w:type="dxa"/>
            <w:shd w:val="clear" w:color="auto" w:fill="00B5E2" w:themeFill="accent1"/>
            <w:hideMark/>
          </w:tcPr>
          <w:p w14:paraId="5462863C" w14:textId="08D69626" w:rsidR="004A738C" w:rsidRPr="007E3CB5" w:rsidRDefault="004A738C" w:rsidP="00353DB2">
            <w:r>
              <w:t>Full Replacement – Total Loss</w:t>
            </w:r>
          </w:p>
        </w:tc>
        <w:tc>
          <w:tcPr>
            <w:tcW w:w="2707" w:type="dxa"/>
            <w:shd w:val="clear" w:color="auto" w:fill="00B5E2" w:themeFill="accent1"/>
            <w:hideMark/>
          </w:tcPr>
          <w:p w14:paraId="09739639" w14:textId="496EB1B3" w:rsidR="004A738C" w:rsidRDefault="00C57801" w:rsidP="00353DB2">
            <w:pPr>
              <w:jc w:val="center"/>
            </w:pPr>
            <w:r>
              <w:t>Dollar Exp</w:t>
            </w:r>
            <w:r w:rsidR="004A738C">
              <w:t>osure</w:t>
            </w:r>
          </w:p>
          <w:p w14:paraId="45C8B9E0" w14:textId="7D14B087" w:rsidR="004A738C" w:rsidRDefault="004A738C" w:rsidP="00353DB2">
            <w:pPr>
              <w:jc w:val="center"/>
            </w:pPr>
            <w:r>
              <w:t>(Replacement Value) -</w:t>
            </w:r>
          </w:p>
          <w:p w14:paraId="62C47CF1" w14:textId="06BCBEC3" w:rsidR="004A738C" w:rsidRPr="007E3CB5" w:rsidRDefault="004A738C" w:rsidP="00353DB2">
            <w:pPr>
              <w:jc w:val="center"/>
            </w:pPr>
            <w:r>
              <w:t>Buildings</w:t>
            </w:r>
          </w:p>
        </w:tc>
        <w:tc>
          <w:tcPr>
            <w:tcW w:w="2707" w:type="dxa"/>
            <w:shd w:val="clear" w:color="auto" w:fill="00B5E2" w:themeFill="accent1"/>
          </w:tcPr>
          <w:p w14:paraId="77600B2F" w14:textId="77777777" w:rsidR="004A738C" w:rsidRDefault="004A738C" w:rsidP="00353DB2">
            <w:pPr>
              <w:jc w:val="center"/>
            </w:pPr>
            <w:r>
              <w:t>Dollar Exposure</w:t>
            </w:r>
          </w:p>
          <w:p w14:paraId="146EDAA2" w14:textId="432A104C" w:rsidR="004A738C" w:rsidRDefault="004A738C" w:rsidP="00353DB2">
            <w:pPr>
              <w:jc w:val="center"/>
            </w:pPr>
            <w:r>
              <w:t>(Replacement Value) - Contents</w:t>
            </w:r>
          </w:p>
        </w:tc>
      </w:tr>
      <w:tr w:rsidR="004A738C" w:rsidRPr="007E3CB5" w14:paraId="08E30FC3" w14:textId="7BC6323E" w:rsidTr="008C2A01">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647FD589" w14:textId="6F97C2CB" w:rsidR="004A738C" w:rsidRPr="007E3CB5" w:rsidRDefault="008C2A01" w:rsidP="00353DB2">
            <w:r>
              <w:t>Austin</w:t>
            </w:r>
          </w:p>
        </w:tc>
        <w:tc>
          <w:tcPr>
            <w:tcW w:w="2160" w:type="dxa"/>
          </w:tcPr>
          <w:p w14:paraId="172FD844" w14:textId="48D500B6" w:rsidR="004A738C" w:rsidRPr="007E3CB5" w:rsidRDefault="009A5783" w:rsidP="00425B8E">
            <w:pPr>
              <w:jc w:val="center"/>
            </w:pPr>
            <w:r>
              <w:t>$</w:t>
            </w:r>
            <w:r w:rsidR="008C2A01" w:rsidRPr="008C2A01">
              <w:t>545</w:t>
            </w:r>
            <w:r>
              <w:t>,</w:t>
            </w:r>
            <w:r w:rsidR="008C2A01" w:rsidRPr="008C2A01">
              <w:t>48</w:t>
            </w:r>
            <w:r>
              <w:t>,</w:t>
            </w:r>
            <w:r w:rsidR="008C2A01" w:rsidRPr="008C2A01">
              <w:t>000</w:t>
            </w:r>
          </w:p>
        </w:tc>
        <w:tc>
          <w:tcPr>
            <w:tcW w:w="2707" w:type="dxa"/>
          </w:tcPr>
          <w:p w14:paraId="218866F9" w14:textId="4F046CBB" w:rsidR="004A738C" w:rsidRPr="007E3CB5" w:rsidRDefault="009A5783" w:rsidP="00353DB2">
            <w:pPr>
              <w:jc w:val="center"/>
            </w:pPr>
            <w:r>
              <w:t>$</w:t>
            </w:r>
            <w:r w:rsidR="008C2A01" w:rsidRPr="008C2A01">
              <w:t>482</w:t>
            </w:r>
            <w:r>
              <w:t>,</w:t>
            </w:r>
            <w:r w:rsidR="008C2A01" w:rsidRPr="008C2A01">
              <w:t>129</w:t>
            </w:r>
            <w:r>
              <w:t>,</w:t>
            </w:r>
            <w:r w:rsidR="008C2A01" w:rsidRPr="008C2A01">
              <w:t>000</w:t>
            </w:r>
          </w:p>
        </w:tc>
        <w:tc>
          <w:tcPr>
            <w:tcW w:w="2707" w:type="dxa"/>
          </w:tcPr>
          <w:p w14:paraId="7D8279F8" w14:textId="6D3B2220" w:rsidR="004A738C" w:rsidRPr="007E3CB5" w:rsidRDefault="009A5783" w:rsidP="00353DB2">
            <w:pPr>
              <w:jc w:val="center"/>
            </w:pPr>
            <w:r>
              <w:t>$</w:t>
            </w:r>
            <w:r w:rsidR="008C2A01" w:rsidRPr="008C2A01">
              <w:t>28</w:t>
            </w:r>
            <w:r>
              <w:t>,</w:t>
            </w:r>
            <w:r w:rsidR="008C2A01" w:rsidRPr="008C2A01">
              <w:t>0373</w:t>
            </w:r>
            <w:r>
              <w:t>,</w:t>
            </w:r>
            <w:r w:rsidR="008C2A01" w:rsidRPr="008C2A01">
              <w:t>000</w:t>
            </w:r>
          </w:p>
        </w:tc>
      </w:tr>
      <w:tr w:rsidR="004A738C" w:rsidRPr="009B2120" w14:paraId="1B14B61F" w14:textId="118E0C44" w:rsidTr="008C2A01">
        <w:trPr>
          <w:cnfStyle w:val="000000010000" w:firstRow="0" w:lastRow="0" w:firstColumn="0" w:lastColumn="0" w:oddVBand="0" w:evenVBand="0" w:oddHBand="0" w:evenHBand="1" w:firstRowFirstColumn="0" w:firstRowLastColumn="0" w:lastRowFirstColumn="0" w:lastRowLastColumn="0"/>
          <w:jc w:val="center"/>
        </w:trPr>
        <w:tc>
          <w:tcPr>
            <w:tcW w:w="1915" w:type="dxa"/>
          </w:tcPr>
          <w:p w14:paraId="09E07340" w14:textId="2C18CCED" w:rsidR="004A738C" w:rsidRPr="007E3CB5" w:rsidRDefault="008C2A01" w:rsidP="00353DB2">
            <w:r>
              <w:t>Brazoria</w:t>
            </w:r>
          </w:p>
        </w:tc>
        <w:tc>
          <w:tcPr>
            <w:tcW w:w="2160" w:type="dxa"/>
          </w:tcPr>
          <w:p w14:paraId="02B215B3" w14:textId="7D5AAFA2" w:rsidR="004A738C" w:rsidRPr="007E3CB5" w:rsidRDefault="009A5783" w:rsidP="00425B8E">
            <w:pPr>
              <w:jc w:val="center"/>
            </w:pPr>
            <w:r>
              <w:t>$</w:t>
            </w:r>
            <w:r w:rsidRPr="009A5783">
              <w:t>361</w:t>
            </w:r>
            <w:r>
              <w:t>,</w:t>
            </w:r>
            <w:r w:rsidRPr="009A5783">
              <w:t>610</w:t>
            </w:r>
            <w:r>
              <w:t>,</w:t>
            </w:r>
            <w:r w:rsidRPr="009A5783">
              <w:t>000</w:t>
            </w:r>
          </w:p>
        </w:tc>
        <w:tc>
          <w:tcPr>
            <w:tcW w:w="2707" w:type="dxa"/>
          </w:tcPr>
          <w:p w14:paraId="04F73764" w14:textId="1B10DE2D" w:rsidR="004A738C" w:rsidRPr="00B04E77" w:rsidRDefault="009A5783" w:rsidP="00353DB2">
            <w:pPr>
              <w:jc w:val="center"/>
            </w:pPr>
            <w:r>
              <w:t>$</w:t>
            </w:r>
            <w:r w:rsidRPr="009A5783">
              <w:t>2</w:t>
            </w:r>
            <w:r>
              <w:t>,</w:t>
            </w:r>
            <w:r w:rsidRPr="009A5783">
              <w:t>255</w:t>
            </w:r>
            <w:r>
              <w:t>,</w:t>
            </w:r>
            <w:r w:rsidRPr="009A5783">
              <w:t>042</w:t>
            </w:r>
            <w:r>
              <w:t>,</w:t>
            </w:r>
            <w:r w:rsidRPr="009A5783">
              <w:t>000</w:t>
            </w:r>
          </w:p>
        </w:tc>
        <w:tc>
          <w:tcPr>
            <w:tcW w:w="2707" w:type="dxa"/>
          </w:tcPr>
          <w:p w14:paraId="11795935" w14:textId="712835A4" w:rsidR="004A738C" w:rsidRPr="007E3CB5" w:rsidRDefault="009A5783" w:rsidP="00353DB2">
            <w:pPr>
              <w:jc w:val="center"/>
            </w:pPr>
            <w:r>
              <w:t>$</w:t>
            </w:r>
            <w:r w:rsidRPr="009A5783">
              <w:t>1</w:t>
            </w:r>
            <w:r>
              <w:t>,</w:t>
            </w:r>
            <w:r w:rsidRPr="009A5783">
              <w:t>312</w:t>
            </w:r>
            <w:r>
              <w:t>,</w:t>
            </w:r>
            <w:r w:rsidRPr="009A5783">
              <w:t>526</w:t>
            </w:r>
            <w:r>
              <w:t>,</w:t>
            </w:r>
            <w:r w:rsidRPr="009A5783">
              <w:t>000</w:t>
            </w:r>
          </w:p>
        </w:tc>
      </w:tr>
      <w:tr w:rsidR="00F96FF6" w:rsidRPr="009B2120" w14:paraId="1296C93F" w14:textId="77777777" w:rsidTr="00F96FF6">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481081C5" w14:textId="0280220C" w:rsidR="00F96FF6" w:rsidRDefault="008C2A01" w:rsidP="00353DB2">
            <w:r>
              <w:t>Colorado</w:t>
            </w:r>
          </w:p>
        </w:tc>
        <w:tc>
          <w:tcPr>
            <w:tcW w:w="2160" w:type="dxa"/>
          </w:tcPr>
          <w:p w14:paraId="3C4F422D" w14:textId="4C937C21" w:rsidR="00F96FF6" w:rsidRPr="007E3CB5" w:rsidRDefault="006D7110" w:rsidP="00425B8E">
            <w:pPr>
              <w:jc w:val="center"/>
            </w:pPr>
            <w:r>
              <w:t>$</w:t>
            </w:r>
            <w:r w:rsidR="00D43F2D" w:rsidRPr="00D43F2D">
              <w:t>12</w:t>
            </w:r>
            <w:r>
              <w:t>,</w:t>
            </w:r>
            <w:r w:rsidR="00D43F2D" w:rsidRPr="00D43F2D">
              <w:t>546</w:t>
            </w:r>
            <w:r>
              <w:t>,</w:t>
            </w:r>
            <w:r w:rsidR="00D43F2D" w:rsidRPr="00D43F2D">
              <w:t>000</w:t>
            </w:r>
          </w:p>
        </w:tc>
        <w:tc>
          <w:tcPr>
            <w:tcW w:w="2707" w:type="dxa"/>
          </w:tcPr>
          <w:p w14:paraId="47AA897F" w14:textId="198863ED" w:rsidR="00F96FF6" w:rsidRPr="00B04E77" w:rsidRDefault="006D7110" w:rsidP="00353DB2">
            <w:pPr>
              <w:jc w:val="center"/>
            </w:pPr>
            <w:r>
              <w:t>$</w:t>
            </w:r>
            <w:r w:rsidR="00D43F2D" w:rsidRPr="00D43F2D">
              <w:t>237</w:t>
            </w:r>
            <w:r>
              <w:t>,</w:t>
            </w:r>
            <w:r w:rsidR="00D43F2D" w:rsidRPr="00D43F2D">
              <w:t>830</w:t>
            </w:r>
            <w:r>
              <w:t>,</w:t>
            </w:r>
            <w:r w:rsidR="00D43F2D" w:rsidRPr="00D43F2D">
              <w:t>000</w:t>
            </w:r>
          </w:p>
        </w:tc>
        <w:tc>
          <w:tcPr>
            <w:tcW w:w="2707" w:type="dxa"/>
          </w:tcPr>
          <w:p w14:paraId="74699C1C" w14:textId="7C612FBF" w:rsidR="00F96FF6" w:rsidRPr="007E3CB5" w:rsidRDefault="006D7110" w:rsidP="00353DB2">
            <w:pPr>
              <w:jc w:val="center"/>
            </w:pPr>
            <w:r>
              <w:t>$</w:t>
            </w:r>
            <w:r w:rsidR="00D43F2D" w:rsidRPr="00D43F2D">
              <w:t>140</w:t>
            </w:r>
            <w:r>
              <w:t>,</w:t>
            </w:r>
            <w:r w:rsidR="00D43F2D" w:rsidRPr="00D43F2D">
              <w:t>421</w:t>
            </w:r>
            <w:r>
              <w:t>,</w:t>
            </w:r>
            <w:r w:rsidR="00D43F2D" w:rsidRPr="00D43F2D">
              <w:t>000</w:t>
            </w:r>
          </w:p>
        </w:tc>
      </w:tr>
      <w:tr w:rsidR="008C2A01" w:rsidRPr="009B2120" w14:paraId="1CA03858" w14:textId="77777777" w:rsidTr="00F96FF6">
        <w:trPr>
          <w:cnfStyle w:val="000000010000" w:firstRow="0" w:lastRow="0" w:firstColumn="0" w:lastColumn="0" w:oddVBand="0" w:evenVBand="0" w:oddHBand="0" w:evenHBand="1" w:firstRowFirstColumn="0" w:firstRowLastColumn="0" w:lastRowFirstColumn="0" w:lastRowLastColumn="0"/>
          <w:jc w:val="center"/>
        </w:trPr>
        <w:tc>
          <w:tcPr>
            <w:tcW w:w="1915" w:type="dxa"/>
          </w:tcPr>
          <w:p w14:paraId="71C0328B" w14:textId="5999A242" w:rsidR="008C2A01" w:rsidRDefault="008C2A01" w:rsidP="00353DB2">
            <w:r>
              <w:t>Fort Bend</w:t>
            </w:r>
          </w:p>
        </w:tc>
        <w:tc>
          <w:tcPr>
            <w:tcW w:w="2160" w:type="dxa"/>
          </w:tcPr>
          <w:p w14:paraId="755FF122" w14:textId="3173E17C" w:rsidR="008C2A01" w:rsidRPr="007E3CB5" w:rsidRDefault="000201CE" w:rsidP="00425B8E">
            <w:pPr>
              <w:jc w:val="center"/>
            </w:pPr>
            <w:r>
              <w:t>$</w:t>
            </w:r>
            <w:r w:rsidR="0048221B" w:rsidRPr="0048221B">
              <w:t>105</w:t>
            </w:r>
            <w:r>
              <w:t>,</w:t>
            </w:r>
            <w:r w:rsidR="0048221B" w:rsidRPr="0048221B">
              <w:t>707</w:t>
            </w:r>
            <w:r>
              <w:t>,</w:t>
            </w:r>
            <w:r w:rsidR="0048221B" w:rsidRPr="0048221B">
              <w:t>000</w:t>
            </w:r>
          </w:p>
        </w:tc>
        <w:tc>
          <w:tcPr>
            <w:tcW w:w="2707" w:type="dxa"/>
          </w:tcPr>
          <w:p w14:paraId="7CB2A21B" w14:textId="707BA82B" w:rsidR="008C2A01" w:rsidRPr="00B04E77" w:rsidRDefault="000201CE" w:rsidP="00353DB2">
            <w:pPr>
              <w:jc w:val="center"/>
            </w:pPr>
            <w:r>
              <w:t>$</w:t>
            </w:r>
            <w:r w:rsidR="0048221B" w:rsidRPr="0048221B">
              <w:t>789</w:t>
            </w:r>
            <w:r>
              <w:t>,</w:t>
            </w:r>
            <w:r w:rsidR="0048221B" w:rsidRPr="0048221B">
              <w:t>506</w:t>
            </w:r>
            <w:r>
              <w:t>,</w:t>
            </w:r>
            <w:r w:rsidR="0048221B" w:rsidRPr="0048221B">
              <w:t>000</w:t>
            </w:r>
          </w:p>
        </w:tc>
        <w:tc>
          <w:tcPr>
            <w:tcW w:w="2707" w:type="dxa"/>
          </w:tcPr>
          <w:p w14:paraId="6C01D048" w14:textId="6B28DE61" w:rsidR="008C2A01" w:rsidRPr="007E3CB5" w:rsidRDefault="0048221B" w:rsidP="00353DB2">
            <w:pPr>
              <w:jc w:val="center"/>
            </w:pPr>
            <w:r w:rsidRPr="0048221B">
              <w:t>469</w:t>
            </w:r>
            <w:r w:rsidR="000201CE">
              <w:t>,</w:t>
            </w:r>
            <w:r w:rsidRPr="0048221B">
              <w:t>026</w:t>
            </w:r>
            <w:r w:rsidR="000201CE">
              <w:t>,</w:t>
            </w:r>
            <w:r w:rsidRPr="0048221B">
              <w:t>000</w:t>
            </w:r>
          </w:p>
        </w:tc>
      </w:tr>
      <w:tr w:rsidR="008C2A01" w:rsidRPr="009B2120" w14:paraId="01955990" w14:textId="77777777" w:rsidTr="00F96FF6">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07F95C06" w14:textId="792F0DB7" w:rsidR="008C2A01" w:rsidRDefault="008C2A01" w:rsidP="00353DB2">
            <w:r>
              <w:t>Matagorda</w:t>
            </w:r>
          </w:p>
        </w:tc>
        <w:tc>
          <w:tcPr>
            <w:tcW w:w="2160" w:type="dxa"/>
          </w:tcPr>
          <w:p w14:paraId="044C1804" w14:textId="267022F0" w:rsidR="008C2A01" w:rsidRPr="007E3CB5" w:rsidRDefault="0048221B" w:rsidP="00425B8E">
            <w:pPr>
              <w:jc w:val="center"/>
            </w:pPr>
            <w:r>
              <w:t>0</w:t>
            </w:r>
          </w:p>
        </w:tc>
        <w:tc>
          <w:tcPr>
            <w:tcW w:w="2707" w:type="dxa"/>
          </w:tcPr>
          <w:p w14:paraId="76421004" w14:textId="79A3F715" w:rsidR="008C2A01" w:rsidRPr="00B04E77" w:rsidRDefault="000201CE" w:rsidP="00353DB2">
            <w:pPr>
              <w:jc w:val="center"/>
            </w:pPr>
            <w:r>
              <w:t>$</w:t>
            </w:r>
            <w:r w:rsidR="0048221B" w:rsidRPr="0048221B">
              <w:t>3</w:t>
            </w:r>
            <w:r>
              <w:t>,</w:t>
            </w:r>
            <w:r w:rsidR="0048221B" w:rsidRPr="0048221B">
              <w:t>134</w:t>
            </w:r>
            <w:r>
              <w:t>,</w:t>
            </w:r>
            <w:r w:rsidR="0048221B" w:rsidRPr="0048221B">
              <w:t>000</w:t>
            </w:r>
          </w:p>
        </w:tc>
        <w:tc>
          <w:tcPr>
            <w:tcW w:w="2707" w:type="dxa"/>
          </w:tcPr>
          <w:p w14:paraId="5F6D5CFE" w14:textId="68759B3C" w:rsidR="008C2A01" w:rsidRPr="007E3CB5" w:rsidRDefault="000201CE" w:rsidP="00353DB2">
            <w:pPr>
              <w:jc w:val="center"/>
            </w:pPr>
            <w:r>
              <w:t>$</w:t>
            </w:r>
            <w:r w:rsidR="0048221B" w:rsidRPr="0048221B">
              <w:t>1</w:t>
            </w:r>
            <w:r>
              <w:t>,</w:t>
            </w:r>
            <w:r w:rsidR="0048221B" w:rsidRPr="0048221B">
              <w:t>630</w:t>
            </w:r>
            <w:r>
              <w:t>,</w:t>
            </w:r>
            <w:r w:rsidR="0048221B" w:rsidRPr="0048221B">
              <w:t>000</w:t>
            </w:r>
          </w:p>
        </w:tc>
      </w:tr>
      <w:tr w:rsidR="008C2A01" w:rsidRPr="009B2120" w14:paraId="6DB67D48" w14:textId="77777777" w:rsidTr="00F96FF6">
        <w:trPr>
          <w:cnfStyle w:val="000000010000" w:firstRow="0" w:lastRow="0" w:firstColumn="0" w:lastColumn="0" w:oddVBand="0" w:evenVBand="0" w:oddHBand="0" w:evenHBand="1" w:firstRowFirstColumn="0" w:firstRowLastColumn="0" w:lastRowFirstColumn="0" w:lastRowLastColumn="0"/>
          <w:jc w:val="center"/>
        </w:trPr>
        <w:tc>
          <w:tcPr>
            <w:tcW w:w="1915" w:type="dxa"/>
          </w:tcPr>
          <w:p w14:paraId="28C7B4CD" w14:textId="2ED24694" w:rsidR="008C2A01" w:rsidRDefault="008C2A01" w:rsidP="00353DB2">
            <w:r>
              <w:t>Wharton</w:t>
            </w:r>
          </w:p>
        </w:tc>
        <w:tc>
          <w:tcPr>
            <w:tcW w:w="2160" w:type="dxa"/>
          </w:tcPr>
          <w:p w14:paraId="106FD3A0" w14:textId="1AC43C18" w:rsidR="008C2A01" w:rsidRPr="007E3CB5" w:rsidRDefault="000201CE" w:rsidP="00425B8E">
            <w:pPr>
              <w:jc w:val="center"/>
            </w:pPr>
            <w:r>
              <w:t>$</w:t>
            </w:r>
            <w:r w:rsidRPr="000201CE">
              <w:t>171</w:t>
            </w:r>
            <w:r>
              <w:t>,</w:t>
            </w:r>
            <w:r w:rsidRPr="000201CE">
              <w:t>025</w:t>
            </w:r>
            <w:r>
              <w:t>,</w:t>
            </w:r>
            <w:r w:rsidRPr="000201CE">
              <w:t>000</w:t>
            </w:r>
          </w:p>
        </w:tc>
        <w:tc>
          <w:tcPr>
            <w:tcW w:w="2707" w:type="dxa"/>
          </w:tcPr>
          <w:p w14:paraId="2D16489D" w14:textId="434EF333" w:rsidR="008C2A01" w:rsidRPr="00B04E77" w:rsidRDefault="000201CE" w:rsidP="00353DB2">
            <w:pPr>
              <w:jc w:val="center"/>
            </w:pPr>
            <w:r>
              <w:t>$</w:t>
            </w:r>
            <w:r w:rsidRPr="000201CE">
              <w:t>1</w:t>
            </w:r>
            <w:r>
              <w:t>,</w:t>
            </w:r>
            <w:r w:rsidRPr="000201CE">
              <w:t>085</w:t>
            </w:r>
            <w:r>
              <w:t>,</w:t>
            </w:r>
            <w:r w:rsidRPr="000201CE">
              <w:t>564</w:t>
            </w:r>
            <w:r>
              <w:t>,</w:t>
            </w:r>
            <w:r w:rsidRPr="000201CE">
              <w:t>000</w:t>
            </w:r>
          </w:p>
        </w:tc>
        <w:tc>
          <w:tcPr>
            <w:tcW w:w="2707" w:type="dxa"/>
          </w:tcPr>
          <w:p w14:paraId="4AEC7E4F" w14:textId="50B00B4C" w:rsidR="008C2A01" w:rsidRPr="007E3CB5" w:rsidRDefault="000201CE" w:rsidP="00353DB2">
            <w:pPr>
              <w:jc w:val="center"/>
            </w:pPr>
            <w:r>
              <w:t>$</w:t>
            </w:r>
            <w:r w:rsidRPr="000201CE">
              <w:t>708</w:t>
            </w:r>
            <w:r>
              <w:t>,</w:t>
            </w:r>
            <w:r w:rsidRPr="000201CE">
              <w:t>631</w:t>
            </w:r>
            <w:r>
              <w:t>,</w:t>
            </w:r>
            <w:r w:rsidRPr="000201CE">
              <w:t>000</w:t>
            </w:r>
          </w:p>
        </w:tc>
      </w:tr>
      <w:tr w:rsidR="008C2A01" w:rsidRPr="009B2120" w14:paraId="599552AE" w14:textId="77777777" w:rsidTr="00F96FF6">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7E149057" w14:textId="53EA5F6D" w:rsidR="008C2A01" w:rsidRPr="00B266DF" w:rsidRDefault="008C2A01" w:rsidP="00353DB2">
            <w:pPr>
              <w:rPr>
                <w:b/>
              </w:rPr>
            </w:pPr>
            <w:r w:rsidRPr="00B266DF">
              <w:rPr>
                <w:b/>
              </w:rPr>
              <w:t>Total</w:t>
            </w:r>
          </w:p>
        </w:tc>
        <w:tc>
          <w:tcPr>
            <w:tcW w:w="2160" w:type="dxa"/>
          </w:tcPr>
          <w:p w14:paraId="75F2499F" w14:textId="34B9F425" w:rsidR="008C2A01" w:rsidRPr="00B266DF" w:rsidRDefault="000201CE" w:rsidP="00425B8E">
            <w:pPr>
              <w:jc w:val="center"/>
              <w:rPr>
                <w:b/>
              </w:rPr>
            </w:pPr>
            <w:r>
              <w:rPr>
                <w:b/>
              </w:rPr>
              <w:fldChar w:fldCharType="begin"/>
            </w:r>
            <w:r>
              <w:rPr>
                <w:b/>
              </w:rPr>
              <w:instrText xml:space="preserve"> =SUM(ABOVE) </w:instrText>
            </w:r>
            <w:r>
              <w:rPr>
                <w:b/>
              </w:rPr>
              <w:fldChar w:fldCharType="separate"/>
            </w:r>
            <w:r>
              <w:rPr>
                <w:b/>
                <w:noProof/>
              </w:rPr>
              <w:t>$650,936,545.00</w:t>
            </w:r>
            <w:r>
              <w:rPr>
                <w:b/>
              </w:rPr>
              <w:fldChar w:fldCharType="end"/>
            </w:r>
          </w:p>
        </w:tc>
        <w:tc>
          <w:tcPr>
            <w:tcW w:w="2707" w:type="dxa"/>
          </w:tcPr>
          <w:p w14:paraId="6AFF47E1" w14:textId="44BC1004" w:rsidR="008C2A01" w:rsidRPr="00B266DF" w:rsidRDefault="000201CE" w:rsidP="00353DB2">
            <w:pPr>
              <w:jc w:val="center"/>
              <w:rPr>
                <w:b/>
              </w:rPr>
            </w:pPr>
            <w:r>
              <w:rPr>
                <w:b/>
              </w:rPr>
              <w:fldChar w:fldCharType="begin"/>
            </w:r>
            <w:r>
              <w:rPr>
                <w:b/>
              </w:rPr>
              <w:instrText xml:space="preserve"> =SUM(ABOVE) </w:instrText>
            </w:r>
            <w:r>
              <w:rPr>
                <w:b/>
              </w:rPr>
              <w:fldChar w:fldCharType="separate"/>
            </w:r>
            <w:r>
              <w:rPr>
                <w:b/>
                <w:noProof/>
              </w:rPr>
              <w:t>$4,853,205,000.00</w:t>
            </w:r>
            <w:r>
              <w:rPr>
                <w:b/>
              </w:rPr>
              <w:fldChar w:fldCharType="end"/>
            </w:r>
          </w:p>
        </w:tc>
        <w:tc>
          <w:tcPr>
            <w:tcW w:w="2707" w:type="dxa"/>
          </w:tcPr>
          <w:p w14:paraId="5E756AF6" w14:textId="7302F84D" w:rsidR="008C2A01" w:rsidRPr="00B266DF" w:rsidRDefault="000201CE" w:rsidP="00353DB2">
            <w:pPr>
              <w:jc w:val="center"/>
              <w:rPr>
                <w:b/>
              </w:rPr>
            </w:pPr>
            <w:r>
              <w:rPr>
                <w:b/>
              </w:rPr>
              <w:fldChar w:fldCharType="begin"/>
            </w:r>
            <w:r>
              <w:rPr>
                <w:b/>
              </w:rPr>
              <w:instrText xml:space="preserve"> =SUM(ABOVE) </w:instrText>
            </w:r>
            <w:r>
              <w:rPr>
                <w:b/>
              </w:rPr>
              <w:fldChar w:fldCharType="separate"/>
            </w:r>
            <w:r>
              <w:rPr>
                <w:b/>
                <w:noProof/>
              </w:rPr>
              <w:t>$2,912,607,000.00</w:t>
            </w:r>
            <w:r>
              <w:rPr>
                <w:b/>
              </w:rPr>
              <w:fldChar w:fldCharType="end"/>
            </w:r>
          </w:p>
        </w:tc>
      </w:tr>
    </w:tbl>
    <w:p w14:paraId="298D2BAA" w14:textId="3D2E9323" w:rsidR="00D507CB" w:rsidRDefault="00D507CB" w:rsidP="00CA2219">
      <w:pPr>
        <w:tabs>
          <w:tab w:val="clear" w:pos="284"/>
        </w:tabs>
        <w:spacing w:line="240" w:lineRule="auto"/>
      </w:pPr>
    </w:p>
    <w:p w14:paraId="3ECF8819" w14:textId="77777777" w:rsidR="00D507CB" w:rsidRDefault="00D507CB">
      <w:pPr>
        <w:tabs>
          <w:tab w:val="clear" w:pos="284"/>
        </w:tabs>
        <w:spacing w:line="240" w:lineRule="auto"/>
      </w:pPr>
      <w:r>
        <w:br w:type="page"/>
      </w:r>
    </w:p>
    <w:p w14:paraId="218C6EE7" w14:textId="77777777" w:rsidR="00976A14" w:rsidRDefault="00976A14" w:rsidP="00CA2219">
      <w:pPr>
        <w:pStyle w:val="Heading1"/>
        <w:numPr>
          <w:ilvl w:val="0"/>
          <w:numId w:val="21"/>
        </w:numPr>
      </w:pPr>
      <w:bookmarkStart w:id="333" w:name="_Toc106973582"/>
      <w:r>
        <w:lastRenderedPageBreak/>
        <w:t>References</w:t>
      </w:r>
      <w:bookmarkEnd w:id="333"/>
    </w:p>
    <w:p w14:paraId="44900109" w14:textId="51D531DE" w:rsidR="004A7798" w:rsidRDefault="004A7798" w:rsidP="003908D9">
      <w:pPr>
        <w:pStyle w:val="BodyText"/>
      </w:pPr>
      <w:r>
        <w:t xml:space="preserve">FEMA, </w:t>
      </w:r>
      <w:r w:rsidRPr="001E2388">
        <w:rPr>
          <w:i/>
        </w:rPr>
        <w:t>Brazoria County Flood Insurance Study, Texas</w:t>
      </w:r>
      <w:r>
        <w:t xml:space="preserve">, </w:t>
      </w:r>
      <w:r w:rsidR="00CC315E">
        <w:t>December 2020</w:t>
      </w:r>
    </w:p>
    <w:p w14:paraId="7211C9AC" w14:textId="202572DA" w:rsidR="004A7798" w:rsidRDefault="004A7798" w:rsidP="003908D9">
      <w:pPr>
        <w:pStyle w:val="BodyText"/>
      </w:pPr>
      <w:r>
        <w:t xml:space="preserve">FEMA, </w:t>
      </w:r>
      <w:r w:rsidRPr="001E2388">
        <w:rPr>
          <w:i/>
        </w:rPr>
        <w:t xml:space="preserve">Fort Bend County </w:t>
      </w:r>
      <w:r w:rsidR="006A2950" w:rsidRPr="001E2388">
        <w:rPr>
          <w:i/>
        </w:rPr>
        <w:t>Flood Insurance Study, Texas</w:t>
      </w:r>
      <w:r w:rsidR="006A2950">
        <w:t>, December 2017</w:t>
      </w:r>
    </w:p>
    <w:p w14:paraId="6CEB470E" w14:textId="77777777" w:rsidR="003908D9" w:rsidRDefault="003908D9" w:rsidP="003908D9">
      <w:pPr>
        <w:pStyle w:val="BodyText"/>
      </w:pPr>
      <w:r>
        <w:t xml:space="preserve">Harris County Flood Control District – TX, </w:t>
      </w:r>
      <w:r w:rsidRPr="001E2388">
        <w:rPr>
          <w:i/>
        </w:rPr>
        <w:t>Two Dimensional Modeling Guidelines</w:t>
      </w:r>
      <w:r>
        <w:t>, July 2018</w:t>
      </w:r>
    </w:p>
    <w:p w14:paraId="23876AE9" w14:textId="77777777" w:rsidR="00A315D3" w:rsidRDefault="00A315D3" w:rsidP="00A315D3">
      <w:pPr>
        <w:pStyle w:val="BodyText"/>
      </w:pPr>
      <w:r>
        <w:t xml:space="preserve">Homer, C.G., Dewitz, J.A., Yang, L., Jin, S., Danielson, P., Xian, G., Coulston, J., Herold, N.D., Wickham, J.D., and Megown, K., 2015, </w:t>
      </w:r>
      <w:r w:rsidRPr="001E2388">
        <w:rPr>
          <w:i/>
        </w:rPr>
        <w:t xml:space="preserve">Completion of the </w:t>
      </w:r>
      <w:r w:rsidR="002C1F82" w:rsidRPr="001E2388">
        <w:rPr>
          <w:i/>
        </w:rPr>
        <w:t xml:space="preserve">2016 </w:t>
      </w:r>
      <w:r w:rsidRPr="001E2388">
        <w:rPr>
          <w:i/>
        </w:rPr>
        <w:t>National Land Cover Database for the conterminous United States-Representing a decade of land cover change information. Photogrammetric Engineering and Remote Sensing</w:t>
      </w:r>
      <w:r>
        <w:t>, v. 81, no. 5, p. 345-354</w:t>
      </w:r>
    </w:p>
    <w:p w14:paraId="1D1D4211" w14:textId="514B6AF8" w:rsidR="00A315D3" w:rsidRDefault="00A315D3" w:rsidP="00A315D3">
      <w:pPr>
        <w:pStyle w:val="BodyText"/>
      </w:pPr>
      <w:r>
        <w:t xml:space="preserve">National Oceanic and Atmospheric Administration. NOAA </w:t>
      </w:r>
      <w:r w:rsidR="007753C4">
        <w:t xml:space="preserve"> </w:t>
      </w:r>
      <w:r>
        <w:t xml:space="preserve">Atlas 14, Volume </w:t>
      </w:r>
      <w:r w:rsidR="001E2388">
        <w:t>11 Version 2.0 Texas</w:t>
      </w:r>
      <w:r>
        <w:t xml:space="preserve">, </w:t>
      </w:r>
      <w:r w:rsidRPr="001E2388">
        <w:rPr>
          <w:i/>
        </w:rPr>
        <w:t>Precipitation-Frequency Atlas of the United States</w:t>
      </w:r>
      <w:r>
        <w:t>.  Silver Spring, Maryland, 201</w:t>
      </w:r>
      <w:r w:rsidR="001E2388">
        <w:t>8</w:t>
      </w:r>
      <w:r>
        <w:t xml:space="preserve">. </w:t>
      </w:r>
    </w:p>
    <w:p w14:paraId="067C3C5A" w14:textId="77777777" w:rsidR="00A315D3" w:rsidRDefault="00A315D3" w:rsidP="00A315D3">
      <w:pPr>
        <w:pStyle w:val="BodyText"/>
      </w:pPr>
      <w:r>
        <w:t xml:space="preserve">Painter, C.C., Heimann, D.C., and Lanning-Rush, J.L., 2017, </w:t>
      </w:r>
      <w:r w:rsidRPr="001E2388">
        <w:rPr>
          <w:i/>
        </w:rPr>
        <w:t>Methods for estimating annual exceedance-probability streamflows for streams in Kansas based on data through water year 2015 (ver. 1.1, September 2017):</w:t>
      </w:r>
      <w:r>
        <w:t xml:space="preserve"> U.S. Geological Survey Scientific Investigations Report 2017–5063, 20 p., https://doi.org/10.3133/sir20175063.</w:t>
      </w:r>
    </w:p>
    <w:p w14:paraId="705C4935" w14:textId="3B84886B" w:rsidR="001F7984" w:rsidRDefault="001F7984" w:rsidP="00A315D3">
      <w:pPr>
        <w:pStyle w:val="BodyText"/>
      </w:pPr>
      <w:r>
        <w:t xml:space="preserve">USACE, </w:t>
      </w:r>
      <w:r w:rsidRPr="001E2388">
        <w:rPr>
          <w:i/>
        </w:rPr>
        <w:t>HEC-RAS 2D Modeling User’s Manual</w:t>
      </w:r>
      <w:r>
        <w:t>, February 2016</w:t>
      </w:r>
    </w:p>
    <w:p w14:paraId="4C8B6364" w14:textId="66D7B1E6" w:rsidR="004C6A8F" w:rsidRDefault="004C6A8F" w:rsidP="00A315D3">
      <w:pPr>
        <w:pStyle w:val="BodyText"/>
      </w:pPr>
      <w:r>
        <w:t xml:space="preserve">USACE, </w:t>
      </w:r>
      <w:r w:rsidRPr="001E2388">
        <w:rPr>
          <w:i/>
        </w:rPr>
        <w:t>HEC-RAS Hydraulic Reference Manual</w:t>
      </w:r>
      <w:r>
        <w:t>, February 2016</w:t>
      </w:r>
    </w:p>
    <w:p w14:paraId="672408AF" w14:textId="77777777" w:rsidR="00A315D3" w:rsidRDefault="00A315D3" w:rsidP="00A315D3">
      <w:pPr>
        <w:pStyle w:val="BodyText"/>
      </w:pPr>
      <w:r>
        <w:t xml:space="preserve">United States Department of Agriculture, </w:t>
      </w:r>
      <w:r w:rsidRPr="001E2388">
        <w:rPr>
          <w:i/>
        </w:rPr>
        <w:t>Chapter 5 of the NRCS National Engineering Handbook Part 630. Amended</w:t>
      </w:r>
      <w:r>
        <w:t xml:space="preserve"> May 2012.</w:t>
      </w:r>
    </w:p>
    <w:p w14:paraId="59D0CC7E" w14:textId="0C77C283" w:rsidR="00444B36" w:rsidRDefault="00444B36" w:rsidP="00A315D3">
      <w:pPr>
        <w:pStyle w:val="BodyText"/>
      </w:pPr>
      <w:r>
        <w:t xml:space="preserve">USDA, NRCS, </w:t>
      </w:r>
      <w:r w:rsidRPr="001E2388">
        <w:rPr>
          <w:i/>
        </w:rPr>
        <w:t>Manning’s n Values for Various Land Covers To Use for Dam Breach Analysis in Kansas</w:t>
      </w:r>
      <w:r>
        <w:t>, 2016</w:t>
      </w:r>
    </w:p>
    <w:p w14:paraId="53051B29" w14:textId="77777777" w:rsidR="00054055" w:rsidRDefault="00054055" w:rsidP="00A315D3">
      <w:pPr>
        <w:pStyle w:val="BodyText"/>
      </w:pPr>
      <w:r>
        <w:t xml:space="preserve">USDA, NRCS, </w:t>
      </w:r>
      <w:r>
        <w:rPr>
          <w:i/>
        </w:rPr>
        <w:t>NOAA Atlas 14 rainfall for Midwest and Southeast states,</w:t>
      </w:r>
      <w:r w:rsidR="000D04AB">
        <w:t xml:space="preserve"> 2015.</w:t>
      </w:r>
    </w:p>
    <w:p w14:paraId="0A51A789" w14:textId="24EADEB2" w:rsidR="00444B36" w:rsidRDefault="00444B36" w:rsidP="00A315D3">
      <w:pPr>
        <w:pStyle w:val="BodyText"/>
      </w:pPr>
      <w:r>
        <w:t>USDA, NRCS, Part 630 National Engineering Handbook, Chapter 5 Streamflow Data, March 2020</w:t>
      </w:r>
    </w:p>
    <w:p w14:paraId="32F5C4A3" w14:textId="2D7E9FE9" w:rsidR="00444B36" w:rsidRDefault="00444B36" w:rsidP="00A315D3">
      <w:pPr>
        <w:pStyle w:val="BodyText"/>
      </w:pPr>
      <w:r>
        <w:t xml:space="preserve">USDA, NRCS, </w:t>
      </w:r>
      <w:r>
        <w:rPr>
          <w:i/>
        </w:rPr>
        <w:t xml:space="preserve">TR-60 Earth Dams and Reservoirs, </w:t>
      </w:r>
      <w:r>
        <w:t>2005</w:t>
      </w:r>
    </w:p>
    <w:p w14:paraId="4E50260F" w14:textId="1914161B" w:rsidR="007E3CB5" w:rsidRDefault="00C4204D" w:rsidP="00A315D3">
      <w:pPr>
        <w:pStyle w:val="BodyText"/>
      </w:pPr>
      <w:r>
        <w:t xml:space="preserve">USGS Scientific Investigations Report 2009-5087, </w:t>
      </w:r>
      <w:r w:rsidRPr="001E2388">
        <w:rPr>
          <w:i/>
        </w:rPr>
        <w:t>Regression Equations for Estimation of Annual Peak-Streamflow Frequency for Undeveloped Watersheds in Texas Using an L-moment Based, PRESS-Minimized, Residual-Adjusted Approach</w:t>
      </w:r>
      <w:r>
        <w:t>, June 2009</w:t>
      </w:r>
    </w:p>
    <w:p w14:paraId="32A0C740" w14:textId="77777777" w:rsidR="007E3CB5" w:rsidRDefault="007E3CB5">
      <w:pPr>
        <w:tabs>
          <w:tab w:val="clear" w:pos="284"/>
        </w:tabs>
        <w:spacing w:line="240" w:lineRule="auto"/>
      </w:pPr>
      <w:r>
        <w:br w:type="page"/>
      </w:r>
    </w:p>
    <w:p w14:paraId="189809CF" w14:textId="53D62124" w:rsidR="00FE74FB" w:rsidRPr="00FE74FB" w:rsidRDefault="00FE74FB" w:rsidP="00C1594D">
      <w:pPr>
        <w:pStyle w:val="Heading1"/>
        <w:jc w:val="center"/>
      </w:pPr>
      <w:bookmarkStart w:id="334" w:name="_Ref489969912"/>
      <w:bookmarkStart w:id="335" w:name="_Toc52367097"/>
      <w:bookmarkStart w:id="336" w:name="_Toc106973583"/>
      <w:r w:rsidRPr="00C23D36">
        <w:lastRenderedPageBreak/>
        <w:t>Appendix A BLE Map</w:t>
      </w:r>
      <w:bookmarkEnd w:id="334"/>
      <w:bookmarkEnd w:id="335"/>
      <w:bookmarkEnd w:id="336"/>
    </w:p>
    <w:p w14:paraId="497B4508" w14:textId="77777777" w:rsidR="003908D9" w:rsidRPr="000D04AB" w:rsidRDefault="003908D9" w:rsidP="00A315D3">
      <w:pPr>
        <w:pStyle w:val="BodyText"/>
      </w:pPr>
    </w:p>
    <w:p w14:paraId="05EFDA53" w14:textId="5D08B9FD" w:rsidR="00054055" w:rsidRPr="00054055" w:rsidRDefault="007E3CB5" w:rsidP="00C23D36">
      <w:pPr>
        <w:pStyle w:val="BodyText"/>
        <w:jc w:val="center"/>
      </w:pPr>
      <w:r>
        <w:rPr>
          <w:noProof/>
        </w:rPr>
        <w:drawing>
          <wp:inline distT="0" distB="0" distL="0" distR="0" wp14:anchorId="32D413A6" wp14:editId="0B3531FC">
            <wp:extent cx="5542059" cy="5542059"/>
            <wp:effectExtent l="19050" t="19050" r="20955" b="209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ppendixA.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538353" cy="5538353"/>
                    </a:xfrm>
                    <a:prstGeom prst="rect">
                      <a:avLst/>
                    </a:prstGeom>
                    <a:ln w="15875">
                      <a:solidFill>
                        <a:schemeClr val="tx1"/>
                      </a:solidFill>
                    </a:ln>
                  </pic:spPr>
                </pic:pic>
              </a:graphicData>
            </a:graphic>
          </wp:inline>
        </w:drawing>
      </w:r>
    </w:p>
    <w:p w14:paraId="5D97613E" w14:textId="77777777" w:rsidR="0048315A" w:rsidRPr="0048315A" w:rsidRDefault="0048315A" w:rsidP="00A315D3">
      <w:pPr>
        <w:pStyle w:val="BodyText"/>
      </w:pPr>
    </w:p>
    <w:bookmarkEnd w:id="17"/>
    <w:p w14:paraId="137A5F1E" w14:textId="77777777" w:rsidR="0080324C" w:rsidRDefault="0080324C">
      <w:pPr>
        <w:tabs>
          <w:tab w:val="clear" w:pos="284"/>
        </w:tabs>
        <w:spacing w:line="240" w:lineRule="auto"/>
      </w:pPr>
      <w:r>
        <w:br w:type="page"/>
      </w:r>
      <w:bookmarkStart w:id="337" w:name="EOD"/>
      <w:bookmarkEnd w:id="337"/>
    </w:p>
    <w:p w14:paraId="589FC256" w14:textId="77777777" w:rsidR="00460F70" w:rsidRDefault="00460F70" w:rsidP="005137B7"/>
    <w:tbl>
      <w:tblPr>
        <w:tblStyle w:val="TableGrid"/>
        <w:tblpPr w:leftFromText="181" w:rightFromText="181" w:tblpYSpec="bottom"/>
        <w:tblOverlap w:val="nev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6144"/>
        <w:gridCol w:w="3216"/>
      </w:tblGrid>
      <w:tr w:rsidR="004E1B08" w:rsidRPr="004E1B08" w14:paraId="7EAF9957" w14:textId="77777777" w:rsidTr="00DE18EB">
        <w:trPr>
          <w:trHeight w:val="4500"/>
        </w:trPr>
        <w:tc>
          <w:tcPr>
            <w:tcW w:w="5925" w:type="dxa"/>
            <w:shd w:val="clear" w:color="auto" w:fill="auto"/>
            <w:vAlign w:val="bottom"/>
          </w:tcPr>
          <w:p w14:paraId="03EF3F2D" w14:textId="77777777" w:rsidR="00DE18EB" w:rsidRPr="0030437A" w:rsidRDefault="0030437A" w:rsidP="00CC56EE">
            <w:pPr>
              <w:pStyle w:val="Coverfooter"/>
              <w:rPr>
                <w:color w:val="FFFFFF"/>
              </w:rPr>
            </w:pPr>
            <w:bookmarkStart w:id="338" w:name="Contact"/>
            <w:bookmarkStart w:id="339" w:name="BackCoverText" w:colFirst="0" w:colLast="0"/>
            <w:r w:rsidRPr="0030437A">
              <w:rPr>
                <w:color w:val="FFFFFF"/>
              </w:rPr>
              <w:t xml:space="preserve"> </w:t>
            </w:r>
            <w:bookmarkEnd w:id="338"/>
          </w:p>
          <w:p w14:paraId="0C576456" w14:textId="77777777" w:rsidR="00DE18EB" w:rsidRPr="0030437A" w:rsidRDefault="00DE18EB" w:rsidP="00CC56EE">
            <w:pPr>
              <w:pStyle w:val="Coverfooter"/>
              <w:rPr>
                <w:color w:val="FFFFFF"/>
              </w:rPr>
            </w:pPr>
          </w:p>
          <w:p w14:paraId="0FB0F98F" w14:textId="77777777" w:rsidR="00493CF1" w:rsidRPr="0030437A" w:rsidRDefault="0030437A" w:rsidP="00CC56EE">
            <w:pPr>
              <w:pStyle w:val="Coverfooter"/>
              <w:rPr>
                <w:color w:val="FFFFFF"/>
              </w:rPr>
            </w:pPr>
            <w:bookmarkStart w:id="340" w:name="OfficeAddress"/>
            <w:r w:rsidRPr="0030437A">
              <w:rPr>
                <w:color w:val="FFFFFF"/>
              </w:rPr>
              <w:t xml:space="preserve">aecom.com </w:t>
            </w:r>
            <w:bookmarkEnd w:id="340"/>
            <w:r w:rsidR="00493CF1" w:rsidRPr="0030437A">
              <w:rPr>
                <w:color w:val="FFFFFF"/>
              </w:rPr>
              <w:t xml:space="preserve"> </w:t>
            </w:r>
          </w:p>
          <w:p w14:paraId="13628CEA" w14:textId="77777777" w:rsidR="00493CF1" w:rsidRPr="0030437A" w:rsidRDefault="00493CF1" w:rsidP="00CC56EE">
            <w:pPr>
              <w:pStyle w:val="Coverfooter"/>
              <w:rPr>
                <w:color w:val="FFFFFF"/>
              </w:rPr>
            </w:pPr>
          </w:p>
        </w:tc>
        <w:tc>
          <w:tcPr>
            <w:tcW w:w="3101" w:type="dxa"/>
            <w:shd w:val="clear" w:color="auto" w:fill="auto"/>
            <w:vAlign w:val="bottom"/>
          </w:tcPr>
          <w:p w14:paraId="46C495B2" w14:textId="77777777" w:rsidR="00493CF1" w:rsidRPr="004E1B08" w:rsidRDefault="00493CF1" w:rsidP="00CC56EE">
            <w:pPr>
              <w:pStyle w:val="Coverfooter"/>
            </w:pPr>
          </w:p>
        </w:tc>
      </w:tr>
      <w:bookmarkEnd w:id="339"/>
      <w:tr w:rsidR="004E1B08" w:rsidRPr="004E1B08" w14:paraId="3676F2AB" w14:textId="77777777" w:rsidTr="00DE18EB">
        <w:trPr>
          <w:trHeight w:val="508"/>
        </w:trPr>
        <w:tc>
          <w:tcPr>
            <w:tcW w:w="5925" w:type="dxa"/>
            <w:shd w:val="clear" w:color="auto" w:fill="auto"/>
            <w:vAlign w:val="bottom"/>
          </w:tcPr>
          <w:p w14:paraId="319A89FB" w14:textId="77777777" w:rsidR="00DE18EB" w:rsidRPr="004E1B08" w:rsidRDefault="004E1B08" w:rsidP="00CC56EE">
            <w:pPr>
              <w:pStyle w:val="Coverfooter"/>
            </w:pPr>
            <w:r w:rsidRPr="004E1B08">
              <w:rPr>
                <w:noProof/>
              </w:rPr>
              <mc:AlternateContent>
                <mc:Choice Requires="wps">
                  <w:drawing>
                    <wp:anchor distT="0" distB="0" distL="114300" distR="114300" simplePos="0" relativeHeight="251680768" behindDoc="1" locked="0" layoutInCell="0" allowOverlap="0" wp14:anchorId="3CC6210D" wp14:editId="17EEBEA0">
                      <wp:simplePos x="0" y="0"/>
                      <wp:positionH relativeFrom="page">
                        <wp:align>left</wp:align>
                      </wp:positionH>
                      <wp:positionV relativeFrom="page">
                        <wp:align>top</wp:align>
                      </wp:positionV>
                      <wp:extent cx="6068695" cy="10386060"/>
                      <wp:effectExtent l="0" t="0" r="0" b="0"/>
                      <wp:wrapNone/>
                      <wp:docPr id="12" name="BackCoverBlue"/>
                      <wp:cNvGraphicFramePr/>
                      <a:graphic xmlns:a="http://schemas.openxmlformats.org/drawingml/2006/main">
                        <a:graphicData uri="http://schemas.microsoft.com/office/word/2010/wordprocessingShape">
                          <wps:wsp>
                            <wps:cNvSpPr/>
                            <wps:spPr>
                              <a:xfrm>
                                <a:off x="0" y="0"/>
                                <a:ext cx="6068695" cy="1038606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7941969" w14:textId="77777777" w:rsidR="00CF60C7" w:rsidRDefault="00CF60C7" w:rsidP="0018537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100000</wp14:pctWidth>
                      </wp14:sizeRelH>
                      <wp14:sizeRelV relativeFrom="page">
                        <wp14:pctHeight>100000</wp14:pctHeight>
                      </wp14:sizeRelV>
                    </wp:anchor>
                  </w:drawing>
                </mc:Choice>
                <mc:Fallback>
                  <w:pict>
                    <v:rect id="BackCoverBlue" o:spid="_x0000_s1030" style="position:absolute;margin-left:0;margin-top:0;width:477.85pt;height:817.8pt;z-index:-251635712;visibility:visible;mso-wrap-style:square;mso-width-percent:1000;mso-height-percent:1000;mso-wrap-distance-left:9pt;mso-wrap-distance-top:0;mso-wrap-distance-right:9pt;mso-wrap-distance-bottom:0;mso-position-horizontal:left;mso-position-horizontal-relative:page;mso-position-vertical:top;mso-position-vertical-relative:page;mso-width-percent:1000;mso-height-percent:10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" o:allowincell="f" o:allowoverlap="f" fillcolor="#00b5e2 [3204]" stroked="f" strokeweight="2pt">
                      <v:textbox>
                        <w:txbxContent>
                          <w:p w14:paraId="07941969" w14:textId="77777777" w:rsidR="00CF60C7" w:rsidRDefault="00CF60C7" w:rsidP="00185372">
                            <w:pPr>
                              <w:jc w:val="center"/>
                            </w:pPr>
                          </w:p>
                        </w:txbxContent>
                      </v:textbox>
                      <w10:wrap anchorx="page" anchory="page"/>
                    </v:rect>
                  </w:pict>
                </mc:Fallback>
              </mc:AlternateContent>
            </w:r>
          </w:p>
        </w:tc>
        <w:tc>
          <w:tcPr>
            <w:tcW w:w="3101" w:type="dxa"/>
            <w:shd w:val="clear" w:color="auto" w:fill="auto"/>
            <w:vAlign w:val="bottom"/>
          </w:tcPr>
          <w:p w14:paraId="10AC20E7" w14:textId="77777777" w:rsidR="00DE18EB" w:rsidRPr="004E1B08" w:rsidRDefault="00DE18EB" w:rsidP="00CC56EE">
            <w:pPr>
              <w:pStyle w:val="Coverfooter"/>
            </w:pPr>
          </w:p>
        </w:tc>
      </w:tr>
    </w:tbl>
    <w:p w14:paraId="0C485F2B" w14:textId="77777777" w:rsidR="00493CF1" w:rsidRPr="005137B7" w:rsidRDefault="00493CF1" w:rsidP="005137B7"/>
    <w:sectPr w:rsidR="00493CF1" w:rsidRPr="005137B7" w:rsidSect="002A75EF">
      <w:footerReference w:type="default" r:id="rId34"/>
      <w:pgSz w:w="12240" w:h="15840"/>
      <w:pgMar w:top="1134" w:right="1440" w:bottom="851" w:left="1440" w:header="709" w:footer="284" w:gutter="0"/>
      <w:pgNumType w:start="1"/>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10D4054" w15:done="0"/>
  <w15:commentEx w15:paraId="16A8B1A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1ABE87" w16cex:dateUtc="2022-05-03T01:33:00Z"/>
  <w16cex:commentExtensible w16cex:durableId="261ABCBC" w16cex:dateUtc="2022-05-03T01:2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10D4054" w16cid:durableId="261ABE87"/>
  <w16cid:commentId w16cid:paraId="16A8B1A4" w16cid:durableId="261ABCBC"/>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57771A3" w14:textId="77777777" w:rsidR="00CF60C7" w:rsidRDefault="00CF60C7" w:rsidP="00253171">
      <w:pPr>
        <w:spacing w:line="240" w:lineRule="auto"/>
      </w:pPr>
      <w:r>
        <w:separator/>
      </w:r>
    </w:p>
  </w:endnote>
  <w:endnote w:type="continuationSeparator" w:id="0">
    <w:p w14:paraId="772A9C55" w14:textId="77777777" w:rsidR="00CF60C7" w:rsidRDefault="00CF60C7" w:rsidP="0025317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Hei">
    <w:altName w:val="黑体"/>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92EC85" w14:textId="77777777" w:rsidR="00CF60C7" w:rsidRDefault="00CF60C7"/>
  <w:tbl>
    <w:tblPr>
      <w:tblStyle w:val="Plaingrid"/>
      <w:tblW w:w="5000" w:type="pct"/>
      <w:tblLook w:val="04A0" w:firstRow="1" w:lastRow="0" w:firstColumn="1" w:lastColumn="0" w:noHBand="0" w:noVBand="1"/>
    </w:tblPr>
    <w:tblGrid>
      <w:gridCol w:w="5877"/>
      <w:gridCol w:w="3591"/>
    </w:tblGrid>
    <w:tr w:rsidR="00CF60C7" w14:paraId="3D97DF32" w14:textId="77777777" w:rsidTr="000364E3">
      <w:tc>
        <w:tcPr>
          <w:tcW w:w="5670" w:type="dxa"/>
        </w:tcPr>
        <w:p w14:paraId="5C889816" w14:textId="7850EE79" w:rsidR="00CF60C7" w:rsidRDefault="00CF60C7" w:rsidP="00C2143D">
          <w:pPr>
            <w:pStyle w:val="Footer"/>
          </w:pPr>
          <w:r>
            <w:fldChar w:fldCharType="begin"/>
          </w:r>
          <w:r>
            <w:instrText xml:space="preserve"> if </w:instrText>
          </w:r>
          <w:fldSimple w:instr=" DOCPROPERTY  ShowFilePath \* MERGEFORMAT ">
            <w:r w:rsidR="00743D9F">
              <w:instrText>0</w:instrText>
            </w:r>
          </w:fldSimple>
          <w:r>
            <w:instrText xml:space="preserve">  = 1  </w:instrText>
          </w:r>
          <w:fldSimple w:instr=" FILENAME \p  \* MERGEFORMAT ">
            <w:r>
              <w:instrText>Document3</w:instrText>
            </w:r>
          </w:fldSimple>
          <w:r>
            <w:instrText xml:space="preserve">  </w:instrText>
          </w:r>
          <w:r>
            <w:fldChar w:fldCharType="end"/>
          </w:r>
          <w:r>
            <w:fldChar w:fldCharType="begin"/>
          </w:r>
          <w:r>
            <w:instrText xml:space="preserve"> if </w:instrText>
          </w:r>
          <w:fldSimple w:instr=" DOCPROPERTY  ShowFileName \* MERGEFORMAT ">
            <w:r w:rsidR="00743D9F">
              <w:instrText>0</w:instrText>
            </w:r>
          </w:fldSimple>
          <w:r>
            <w:instrText xml:space="preserve">  = 1  </w:instrText>
          </w:r>
          <w:fldSimple w:instr=" FILENAME   \* MERGEFORMAT ">
            <w:r>
              <w:instrText>C:\Data\Word97\Template\Aecom\Aecom_Letter.Dotm</w:instrText>
            </w:r>
          </w:fldSimple>
          <w:r>
            <w:instrText xml:space="preserve">  </w:instrText>
          </w:r>
          <w:r>
            <w:fldChar w:fldCharType="end"/>
          </w:r>
        </w:p>
      </w:tc>
      <w:tc>
        <w:tcPr>
          <w:tcW w:w="3464" w:type="dxa"/>
          <w:vAlign w:val="bottom"/>
        </w:tcPr>
        <w:p w14:paraId="7F3F61CD" w14:textId="77777777" w:rsidR="00CF60C7" w:rsidRPr="00725883" w:rsidRDefault="00CF60C7" w:rsidP="00A608EB">
          <w:pPr>
            <w:pStyle w:val="Footer"/>
            <w:jc w:val="right"/>
          </w:pPr>
          <w:r>
            <w:t xml:space="preserve">Page </w:t>
          </w:r>
          <w:r>
            <w:fldChar w:fldCharType="begin"/>
          </w:r>
          <w:r>
            <w:instrText xml:space="preserve"> page </w:instrText>
          </w:r>
          <w:r>
            <w:fldChar w:fldCharType="separate"/>
          </w:r>
          <w:r w:rsidR="00743D9F">
            <w:t>4</w:t>
          </w:r>
          <w:r>
            <w:fldChar w:fldCharType="end"/>
          </w:r>
        </w:p>
      </w:tc>
    </w:tr>
  </w:tbl>
  <w:p w14:paraId="065A6665" w14:textId="77777777" w:rsidR="00CF60C7" w:rsidRDefault="00CF60C7" w:rsidP="00493CF1">
    <w:pPr>
      <w:pStyle w:val="Foote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3A81C2" w14:textId="77777777" w:rsidR="00CF60C7" w:rsidRDefault="00CF60C7"/>
  <w:tbl>
    <w:tblPr>
      <w:tblStyle w:val="Plaingrid"/>
      <w:tblW w:w="5000" w:type="pct"/>
      <w:tblLook w:val="04A0" w:firstRow="1" w:lastRow="0" w:firstColumn="1" w:lastColumn="0" w:noHBand="0" w:noVBand="1"/>
    </w:tblPr>
    <w:tblGrid>
      <w:gridCol w:w="5877"/>
      <w:gridCol w:w="3591"/>
    </w:tblGrid>
    <w:tr w:rsidR="00CF60C7" w14:paraId="45B00AFF" w14:textId="77777777" w:rsidTr="000364E3">
      <w:tc>
        <w:tcPr>
          <w:tcW w:w="5670" w:type="dxa"/>
        </w:tcPr>
        <w:p w14:paraId="39A53B56" w14:textId="4C303AB8" w:rsidR="00CF60C7" w:rsidRDefault="00CF60C7" w:rsidP="00C2143D">
          <w:pPr>
            <w:pStyle w:val="Footer"/>
          </w:pPr>
          <w:r>
            <w:fldChar w:fldCharType="begin"/>
          </w:r>
          <w:r>
            <w:instrText xml:space="preserve"> if </w:instrText>
          </w:r>
          <w:fldSimple w:instr=" DOCPROPERTY  ShowFilePath \* MERGEFORMAT ">
            <w:r w:rsidR="00743D9F">
              <w:instrText>0</w:instrText>
            </w:r>
          </w:fldSimple>
          <w:r>
            <w:instrText xml:space="preserve">  = 1  </w:instrText>
          </w:r>
          <w:fldSimple w:instr=" FILENAME \p  \* MERGEFORMAT ">
            <w:r>
              <w:instrText>Document3</w:instrText>
            </w:r>
          </w:fldSimple>
          <w:r>
            <w:instrText xml:space="preserve">  </w:instrText>
          </w:r>
          <w:r>
            <w:fldChar w:fldCharType="end"/>
          </w:r>
          <w:r>
            <w:fldChar w:fldCharType="begin"/>
          </w:r>
          <w:r>
            <w:instrText xml:space="preserve"> if </w:instrText>
          </w:r>
          <w:fldSimple w:instr=" DOCPROPERTY  ShowFileName \* MERGEFORMAT ">
            <w:r w:rsidR="00743D9F">
              <w:instrText>0</w:instrText>
            </w:r>
          </w:fldSimple>
          <w:r>
            <w:instrText xml:space="preserve">  = 1  </w:instrText>
          </w:r>
          <w:fldSimple w:instr=" FILENAME   \* MERGEFORMAT ">
            <w:r>
              <w:instrText>C:\Data\Word97\Template\Aecom\Aecom_Letter.Dotm</w:instrText>
            </w:r>
          </w:fldSimple>
          <w:r>
            <w:instrText xml:space="preserve">  </w:instrText>
          </w:r>
          <w:r>
            <w:fldChar w:fldCharType="end"/>
          </w:r>
          <w:bookmarkStart w:id="341" w:name="Text_Contents"/>
          <w:bookmarkStart w:id="342" w:name="TOC"/>
        </w:p>
      </w:tc>
      <w:tc>
        <w:tcPr>
          <w:tcW w:w="3464" w:type="dxa"/>
          <w:vAlign w:val="bottom"/>
        </w:tcPr>
        <w:p w14:paraId="076EEE13" w14:textId="0650A862" w:rsidR="00CF60C7" w:rsidRPr="00725883" w:rsidRDefault="00CF60C7" w:rsidP="00A608EB">
          <w:pPr>
            <w:pStyle w:val="Footer"/>
            <w:jc w:val="right"/>
          </w:pPr>
          <w:r>
            <w:t xml:space="preserve">Page </w:t>
          </w:r>
          <w:r>
            <w:fldChar w:fldCharType="begin"/>
          </w:r>
          <w:r>
            <w:instrText xml:space="preserve"> page </w:instrText>
          </w:r>
          <w:r>
            <w:fldChar w:fldCharType="separate"/>
          </w:r>
          <w:r w:rsidR="00743D9F">
            <w:t>1</w:t>
          </w:r>
          <w:r>
            <w:fldChar w:fldCharType="end"/>
          </w:r>
        </w:p>
      </w:tc>
    </w:tr>
    <w:bookmarkEnd w:id="341"/>
    <w:bookmarkEnd w:id="342"/>
  </w:tbl>
  <w:p w14:paraId="0DA2A60B" w14:textId="77777777" w:rsidR="00CF60C7" w:rsidRDefault="00CF60C7" w:rsidP="00493CF1">
    <w:pPr>
      <w:pStyle w:val="Foote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AC0249F" w14:textId="77777777" w:rsidR="00CF60C7" w:rsidRPr="00253171" w:rsidRDefault="00CF60C7"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Separator" w:id="0">
    <w:p w14:paraId="73218542" w14:textId="77777777" w:rsidR="00CF60C7" w:rsidRPr="00253171" w:rsidRDefault="00CF60C7"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Plaingrid"/>
      <w:tblW w:w="4990" w:type="pct"/>
      <w:tblLook w:val="04A0" w:firstRow="1" w:lastRow="0" w:firstColumn="1" w:lastColumn="0" w:noHBand="0" w:noVBand="1"/>
    </w:tblPr>
    <w:tblGrid>
      <w:gridCol w:w="3145"/>
      <w:gridCol w:w="2884"/>
      <w:gridCol w:w="3420"/>
    </w:tblGrid>
    <w:tr w:rsidR="00CF60C7" w14:paraId="30A10461" w14:textId="77777777" w:rsidTr="002C4272">
      <w:trPr>
        <w:trHeight w:val="460"/>
      </w:trPr>
      <w:tc>
        <w:tcPr>
          <w:tcW w:w="3146" w:type="dxa"/>
        </w:tcPr>
        <w:p w14:paraId="1DCC6899" w14:textId="1881406B" w:rsidR="00CF60C7" w:rsidRPr="00BD7922" w:rsidRDefault="00CF60C7" w:rsidP="006604C7">
          <w:pPr>
            <w:pStyle w:val="Header"/>
            <w:rPr>
              <w:strike/>
            </w:rPr>
          </w:pPr>
        </w:p>
      </w:tc>
      <w:tc>
        <w:tcPr>
          <w:tcW w:w="2884" w:type="dxa"/>
        </w:tcPr>
        <w:p w14:paraId="4A33F887" w14:textId="77777777" w:rsidR="00CF60C7" w:rsidRPr="00624CAA" w:rsidRDefault="00CF60C7" w:rsidP="002C4272">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2831CA5B" w14:textId="46D23DE4" w:rsidR="00CF60C7" w:rsidRPr="00624CAA" w:rsidRDefault="00CF60C7" w:rsidP="002C4272">
          <w:pPr>
            <w:pStyle w:val="Header"/>
            <w:jc w:val="center"/>
            <w:rPr>
              <w:b/>
              <w:caps/>
              <w:sz w:val="16"/>
              <w:szCs w:val="16"/>
            </w:rP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sidR="00743D9F">
            <w:rPr>
              <w:b/>
              <w:sz w:val="24"/>
              <w:szCs w:val="24"/>
            </w:rPr>
            <w:t xml:space="preserve"> </w:t>
          </w:r>
          <w:r w:rsidRPr="002F3B02">
            <w:rPr>
              <w:b/>
              <w:sz w:val="24"/>
              <w:szCs w:val="24"/>
            </w:rPr>
            <w:fldChar w:fldCharType="end"/>
          </w:r>
        </w:p>
      </w:tc>
      <w:tc>
        <w:tcPr>
          <w:tcW w:w="3420" w:type="dxa"/>
        </w:tcPr>
        <w:p w14:paraId="4B0A8980" w14:textId="0BA63418" w:rsidR="00CF60C7" w:rsidRDefault="00CF60C7" w:rsidP="002C4272">
          <w:pPr>
            <w:pStyle w:val="Header"/>
            <w:tabs>
              <w:tab w:val="clear" w:pos="284"/>
              <w:tab w:val="left" w:pos="-558"/>
              <w:tab w:val="left" w:pos="2132"/>
            </w:tabs>
            <w:ind w:left="-558"/>
            <w:jc w:val="right"/>
          </w:pPr>
          <w:r>
            <w:t>FY19 San Bernard HUC-8 Watershed, Texas</w:t>
          </w:r>
        </w:p>
        <w:p w14:paraId="6E49CA0A" w14:textId="2377285E" w:rsidR="00CF60C7" w:rsidRPr="002B213B" w:rsidRDefault="00CF60C7" w:rsidP="002C4272">
          <w:pPr>
            <w:pStyle w:val="Header"/>
            <w:tabs>
              <w:tab w:val="left" w:pos="2132"/>
            </w:tabs>
            <w:jc w:val="right"/>
          </w:pPr>
          <w:r w:rsidRPr="005B072B">
            <w:t>|</w:t>
          </w:r>
          <w:r>
            <w:t>June</w:t>
          </w:r>
          <w:r w:rsidRPr="005B072B">
            <w:t xml:space="preserve"> 2022</w:t>
          </w:r>
          <w:fldSimple w:instr=" DOCPROPERTY  HeaderClient \* MERGEFORMAT ">
            <w:r w:rsidR="00743D9F">
              <w:t xml:space="preserve"> </w:t>
            </w:r>
          </w:fldSimple>
        </w:p>
        <w:p w14:paraId="6D60AB85" w14:textId="1FD8D9F8" w:rsidR="00CF60C7" w:rsidRPr="00E70621" w:rsidRDefault="00CF60C7" w:rsidP="002C4272">
          <w:pPr>
            <w:pStyle w:val="Header"/>
            <w:jc w:val="right"/>
            <w:rPr>
              <w:highlight w:val="yellow"/>
            </w:rPr>
          </w:pPr>
          <w:r w:rsidRPr="00E70621">
            <w:rPr>
              <w:highlight w:val="yellow"/>
            </w:rPr>
            <w:fldChar w:fldCharType="begin"/>
          </w:r>
          <w:r w:rsidRPr="00E70621">
            <w:rPr>
              <w:highlight w:val="yellow"/>
            </w:rPr>
            <w:instrText xml:space="preserve"> DOCPROPERTY  ProjectNumber \* MERGEFORMAT </w:instrText>
          </w:r>
          <w:r w:rsidRPr="00E70621">
            <w:rPr>
              <w:highlight w:val="yellow"/>
            </w:rPr>
            <w:fldChar w:fldCharType="separate"/>
          </w:r>
          <w:r w:rsidR="00743D9F">
            <w:rPr>
              <w:highlight w:val="yellow"/>
            </w:rPr>
            <w:t xml:space="preserve"> </w:t>
          </w:r>
          <w:r w:rsidRPr="00E70621">
            <w:rPr>
              <w:highlight w:val="yellow"/>
            </w:rPr>
            <w:fldChar w:fldCharType="end"/>
          </w:r>
        </w:p>
      </w:tc>
    </w:tr>
  </w:tbl>
  <w:p w14:paraId="2C31C8D8" w14:textId="78EE2A89" w:rsidR="00CF60C7" w:rsidRDefault="00CF60C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B7A69D2"/>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A6EAF11E"/>
    <w:lvl w:ilvl="0">
      <w:start w:val="1"/>
      <w:numFmt w:val="decimal"/>
      <w:pStyle w:val="ListNumber4"/>
      <w:lvlText w:val="%1."/>
      <w:lvlJc w:val="left"/>
      <w:pPr>
        <w:tabs>
          <w:tab w:val="num" w:pos="1209"/>
        </w:tabs>
        <w:ind w:left="1209" w:hanging="360"/>
      </w:pPr>
    </w:lvl>
  </w:abstractNum>
  <w:abstractNum w:abstractNumId="2">
    <w:nsid w:val="FFFFFF80"/>
    <w:multiLevelType w:val="singleLevel"/>
    <w:tmpl w:val="181A1024"/>
    <w:lvl w:ilvl="0">
      <w:start w:val="1"/>
      <w:numFmt w:val="bullet"/>
      <w:pStyle w:val="ListBullet5"/>
      <w:lvlText w:val=""/>
      <w:lvlJc w:val="left"/>
      <w:pPr>
        <w:tabs>
          <w:tab w:val="num" w:pos="1492"/>
        </w:tabs>
        <w:ind w:left="1492" w:hanging="360"/>
      </w:pPr>
      <w:rPr>
        <w:rFonts w:ascii="Symbol" w:hAnsi="Symbol" w:hint="default"/>
      </w:rPr>
    </w:lvl>
  </w:abstractNum>
  <w:abstractNum w:abstractNumId="3">
    <w:nsid w:val="FFFFFF81"/>
    <w:multiLevelType w:val="singleLevel"/>
    <w:tmpl w:val="DADEFE72"/>
    <w:lvl w:ilvl="0">
      <w:start w:val="1"/>
      <w:numFmt w:val="bullet"/>
      <w:pStyle w:val="ListBullet4"/>
      <w:lvlText w:val=""/>
      <w:lvlJc w:val="left"/>
      <w:pPr>
        <w:tabs>
          <w:tab w:val="num" w:pos="1209"/>
        </w:tabs>
        <w:ind w:left="1209" w:hanging="360"/>
      </w:pPr>
      <w:rPr>
        <w:rFonts w:ascii="Symbol" w:hAnsi="Symbol" w:hint="default"/>
      </w:rPr>
    </w:lvl>
  </w:abstractNum>
  <w:abstractNum w:abstractNumId="4">
    <w:nsid w:val="00F85F2E"/>
    <w:multiLevelType w:val="hybridMultilevel"/>
    <w:tmpl w:val="0A62C986"/>
    <w:lvl w:ilvl="0" w:tplc="04090001">
      <w:start w:val="1"/>
      <w:numFmt w:val="bullet"/>
      <w:lvlText w:val=""/>
      <w:lvlJc w:val="left"/>
      <w:pPr>
        <w:ind w:left="720" w:hanging="360"/>
      </w:pPr>
      <w:rPr>
        <w:rFonts w:ascii="Symbol" w:hAnsi="Symbol" w:hint="default"/>
      </w:rPr>
    </w:lvl>
    <w:lvl w:ilvl="1" w:tplc="AF8C0CB0">
      <w:numFmt w:val="bullet"/>
      <w:lvlText w:val="•"/>
      <w:lvlJc w:val="left"/>
      <w:pPr>
        <w:ind w:left="1800" w:hanging="72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2C57525"/>
    <w:multiLevelType w:val="hybridMultilevel"/>
    <w:tmpl w:val="A0C63F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8AB481A"/>
    <w:multiLevelType w:val="multilevel"/>
    <w:tmpl w:val="22544628"/>
    <w:styleLink w:val="AECOMNumbering"/>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7">
    <w:nsid w:val="0E406F3E"/>
    <w:multiLevelType w:val="multilevel"/>
    <w:tmpl w:val="1F30E436"/>
    <w:styleLink w:val="AECOMSectionnumbering"/>
    <w:lvl w:ilvl="0">
      <w:start w:val="1"/>
      <w:numFmt w:val="decimalZero"/>
      <w:lvlText w:val="%1"/>
      <w:lvlJc w:val="left"/>
      <w:pPr>
        <w:ind w:left="1134" w:hanging="113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92A26E9"/>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0">
    <w:nsid w:val="1A8B00A2"/>
    <w:multiLevelType w:val="multilevel"/>
    <w:tmpl w:val="DB3C37A8"/>
    <w:name w:val="AECOM Outline numbering"/>
    <w:styleLink w:val="AECOMAppendix"/>
    <w:lvl w:ilvl="0">
      <w:start w:val="1"/>
      <w:numFmt w:val="upperLetter"/>
      <w:suff w:val="nothing"/>
      <w:lvlText w:val="Appendix %1  "/>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nsid w:val="1D853326"/>
    <w:multiLevelType w:val="hybridMultilevel"/>
    <w:tmpl w:val="0DE0B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28325AB"/>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29FC5E9A"/>
    <w:multiLevelType w:val="hybridMultilevel"/>
    <w:tmpl w:val="71EAB2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A0118C5"/>
    <w:multiLevelType w:val="multilevel"/>
    <w:tmpl w:val="DC22BBC8"/>
    <w:styleLink w:val="AECOMTableBullets"/>
    <w:lvl w:ilvl="0">
      <w:start w:val="1"/>
      <w:numFmt w:val="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Calibri" w:hAnsi="Calibri" w:hint="default"/>
        <w:color w:val="auto"/>
      </w:rPr>
    </w:lvl>
    <w:lvl w:ilvl="2">
      <w:start w:val="1"/>
      <w:numFmt w:val="bullet"/>
      <w:lvlText w:val="o"/>
      <w:lvlJc w:val="left"/>
      <w:pPr>
        <w:ind w:left="852" w:hanging="284"/>
      </w:pPr>
      <w:rPr>
        <w:rFonts w:ascii="Courier New" w:hAnsi="Courier New"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o"/>
      <w:lvlJc w:val="left"/>
      <w:pPr>
        <w:ind w:left="1704" w:hanging="284"/>
      </w:pPr>
      <w:rPr>
        <w:rFonts w:ascii="Courier New" w:hAnsi="Courier New"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o"/>
      <w:lvlJc w:val="left"/>
      <w:pPr>
        <w:ind w:left="2556" w:hanging="284"/>
      </w:pPr>
      <w:rPr>
        <w:rFonts w:ascii="Courier New" w:hAnsi="Courier New" w:hint="default"/>
      </w:rPr>
    </w:lvl>
  </w:abstractNum>
  <w:abstractNum w:abstractNumId="15">
    <w:nsid w:val="2DBC3336"/>
    <w:multiLevelType w:val="hybridMultilevel"/>
    <w:tmpl w:val="75887BEA"/>
    <w:lvl w:ilvl="0" w:tplc="4FE8D170">
      <w:numFmt w:val="bullet"/>
      <w:lvlText w:val="•"/>
      <w:lvlJc w:val="left"/>
      <w:pPr>
        <w:ind w:left="1080" w:hanging="72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5DD208B"/>
    <w:multiLevelType w:val="hybridMultilevel"/>
    <w:tmpl w:val="5CD6F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754570F"/>
    <w:multiLevelType w:val="multilevel"/>
    <w:tmpl w:val="66AC3F00"/>
    <w:name w:val="AECOM Outline numbering3"/>
    <w:lvl w:ilvl="0">
      <w:start w:val="1"/>
      <w:numFmt w:val="upperLetter"/>
      <w:pStyle w:val="Appendix"/>
      <w:suff w:val="space"/>
      <w:lvlText w:val="Appendix %1"/>
      <w:lvlJc w:val="left"/>
      <w:pPr>
        <w:ind w:left="0" w:firstLine="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nsid w:val="37DD5406"/>
    <w:multiLevelType w:val="hybridMultilevel"/>
    <w:tmpl w:val="3266E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A383484"/>
    <w:multiLevelType w:val="multilevel"/>
    <w:tmpl w:val="60B68AA8"/>
    <w:styleLink w:val="AECOMTableNumbering"/>
    <w:lvl w:ilvl="0">
      <w:start w:val="1"/>
      <w:numFmt w:val="decimal"/>
      <w:pStyle w:val="TableListNumber"/>
      <w:lvlText w:val="%1."/>
      <w:lvlJc w:val="left"/>
      <w:pPr>
        <w:ind w:left="284" w:hanging="284"/>
      </w:pPr>
      <w:rPr>
        <w:rFonts w:hint="default"/>
      </w:rPr>
    </w:lvl>
    <w:lvl w:ilvl="1">
      <w:start w:val="1"/>
      <w:numFmt w:val="lowerLetter"/>
      <w:pStyle w:val="TableListNumber2"/>
      <w:lvlText w:val="%2."/>
      <w:lvlJc w:val="left"/>
      <w:pPr>
        <w:ind w:left="568" w:hanging="284"/>
      </w:pPr>
      <w:rPr>
        <w:rFonts w:hint="default"/>
      </w:rPr>
    </w:lvl>
    <w:lvl w:ilvl="2">
      <w:start w:val="1"/>
      <w:numFmt w:val="lowerRoman"/>
      <w:pStyle w:val="TableListNumber3"/>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20">
    <w:nsid w:val="3E760062"/>
    <w:multiLevelType w:val="hybridMultilevel"/>
    <w:tmpl w:val="9E883F34"/>
    <w:name w:val="AECOM Outline numbering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21265A0"/>
    <w:multiLevelType w:val="hybridMultilevel"/>
    <w:tmpl w:val="CB0E97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644573A"/>
    <w:multiLevelType w:val="multilevel"/>
    <w:tmpl w:val="3F9A613A"/>
    <w:styleLink w:val="AECOMBullets"/>
    <w:lvl w:ilvl="0">
      <w:start w:val="1"/>
      <w:numFmt w:val="bullet"/>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color w:val="auto"/>
      </w:rPr>
    </w:lvl>
    <w:lvl w:ilvl="2">
      <w:start w:val="1"/>
      <w:numFmt w:val="bullet"/>
      <w:lvlText w:val="─"/>
      <w:lvlJc w:val="left"/>
      <w:pPr>
        <w:ind w:left="852" w:hanging="284"/>
      </w:pPr>
      <w:rPr>
        <w:rFonts w:ascii="Calibri" w:hAnsi="Calibri" w:hint="default"/>
        <w:color w:val="auto"/>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hint="default"/>
      </w:rPr>
    </w:lvl>
    <w:lvl w:ilvl="5">
      <w:start w:val="1"/>
      <w:numFmt w:val="bullet"/>
      <w:lvlText w:val=""/>
      <w:lvlJc w:val="left"/>
      <w:pPr>
        <w:tabs>
          <w:tab w:val="num" w:pos="2346"/>
        </w:tabs>
        <w:ind w:left="1704" w:hanging="284"/>
      </w:pPr>
      <w:rPr>
        <w:rFonts w:ascii="Wingdings" w:hAnsi="Wingdings" w:hint="default"/>
      </w:rPr>
    </w:lvl>
    <w:lvl w:ilvl="6">
      <w:start w:val="1"/>
      <w:numFmt w:val="bullet"/>
      <w:lvlText w:val=""/>
      <w:lvlJc w:val="left"/>
      <w:pPr>
        <w:tabs>
          <w:tab w:val="num" w:pos="2630"/>
        </w:tabs>
        <w:ind w:left="1988" w:hanging="284"/>
      </w:pPr>
      <w:rPr>
        <w:rFonts w:ascii="Symbol" w:hAnsi="Symbol" w:hint="default"/>
      </w:rPr>
    </w:lvl>
    <w:lvl w:ilvl="7">
      <w:start w:val="1"/>
      <w:numFmt w:val="bullet"/>
      <w:lvlText w:val="o"/>
      <w:lvlJc w:val="left"/>
      <w:pPr>
        <w:tabs>
          <w:tab w:val="num" w:pos="2914"/>
        </w:tabs>
        <w:ind w:left="2272" w:hanging="284"/>
      </w:pPr>
      <w:rPr>
        <w:rFonts w:ascii="Courier New" w:hAnsi="Courier New" w:cs="Courier New" w:hint="default"/>
      </w:rPr>
    </w:lvl>
    <w:lvl w:ilvl="8">
      <w:start w:val="1"/>
      <w:numFmt w:val="bullet"/>
      <w:lvlText w:val=""/>
      <w:lvlJc w:val="left"/>
      <w:pPr>
        <w:tabs>
          <w:tab w:val="num" w:pos="3198"/>
        </w:tabs>
        <w:ind w:left="2556" w:hanging="284"/>
      </w:pPr>
      <w:rPr>
        <w:rFonts w:ascii="Wingdings" w:hAnsi="Wingdings" w:hint="default"/>
      </w:rPr>
    </w:lvl>
  </w:abstractNum>
  <w:abstractNum w:abstractNumId="23">
    <w:nsid w:val="4D0C0132"/>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nsid w:val="4F926A09"/>
    <w:multiLevelType w:val="multilevel"/>
    <w:tmpl w:val="99F01D82"/>
    <w:lvl w:ilvl="0">
      <w:start w:val="1"/>
      <w:numFmt w:val="bullet"/>
      <w:pStyle w:val="TableListBullet"/>
      <w:lvlText w:val=""/>
      <w:lvlJc w:val="left"/>
      <w:pPr>
        <w:ind w:left="284" w:hanging="284"/>
      </w:pPr>
      <w:rPr>
        <w:rFonts w:ascii="Symbol" w:hAnsi="Symbol" w:hint="default"/>
        <w:color w:val="auto"/>
      </w:rPr>
    </w:lvl>
    <w:lvl w:ilvl="1">
      <w:start w:val="1"/>
      <w:numFmt w:val="bullet"/>
      <w:pStyle w:val="TableListBullet2"/>
      <w:lvlText w:val="─"/>
      <w:lvlJc w:val="left"/>
      <w:pPr>
        <w:ind w:left="568" w:hanging="284"/>
      </w:pPr>
      <w:rPr>
        <w:rFonts w:ascii="Calibri" w:hAnsi="Calibri" w:hint="default"/>
        <w:color w:val="auto"/>
      </w:rPr>
    </w:lvl>
    <w:lvl w:ilvl="2">
      <w:start w:val="1"/>
      <w:numFmt w:val="bullet"/>
      <w:pStyle w:val="TableListBullet3"/>
      <w:lvlText w:val=""/>
      <w:lvlJc w:val="left"/>
      <w:pPr>
        <w:ind w:left="852" w:hanging="284"/>
      </w:pPr>
      <w:rPr>
        <w:rFonts w:ascii="Wingdings" w:hAnsi="Wingdings"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
      <w:lvlJc w:val="left"/>
      <w:pPr>
        <w:ind w:left="1704" w:hanging="284"/>
      </w:pPr>
      <w:rPr>
        <w:rFonts w:ascii="Wingdings" w:hAnsi="Wingdings"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
      <w:lvlJc w:val="left"/>
      <w:pPr>
        <w:ind w:left="2556" w:hanging="284"/>
      </w:pPr>
      <w:rPr>
        <w:rFonts w:ascii="Wingdings" w:hAnsi="Wingdings" w:hint="default"/>
      </w:rPr>
    </w:lvl>
  </w:abstractNum>
  <w:abstractNum w:abstractNumId="25">
    <w:nsid w:val="51880F48"/>
    <w:multiLevelType w:val="multilevel"/>
    <w:tmpl w:val="5B6227C6"/>
    <w:styleLink w:val="AECOMList"/>
    <w:lvl w:ilvl="0">
      <w:start w:val="1"/>
      <w:numFmt w:val="decimal"/>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tabs>
          <w:tab w:val="num" w:pos="1431"/>
        </w:tabs>
        <w:ind w:left="1428" w:hanging="357"/>
      </w:pPr>
      <w:rPr>
        <w:rFonts w:hint="default"/>
      </w:rPr>
    </w:lvl>
    <w:lvl w:ilvl="4">
      <w:start w:val="1"/>
      <w:numFmt w:val="lowerLetter"/>
      <w:lvlText w:val="%5."/>
      <w:lvlJc w:val="left"/>
      <w:pPr>
        <w:tabs>
          <w:tab w:val="num" w:pos="1788"/>
        </w:tabs>
        <w:ind w:left="1785" w:hanging="357"/>
      </w:pPr>
      <w:rPr>
        <w:rFonts w:hint="default"/>
      </w:rPr>
    </w:lvl>
    <w:lvl w:ilvl="5">
      <w:start w:val="1"/>
      <w:numFmt w:val="lowerRoman"/>
      <w:lvlText w:val="%6."/>
      <w:lvlJc w:val="right"/>
      <w:pPr>
        <w:tabs>
          <w:tab w:val="num" w:pos="2145"/>
        </w:tabs>
        <w:ind w:left="2142" w:hanging="357"/>
      </w:pPr>
      <w:rPr>
        <w:rFonts w:hint="default"/>
      </w:rPr>
    </w:lvl>
    <w:lvl w:ilvl="6">
      <w:start w:val="1"/>
      <w:numFmt w:val="decimal"/>
      <w:lvlText w:val="%7."/>
      <w:lvlJc w:val="left"/>
      <w:pPr>
        <w:tabs>
          <w:tab w:val="num" w:pos="2502"/>
        </w:tabs>
        <w:ind w:left="2499" w:hanging="357"/>
      </w:pPr>
      <w:rPr>
        <w:rFonts w:hint="default"/>
      </w:rPr>
    </w:lvl>
    <w:lvl w:ilvl="7">
      <w:start w:val="1"/>
      <w:numFmt w:val="lowerLetter"/>
      <w:lvlText w:val="%8."/>
      <w:lvlJc w:val="left"/>
      <w:pPr>
        <w:tabs>
          <w:tab w:val="num" w:pos="2859"/>
        </w:tabs>
        <w:ind w:left="2856" w:hanging="357"/>
      </w:pPr>
      <w:rPr>
        <w:rFonts w:hint="default"/>
      </w:rPr>
    </w:lvl>
    <w:lvl w:ilvl="8">
      <w:start w:val="1"/>
      <w:numFmt w:val="lowerRoman"/>
      <w:lvlText w:val="%9."/>
      <w:lvlJc w:val="right"/>
      <w:pPr>
        <w:tabs>
          <w:tab w:val="num" w:pos="3216"/>
        </w:tabs>
        <w:ind w:left="3213" w:hanging="357"/>
      </w:pPr>
      <w:rPr>
        <w:rFonts w:hint="default"/>
      </w:rPr>
    </w:lvl>
  </w:abstractNum>
  <w:abstractNum w:abstractNumId="26">
    <w:nsid w:val="5571285C"/>
    <w:multiLevelType w:val="multilevel"/>
    <w:tmpl w:val="934C7326"/>
    <w:name w:val="AECOM Outline numbering2"/>
    <w:lvl w:ilvl="0">
      <w:start w:val="1"/>
      <w:numFmt w:val="decimal"/>
      <w:lvlRestart w:val="0"/>
      <w:lvlText w:val="%1."/>
      <w:lvlJc w:val="left"/>
      <w:pPr>
        <w:ind w:left="567" w:hanging="567"/>
      </w:pPr>
      <w:rPr>
        <w:rFonts w:hint="default"/>
      </w:rPr>
    </w:lvl>
    <w:lvl w:ilvl="1">
      <w:start w:val="1"/>
      <w:numFmt w:val="decimal"/>
      <w:pStyle w:val="Numberedtext"/>
      <w:lvlText w:val="%1.%2"/>
      <w:lvlJc w:val="left"/>
      <w:pPr>
        <w:ind w:left="567" w:hanging="567"/>
      </w:pPr>
      <w:rPr>
        <w:rFonts w:hint="default"/>
      </w:rPr>
    </w:lvl>
    <w:lvl w:ilvl="2">
      <w:start w:val="1"/>
      <w:numFmt w:val="decimal"/>
      <w:pStyle w:val="Heading3"/>
      <w:lvlText w:val="%1.%2.%3"/>
      <w:lvlJc w:val="left"/>
      <w:pPr>
        <w:ind w:left="850" w:hanging="850"/>
      </w:pPr>
      <w:rPr>
        <w:rFonts w:hint="default"/>
      </w:rPr>
    </w:lvl>
    <w:lvl w:ilvl="3">
      <w:start w:val="1"/>
      <w:numFmt w:val="decimal"/>
      <w:pStyle w:val="Heading4"/>
      <w:lvlText w:val="%1.%2.%3.%4"/>
      <w:lvlJc w:val="left"/>
      <w:pPr>
        <w:ind w:left="850" w:hanging="850"/>
      </w:pPr>
      <w:rPr>
        <w:rFonts w:hint="default"/>
      </w:rPr>
    </w:lvl>
    <w:lvl w:ilvl="4">
      <w:start w:val="1"/>
      <w:numFmt w:val="decimal"/>
      <w:lvlText w:val="%1.%2.%3.%4.%5"/>
      <w:lvlJc w:val="left"/>
      <w:pPr>
        <w:ind w:left="850" w:hanging="850"/>
      </w:pPr>
      <w:rPr>
        <w:rFonts w:hint="default"/>
      </w:rPr>
    </w:lvl>
    <w:lvl w:ilvl="5">
      <w:start w:val="1"/>
      <w:numFmt w:val="decimal"/>
      <w:lvlText w:val="%1.%2.%3.%4.%5.%6"/>
      <w:lvlJc w:val="left"/>
      <w:pPr>
        <w:ind w:left="850" w:hanging="850"/>
      </w:pPr>
      <w:rPr>
        <w:rFonts w:hint="default"/>
      </w:rPr>
    </w:lvl>
    <w:lvl w:ilvl="6">
      <w:start w:val="1"/>
      <w:numFmt w:val="none"/>
      <w:lvlText w:val=""/>
      <w:lvlJc w:val="left"/>
      <w:pPr>
        <w:ind w:left="850" w:hanging="850"/>
      </w:pPr>
      <w:rPr>
        <w:rFonts w:hint="default"/>
      </w:rPr>
    </w:lvl>
    <w:lvl w:ilvl="7">
      <w:start w:val="1"/>
      <w:numFmt w:val="lowerLetter"/>
      <w:lvlText w:val="%8."/>
      <w:lvlJc w:val="left"/>
      <w:pPr>
        <w:ind w:left="850" w:hanging="850"/>
      </w:pPr>
      <w:rPr>
        <w:rFonts w:hint="default"/>
      </w:rPr>
    </w:lvl>
    <w:lvl w:ilvl="8">
      <w:start w:val="1"/>
      <w:numFmt w:val="lowerRoman"/>
      <w:lvlText w:val="%9."/>
      <w:lvlJc w:val="left"/>
      <w:pPr>
        <w:ind w:left="850" w:hanging="850"/>
      </w:pPr>
      <w:rPr>
        <w:rFonts w:hint="default"/>
      </w:rPr>
    </w:lvl>
  </w:abstractNum>
  <w:abstractNum w:abstractNumId="27">
    <w:nsid w:val="659A027C"/>
    <w:multiLevelType w:val="multilevel"/>
    <w:tmpl w:val="ACFCE65E"/>
    <w:lvl w:ilvl="0">
      <w:start w:val="1"/>
      <w:numFmt w:val="decimal"/>
      <w:pStyle w:val="ListNumber"/>
      <w:lvlText w:val="%1."/>
      <w:lvlJc w:val="left"/>
      <w:pPr>
        <w:ind w:left="425" w:hanging="425"/>
      </w:pPr>
      <w:rPr>
        <w:rFonts w:hint="default"/>
      </w:rPr>
    </w:lvl>
    <w:lvl w:ilvl="1">
      <w:start w:val="1"/>
      <w:numFmt w:val="lowerLetter"/>
      <w:pStyle w:val="ListNumber2"/>
      <w:lvlText w:val="%2."/>
      <w:lvlJc w:val="left"/>
      <w:pPr>
        <w:tabs>
          <w:tab w:val="num" w:pos="850"/>
        </w:tabs>
        <w:ind w:left="850" w:hanging="425"/>
      </w:pPr>
      <w:rPr>
        <w:rFonts w:hint="default"/>
      </w:rPr>
    </w:lvl>
    <w:lvl w:ilvl="2">
      <w:start w:val="1"/>
      <w:numFmt w:val="lowerRoman"/>
      <w:pStyle w:val="ListNumber3"/>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28">
    <w:nsid w:val="6BED2BB4"/>
    <w:multiLevelType w:val="hybridMultilevel"/>
    <w:tmpl w:val="CCD0F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EFE498B"/>
    <w:multiLevelType w:val="multilevel"/>
    <w:tmpl w:val="D88893D6"/>
    <w:lvl w:ilvl="0">
      <w:start w:val="1"/>
      <w:numFmt w:val="bullet"/>
      <w:pStyle w:val="ListBullet"/>
      <w:lvlText w:val=""/>
      <w:lvlJc w:val="left"/>
      <w:pPr>
        <w:tabs>
          <w:tab w:val="num" w:pos="425"/>
        </w:tabs>
        <w:ind w:left="425" w:hanging="425"/>
      </w:pPr>
      <w:rPr>
        <w:rFonts w:ascii="Symbol" w:hAnsi="Symbol" w:hint="default"/>
        <w:color w:val="auto"/>
      </w:rPr>
    </w:lvl>
    <w:lvl w:ilvl="1">
      <w:start w:val="1"/>
      <w:numFmt w:val="bullet"/>
      <w:pStyle w:val="ListBullet2"/>
      <w:lvlText w:val="─"/>
      <w:lvlJc w:val="left"/>
      <w:pPr>
        <w:tabs>
          <w:tab w:val="num" w:pos="851"/>
        </w:tabs>
        <w:ind w:left="850" w:hanging="425"/>
      </w:pPr>
      <w:rPr>
        <w:rFonts w:ascii="Calibri" w:hAnsi="Calibri" w:hint="default"/>
        <w:color w:val="auto"/>
      </w:rPr>
    </w:lvl>
    <w:lvl w:ilvl="2">
      <w:start w:val="1"/>
      <w:numFmt w:val="bullet"/>
      <w:pStyle w:val="ListBullet3"/>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rPr>
    </w:lvl>
  </w:abstractNum>
  <w:abstractNum w:abstractNumId="30">
    <w:nsid w:val="74F4137D"/>
    <w:multiLevelType w:val="hybridMultilevel"/>
    <w:tmpl w:val="AB9C2A26"/>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31">
    <w:nsid w:val="7FFD7283"/>
    <w:multiLevelType w:val="hybridMultilevel"/>
    <w:tmpl w:val="C7B6096E"/>
    <w:name w:val="AECOM Outline numbering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2"/>
  </w:num>
  <w:num w:numId="2">
    <w:abstractNumId w:val="25"/>
  </w:num>
  <w:num w:numId="3">
    <w:abstractNumId w:val="3"/>
  </w:num>
  <w:num w:numId="4">
    <w:abstractNumId w:val="2"/>
  </w:num>
  <w:num w:numId="5">
    <w:abstractNumId w:val="1"/>
  </w:num>
  <w:num w:numId="6">
    <w:abstractNumId w:val="0"/>
  </w:num>
  <w:num w:numId="7">
    <w:abstractNumId w:val="6"/>
  </w:num>
  <w:num w:numId="8">
    <w:abstractNumId w:val="10"/>
  </w:num>
  <w:num w:numId="9">
    <w:abstractNumId w:val="26"/>
  </w:num>
  <w:num w:numId="10">
    <w:abstractNumId w:val="7"/>
  </w:num>
  <w:num w:numId="11">
    <w:abstractNumId w:val="12"/>
  </w:num>
  <w:num w:numId="12">
    <w:abstractNumId w:val="23"/>
  </w:num>
  <w:num w:numId="13">
    <w:abstractNumId w:val="9"/>
  </w:num>
  <w:num w:numId="14">
    <w:abstractNumId w:val="29"/>
  </w:num>
  <w:num w:numId="15">
    <w:abstractNumId w:val="27"/>
  </w:num>
  <w:num w:numId="16">
    <w:abstractNumId w:val="14"/>
  </w:num>
  <w:num w:numId="17">
    <w:abstractNumId w:val="19"/>
  </w:num>
  <w:num w:numId="18">
    <w:abstractNumId w:val="19"/>
  </w:num>
  <w:num w:numId="19">
    <w:abstractNumId w:val="24"/>
  </w:num>
  <w:num w:numId="20">
    <w:abstractNumId w:val="17"/>
  </w:num>
  <w:num w:numId="2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9"/>
  </w:num>
  <w:num w:numId="23">
    <w:abstractNumId w:val="13"/>
  </w:num>
  <w:num w:numId="24">
    <w:abstractNumId w:val="30"/>
  </w:num>
  <w:num w:numId="25">
    <w:abstractNumId w:val="20"/>
  </w:num>
  <w:num w:numId="26">
    <w:abstractNumId w:val="31"/>
  </w:num>
  <w:num w:numId="27">
    <w:abstractNumId w:val="5"/>
  </w:num>
  <w:num w:numId="28">
    <w:abstractNumId w:val="21"/>
  </w:num>
  <w:num w:numId="29">
    <w:abstractNumId w:val="8"/>
  </w:num>
  <w:num w:numId="30">
    <w:abstractNumId w:val="26"/>
  </w:num>
  <w:num w:numId="31">
    <w:abstractNumId w:val="28"/>
  </w:num>
  <w:num w:numId="32">
    <w:abstractNumId w:val="18"/>
  </w:num>
  <w:num w:numId="33">
    <w:abstractNumId w:val="4"/>
  </w:num>
  <w:num w:numId="34">
    <w:abstractNumId w:val="15"/>
  </w:num>
  <w:num w:numId="35">
    <w:abstractNumId w:val="26"/>
  </w:num>
  <w:num w:numId="36">
    <w:abstractNumId w:val="11"/>
  </w:num>
  <w:num w:numId="37">
    <w:abstractNumId w:val="16"/>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mith, April (Austin)">
    <w15:presenceInfo w15:providerId="AD" w15:userId="S::April.Smith@aecom.com::9cf7e13a-69bf-4635-827c-f3620a6b4dd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hideSpellingErrors/>
  <w:hideGrammaticalError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drawingGridHorizontalSpacing w:val="6"/>
  <w:drawingGridVerticalSpacing w:val="6"/>
  <w:displayHorizontalDrawingGridEvery w:val="0"/>
  <w:displayVerticalDrawingGridEvery w:val="0"/>
  <w:doNotUseMarginsForDrawingGridOrigin/>
  <w:drawingGridHorizontalOrigin w:val="0"/>
  <w:drawingGridVerticalOrigin w:val="0"/>
  <w:characterSpacingControl w:val="doNotCompress"/>
  <w:hdrShapeDefaults>
    <o:shapedefaults v:ext="edit" spidmax="6553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NQMiQ1MTSwMjEwsTSyUdpeDU4uLM/DyQAqNaAEtiEaMsAAAA"/>
    <w:docVar w:name="ACTIVATED" w:val="1"/>
    <w:docVar w:name="cbTextLanguage_ListCount" w:val="0"/>
    <w:docVar w:name="cbTextLanguage_ListIndex" w:val="-1"/>
    <w:docVar w:name="CheckBox2" w:val="0"/>
    <w:docVar w:name="chkChangeCoverImage" w:val="0"/>
    <w:docVar w:name="chkDraft" w:val="0"/>
    <w:docVar w:name="chkFileName" w:val="0"/>
    <w:docVar w:name="chkFileNamePath" w:val="0"/>
    <w:docVar w:name="chkIncludeClientInHedaer" w:val="0"/>
    <w:docVar w:name="chkIncludeClientonCover" w:val="0"/>
    <w:docVar w:name="chkOfficeAddressBackcover" w:val="0"/>
    <w:docVar w:name="chkPrintedOnRecycledPaper" w:val="0"/>
    <w:docVar w:name="chkSaveFooterDetails" w:val="0"/>
    <w:docVar w:name="chkSaveOfficeAddress" w:val="0"/>
    <w:docVar w:name="chkScholars" w:val="0"/>
    <w:docVar w:name="chkUKILongformLimitations" w:val="0"/>
    <w:docVar w:name="chkWhiteBorder" w:val="0"/>
    <w:docVar w:name="lbANZDisclaimers_ListCount" w:val="0"/>
    <w:docVar w:name="lbANZDisclaimers_ListIndex" w:val="-1"/>
    <w:docVar w:name="lbANZLimitations_ListCount" w:val="0"/>
    <w:docVar w:name="lbANZLimitations_ListIndex" w:val="-1"/>
    <w:docVar w:name="lbAuthor_ListCount" w:val="0"/>
    <w:docVar w:name="lbAuthor_ListIndex" w:val="-1"/>
    <w:docVar w:name="lbImages_ListCount" w:val="6"/>
    <w:docVar w:name="lbImages_ListIndex" w:val="3"/>
    <w:docVar w:name="lbProtectiveMarkings_0" w:val="None"/>
    <w:docVar w:name="lbProtectiveMarkings_0_0" w:val="None"/>
    <w:docVar w:name="lbProtectiveMarkings_1" w:val="PUBLIC"/>
    <w:docVar w:name="lbProtectiveMarkings_1_0" w:val="PUBLIC"/>
    <w:docVar w:name="lbProtectiveMarkings_2" w:val="OFFICIAL"/>
    <w:docVar w:name="lbProtectiveMarkings_2_0" w:val="OFFICIAL"/>
    <w:docVar w:name="lbProtectiveMarkings_3" w:val="COMPANY CONFIDENTIAL"/>
    <w:docVar w:name="lbProtectiveMarkings_3_0" w:val="COMPANY CONFIDENTIAL"/>
    <w:docVar w:name="lbProtectiveMarkings_4" w:val="COMMERCIAL IN CONFIDENCE"/>
    <w:docVar w:name="lbProtectiveMarkings_4_0" w:val="COMMERCIAL IN CONFIDENCE"/>
    <w:docVar w:name="lbProtectiveMarkings_5" w:val="DRAFT"/>
    <w:docVar w:name="lbProtectiveMarkings_5_0" w:val="DRAFT"/>
    <w:docVar w:name="lbProtectiveMarkings_6" w:val="Free-type ...  (use a comma to denote a new line)"/>
    <w:docVar w:name="lbProtectiveMarkings_6_0" w:val="Free-type ...  (use a comma to denote a new line)"/>
    <w:docVar w:name="lbProtectiveMarkings_ListCount" w:val="7"/>
    <w:docVar w:name="lbProtectiveMarkings_ListIndex" w:val="-1"/>
    <w:docVar w:name="opt1column" w:val="-1"/>
    <w:docVar w:name="opt2column" w:val="0"/>
    <w:docVar w:name="opt3column" w:val="0"/>
    <w:docVar w:name="optA3Landscape" w:val="0"/>
    <w:docVar w:name="optA4" w:val="-1"/>
    <w:docVar w:name="optA4Landscape" w:val="0"/>
    <w:docVar w:name="optA4Portrait" w:val="0"/>
    <w:docVar w:name="optBW" w:val="0"/>
    <w:docVar w:name="optChangeFontAECOMSans" w:val="0"/>
    <w:docVar w:name="optChangeFontArial" w:val="-1"/>
    <w:docVar w:name="optCoversheet" w:val="0"/>
    <w:docVar w:name="optDoubleSided" w:val="0"/>
    <w:docVar w:name="optFont10" w:val="0"/>
    <w:docVar w:name="optFont11" w:val="0"/>
    <w:docVar w:name="optFont12" w:val="0"/>
    <w:docVar w:name="optFont9" w:val="-1"/>
    <w:docVar w:name="optGraphicFull" w:val="0"/>
    <w:docVar w:name="optHeading1Font18" w:val="0"/>
    <w:docVar w:name="optHeading1Font21" w:val="0"/>
    <w:docVar w:name="optHeading1Font24" w:val="-1"/>
    <w:docVar w:name="optLetter" w:val="0"/>
    <w:docVar w:name="optLogo" w:val="-1"/>
    <w:docVar w:name="optNoLogo" w:val="0"/>
    <w:docVar w:name="optNumberedHeadings" w:val="0"/>
    <w:docVar w:name="optNumberedHeadingsParagraphs" w:val="-1"/>
    <w:docVar w:name="optP0" w:val="0"/>
    <w:docVar w:name="optP1" w:val="-1"/>
    <w:docVar w:name="optP2" w:val="0"/>
    <w:docVar w:name="optP3" w:val="0"/>
    <w:docVar w:name="optP4" w:val="0"/>
    <w:docVar w:name="optP5" w:val="0"/>
    <w:docVar w:name="optP6" w:val="0"/>
    <w:docVar w:name="optPhotoFull" w:val="0"/>
    <w:docVar w:name="optPhotoGrahicHalf" w:val="-1"/>
    <w:docVar w:name="optPlainBlue" w:val="0"/>
    <w:docVar w:name="optProposal" w:val="0"/>
    <w:docVar w:name="optS0" w:val="0"/>
    <w:docVar w:name="optS1" w:val="0"/>
    <w:docVar w:name="optS2" w:val="-1"/>
    <w:docVar w:name="optS3" w:val="0"/>
    <w:docVar w:name="optS4" w:val="0"/>
    <w:docVar w:name="optS5" w:val="0"/>
    <w:docVar w:name="optS6" w:val="0"/>
    <w:docVar w:name="optSingleSided" w:val="-1"/>
    <w:docVar w:name="optTechnicalReport" w:val="-1"/>
    <w:docVar w:name="optTender" w:val="0"/>
    <w:docVar w:name="optUnNumberedHeadings" w:val="0"/>
    <w:docVar w:name="optUSLetterLandscape" w:val="0"/>
    <w:docVar w:name="optUSLetterPortrait" w:val="-1"/>
    <w:docVar w:name="RERUN" w:val="1"/>
    <w:docVar w:name="SelectedCountry" w:val="3"/>
    <w:docVar w:name="SelectedEntity" w:val="0"/>
    <w:docVar w:name="SelectedGeo" w:val="0"/>
    <w:docVar w:name="SelectedLanguage" w:val="0"/>
    <w:docVar w:name="SelectedOffice" w:val="25"/>
    <w:docVar w:name="SelectedPageLayout" w:val="5"/>
    <w:docVar w:name="SelectedRegion" w:val="1"/>
    <w:docVar w:name="tbAuthorName" w:val="AECOM"/>
    <w:docVar w:name="tbClient" w:val="Kansas Department of Agriculture Division of Water Resources"/>
    <w:docVar w:name="tbDate" w:val="April 8, 2019"/>
    <w:docVar w:name="tbDocumentTitle" w:val="Verdigris Custom Watershed"/>
    <w:docVar w:name="tbImage" w:val="Water.jpg"/>
    <w:docVar w:name="tbOfficeAddress" w:val="AECOM_x000d__x000a_2380 McGee Street_x000d__x000a_Kansas City, MO 64108_x000d__x000a_aecom.com"/>
    <w:docVar w:name="tbSubtitle" w:val="2D Base Level Engineering"/>
    <w:docVar w:name="tbSupplementaryTitle" w:val="XZY Model Hydrology and Hydraulics"/>
    <w:docVar w:name="TranslateChart" w:val="Chart"/>
    <w:docVar w:name="TranslateFigure" w:val="Figure"/>
    <w:docVar w:name="TranslateTable" w:val="Table"/>
  </w:docVars>
  <w:rsids>
    <w:rsidRoot w:val="0030437A"/>
    <w:rsid w:val="000005B3"/>
    <w:rsid w:val="00001CB2"/>
    <w:rsid w:val="00002B07"/>
    <w:rsid w:val="00004730"/>
    <w:rsid w:val="0000567F"/>
    <w:rsid w:val="00005796"/>
    <w:rsid w:val="00007DDE"/>
    <w:rsid w:val="00010C39"/>
    <w:rsid w:val="00010D85"/>
    <w:rsid w:val="00011B0A"/>
    <w:rsid w:val="00012A6F"/>
    <w:rsid w:val="00013B3C"/>
    <w:rsid w:val="000144E9"/>
    <w:rsid w:val="00014BEC"/>
    <w:rsid w:val="000201CE"/>
    <w:rsid w:val="00020230"/>
    <w:rsid w:val="0002195C"/>
    <w:rsid w:val="00023F39"/>
    <w:rsid w:val="00027303"/>
    <w:rsid w:val="00027DBC"/>
    <w:rsid w:val="0003139A"/>
    <w:rsid w:val="0003173A"/>
    <w:rsid w:val="00031A4F"/>
    <w:rsid w:val="0003297A"/>
    <w:rsid w:val="000364E3"/>
    <w:rsid w:val="0004147B"/>
    <w:rsid w:val="000460D6"/>
    <w:rsid w:val="000462A0"/>
    <w:rsid w:val="0004726B"/>
    <w:rsid w:val="00050057"/>
    <w:rsid w:val="0005363D"/>
    <w:rsid w:val="000537D2"/>
    <w:rsid w:val="00053F18"/>
    <w:rsid w:val="00054055"/>
    <w:rsid w:val="0005776B"/>
    <w:rsid w:val="0005782B"/>
    <w:rsid w:val="00060016"/>
    <w:rsid w:val="000652F7"/>
    <w:rsid w:val="000663FA"/>
    <w:rsid w:val="00066A8B"/>
    <w:rsid w:val="00067457"/>
    <w:rsid w:val="0007100B"/>
    <w:rsid w:val="000719AF"/>
    <w:rsid w:val="0008170B"/>
    <w:rsid w:val="00082023"/>
    <w:rsid w:val="00083354"/>
    <w:rsid w:val="00083CFC"/>
    <w:rsid w:val="000840C5"/>
    <w:rsid w:val="00086146"/>
    <w:rsid w:val="00090164"/>
    <w:rsid w:val="0009153B"/>
    <w:rsid w:val="00095E83"/>
    <w:rsid w:val="0009611E"/>
    <w:rsid w:val="000A14DC"/>
    <w:rsid w:val="000A2D0C"/>
    <w:rsid w:val="000A3B6D"/>
    <w:rsid w:val="000A3DD4"/>
    <w:rsid w:val="000A5E31"/>
    <w:rsid w:val="000A6A13"/>
    <w:rsid w:val="000A6D54"/>
    <w:rsid w:val="000B0C66"/>
    <w:rsid w:val="000B28E6"/>
    <w:rsid w:val="000B4872"/>
    <w:rsid w:val="000B73C5"/>
    <w:rsid w:val="000C0D5A"/>
    <w:rsid w:val="000C334B"/>
    <w:rsid w:val="000C3C1D"/>
    <w:rsid w:val="000C7AC2"/>
    <w:rsid w:val="000D04AB"/>
    <w:rsid w:val="000D13AF"/>
    <w:rsid w:val="000D3E11"/>
    <w:rsid w:val="000D40D1"/>
    <w:rsid w:val="000D6FA5"/>
    <w:rsid w:val="000E392F"/>
    <w:rsid w:val="000E4587"/>
    <w:rsid w:val="000E4A9C"/>
    <w:rsid w:val="000E758C"/>
    <w:rsid w:val="000E75C9"/>
    <w:rsid w:val="000F0027"/>
    <w:rsid w:val="000F1D4D"/>
    <w:rsid w:val="000F22FF"/>
    <w:rsid w:val="000F2AE4"/>
    <w:rsid w:val="000F2C08"/>
    <w:rsid w:val="000F3B9D"/>
    <w:rsid w:val="000F428F"/>
    <w:rsid w:val="000F5328"/>
    <w:rsid w:val="000F61F0"/>
    <w:rsid w:val="000F66C9"/>
    <w:rsid w:val="00101CCE"/>
    <w:rsid w:val="0010409E"/>
    <w:rsid w:val="00110478"/>
    <w:rsid w:val="00111D5D"/>
    <w:rsid w:val="00112827"/>
    <w:rsid w:val="00113896"/>
    <w:rsid w:val="00113C10"/>
    <w:rsid w:val="00114529"/>
    <w:rsid w:val="00114B32"/>
    <w:rsid w:val="00114D39"/>
    <w:rsid w:val="00115CA4"/>
    <w:rsid w:val="001176F1"/>
    <w:rsid w:val="0012093B"/>
    <w:rsid w:val="001242BE"/>
    <w:rsid w:val="001244CA"/>
    <w:rsid w:val="0012697D"/>
    <w:rsid w:val="00127902"/>
    <w:rsid w:val="00127AF4"/>
    <w:rsid w:val="001314AE"/>
    <w:rsid w:val="001315BF"/>
    <w:rsid w:val="001320DD"/>
    <w:rsid w:val="00132860"/>
    <w:rsid w:val="00133853"/>
    <w:rsid w:val="001343B0"/>
    <w:rsid w:val="00134992"/>
    <w:rsid w:val="00135D79"/>
    <w:rsid w:val="001363AC"/>
    <w:rsid w:val="00136AA6"/>
    <w:rsid w:val="00136C29"/>
    <w:rsid w:val="00137944"/>
    <w:rsid w:val="00137BAA"/>
    <w:rsid w:val="001408A2"/>
    <w:rsid w:val="0014212F"/>
    <w:rsid w:val="001430F2"/>
    <w:rsid w:val="00143D54"/>
    <w:rsid w:val="00144B71"/>
    <w:rsid w:val="001453AD"/>
    <w:rsid w:val="00145502"/>
    <w:rsid w:val="00145561"/>
    <w:rsid w:val="0014571E"/>
    <w:rsid w:val="0014573D"/>
    <w:rsid w:val="00145FBA"/>
    <w:rsid w:val="00146EA2"/>
    <w:rsid w:val="00150002"/>
    <w:rsid w:val="00150531"/>
    <w:rsid w:val="001531A9"/>
    <w:rsid w:val="001535D0"/>
    <w:rsid w:val="00153665"/>
    <w:rsid w:val="00161A02"/>
    <w:rsid w:val="00161CAA"/>
    <w:rsid w:val="00164CB2"/>
    <w:rsid w:val="00166D71"/>
    <w:rsid w:val="0017116A"/>
    <w:rsid w:val="00174521"/>
    <w:rsid w:val="001750DB"/>
    <w:rsid w:val="00175B4D"/>
    <w:rsid w:val="00177077"/>
    <w:rsid w:val="00177C13"/>
    <w:rsid w:val="00177DEA"/>
    <w:rsid w:val="0018100D"/>
    <w:rsid w:val="0018305D"/>
    <w:rsid w:val="00185372"/>
    <w:rsid w:val="001855B4"/>
    <w:rsid w:val="00186090"/>
    <w:rsid w:val="00186702"/>
    <w:rsid w:val="0018672C"/>
    <w:rsid w:val="00187C37"/>
    <w:rsid w:val="00187DDB"/>
    <w:rsid w:val="00190CDA"/>
    <w:rsid w:val="001920F8"/>
    <w:rsid w:val="00193189"/>
    <w:rsid w:val="001937F2"/>
    <w:rsid w:val="00193855"/>
    <w:rsid w:val="00193BD7"/>
    <w:rsid w:val="00196A72"/>
    <w:rsid w:val="00196E20"/>
    <w:rsid w:val="0019721C"/>
    <w:rsid w:val="00197A2E"/>
    <w:rsid w:val="001A11B6"/>
    <w:rsid w:val="001A1F61"/>
    <w:rsid w:val="001A45DC"/>
    <w:rsid w:val="001A52C9"/>
    <w:rsid w:val="001A52DD"/>
    <w:rsid w:val="001A72B0"/>
    <w:rsid w:val="001B0325"/>
    <w:rsid w:val="001B143D"/>
    <w:rsid w:val="001C07AF"/>
    <w:rsid w:val="001C0BD8"/>
    <w:rsid w:val="001C2925"/>
    <w:rsid w:val="001C2BC0"/>
    <w:rsid w:val="001C3018"/>
    <w:rsid w:val="001C43B6"/>
    <w:rsid w:val="001C49C6"/>
    <w:rsid w:val="001C5F36"/>
    <w:rsid w:val="001C60EF"/>
    <w:rsid w:val="001C6876"/>
    <w:rsid w:val="001C70B2"/>
    <w:rsid w:val="001C7D04"/>
    <w:rsid w:val="001D03B0"/>
    <w:rsid w:val="001D1299"/>
    <w:rsid w:val="001D150B"/>
    <w:rsid w:val="001D26E4"/>
    <w:rsid w:val="001D33BC"/>
    <w:rsid w:val="001D39CA"/>
    <w:rsid w:val="001D499A"/>
    <w:rsid w:val="001D745B"/>
    <w:rsid w:val="001E1907"/>
    <w:rsid w:val="001E1DB1"/>
    <w:rsid w:val="001E2388"/>
    <w:rsid w:val="001E48D8"/>
    <w:rsid w:val="001E6F4A"/>
    <w:rsid w:val="001F2D00"/>
    <w:rsid w:val="001F34A3"/>
    <w:rsid w:val="001F4214"/>
    <w:rsid w:val="001F4E43"/>
    <w:rsid w:val="001F5E46"/>
    <w:rsid w:val="001F779C"/>
    <w:rsid w:val="001F7984"/>
    <w:rsid w:val="00200613"/>
    <w:rsid w:val="002007D1"/>
    <w:rsid w:val="002024D6"/>
    <w:rsid w:val="00203182"/>
    <w:rsid w:val="00203A4A"/>
    <w:rsid w:val="00204146"/>
    <w:rsid w:val="0020437E"/>
    <w:rsid w:val="002122AA"/>
    <w:rsid w:val="00213392"/>
    <w:rsid w:val="002134B0"/>
    <w:rsid w:val="00214171"/>
    <w:rsid w:val="002147C0"/>
    <w:rsid w:val="0021591F"/>
    <w:rsid w:val="00215A8B"/>
    <w:rsid w:val="00215FCC"/>
    <w:rsid w:val="00216F12"/>
    <w:rsid w:val="0022472C"/>
    <w:rsid w:val="002279B0"/>
    <w:rsid w:val="00230830"/>
    <w:rsid w:val="00230A71"/>
    <w:rsid w:val="00230B38"/>
    <w:rsid w:val="00233791"/>
    <w:rsid w:val="002340CC"/>
    <w:rsid w:val="00234141"/>
    <w:rsid w:val="00234253"/>
    <w:rsid w:val="0023430C"/>
    <w:rsid w:val="00235F1F"/>
    <w:rsid w:val="00236A00"/>
    <w:rsid w:val="002402D4"/>
    <w:rsid w:val="00241364"/>
    <w:rsid w:val="0024247B"/>
    <w:rsid w:val="00244809"/>
    <w:rsid w:val="00245043"/>
    <w:rsid w:val="00245426"/>
    <w:rsid w:val="002457C3"/>
    <w:rsid w:val="00246821"/>
    <w:rsid w:val="00252C7F"/>
    <w:rsid w:val="00253171"/>
    <w:rsid w:val="00254EC8"/>
    <w:rsid w:val="00257B6D"/>
    <w:rsid w:val="002603F2"/>
    <w:rsid w:val="002609AD"/>
    <w:rsid w:val="00263F55"/>
    <w:rsid w:val="00265A9E"/>
    <w:rsid w:val="00266BA3"/>
    <w:rsid w:val="00267056"/>
    <w:rsid w:val="00270E14"/>
    <w:rsid w:val="00272FFE"/>
    <w:rsid w:val="002740A7"/>
    <w:rsid w:val="002741BD"/>
    <w:rsid w:val="002762F6"/>
    <w:rsid w:val="002770A0"/>
    <w:rsid w:val="00277FF1"/>
    <w:rsid w:val="0028125A"/>
    <w:rsid w:val="0028145A"/>
    <w:rsid w:val="002819C8"/>
    <w:rsid w:val="00282582"/>
    <w:rsid w:val="00283697"/>
    <w:rsid w:val="00284C82"/>
    <w:rsid w:val="0029008E"/>
    <w:rsid w:val="00292670"/>
    <w:rsid w:val="00293C45"/>
    <w:rsid w:val="002974D7"/>
    <w:rsid w:val="002A24EB"/>
    <w:rsid w:val="002A5E1B"/>
    <w:rsid w:val="002A75EF"/>
    <w:rsid w:val="002A7A9B"/>
    <w:rsid w:val="002A7CB9"/>
    <w:rsid w:val="002B1CCC"/>
    <w:rsid w:val="002B1D7D"/>
    <w:rsid w:val="002B2C1C"/>
    <w:rsid w:val="002B4677"/>
    <w:rsid w:val="002B5A8F"/>
    <w:rsid w:val="002B752A"/>
    <w:rsid w:val="002B7771"/>
    <w:rsid w:val="002C1F82"/>
    <w:rsid w:val="002C3E18"/>
    <w:rsid w:val="002C40AE"/>
    <w:rsid w:val="002C4272"/>
    <w:rsid w:val="002C4B35"/>
    <w:rsid w:val="002C5233"/>
    <w:rsid w:val="002C646C"/>
    <w:rsid w:val="002C66FE"/>
    <w:rsid w:val="002C7295"/>
    <w:rsid w:val="002C77CB"/>
    <w:rsid w:val="002C78EC"/>
    <w:rsid w:val="002C7E48"/>
    <w:rsid w:val="002D1696"/>
    <w:rsid w:val="002D1969"/>
    <w:rsid w:val="002D1F63"/>
    <w:rsid w:val="002D45C8"/>
    <w:rsid w:val="002D51B3"/>
    <w:rsid w:val="002D6CFC"/>
    <w:rsid w:val="002E1F7E"/>
    <w:rsid w:val="002E2A62"/>
    <w:rsid w:val="002E69BE"/>
    <w:rsid w:val="002E6EF9"/>
    <w:rsid w:val="002E72EA"/>
    <w:rsid w:val="002E780D"/>
    <w:rsid w:val="002F3B02"/>
    <w:rsid w:val="00300663"/>
    <w:rsid w:val="00301623"/>
    <w:rsid w:val="00302A12"/>
    <w:rsid w:val="0030322F"/>
    <w:rsid w:val="0030437A"/>
    <w:rsid w:val="00305310"/>
    <w:rsid w:val="00305E7F"/>
    <w:rsid w:val="00306118"/>
    <w:rsid w:val="003113E5"/>
    <w:rsid w:val="00311C82"/>
    <w:rsid w:val="00312994"/>
    <w:rsid w:val="003130BF"/>
    <w:rsid w:val="003146F8"/>
    <w:rsid w:val="00314EA9"/>
    <w:rsid w:val="00315C27"/>
    <w:rsid w:val="00316CE6"/>
    <w:rsid w:val="003171CF"/>
    <w:rsid w:val="00323122"/>
    <w:rsid w:val="00323654"/>
    <w:rsid w:val="00325598"/>
    <w:rsid w:val="00327242"/>
    <w:rsid w:val="00327DD0"/>
    <w:rsid w:val="00330DC8"/>
    <w:rsid w:val="003334C3"/>
    <w:rsid w:val="0033783B"/>
    <w:rsid w:val="003413DE"/>
    <w:rsid w:val="00342A65"/>
    <w:rsid w:val="00342FC4"/>
    <w:rsid w:val="00343248"/>
    <w:rsid w:val="0034474B"/>
    <w:rsid w:val="00344A00"/>
    <w:rsid w:val="00347538"/>
    <w:rsid w:val="003521F5"/>
    <w:rsid w:val="00353DB2"/>
    <w:rsid w:val="003624E2"/>
    <w:rsid w:val="003636AD"/>
    <w:rsid w:val="00364FD7"/>
    <w:rsid w:val="003707CC"/>
    <w:rsid w:val="003723EF"/>
    <w:rsid w:val="003727C7"/>
    <w:rsid w:val="003732CF"/>
    <w:rsid w:val="003742A0"/>
    <w:rsid w:val="003760C4"/>
    <w:rsid w:val="0037743B"/>
    <w:rsid w:val="0037784E"/>
    <w:rsid w:val="003813E6"/>
    <w:rsid w:val="00383735"/>
    <w:rsid w:val="003867C2"/>
    <w:rsid w:val="00387B7C"/>
    <w:rsid w:val="00387DEF"/>
    <w:rsid w:val="003908D9"/>
    <w:rsid w:val="003934D8"/>
    <w:rsid w:val="003964F2"/>
    <w:rsid w:val="003A2FB8"/>
    <w:rsid w:val="003A7385"/>
    <w:rsid w:val="003A79BB"/>
    <w:rsid w:val="003B18BF"/>
    <w:rsid w:val="003B31A5"/>
    <w:rsid w:val="003B36BF"/>
    <w:rsid w:val="003B6C9A"/>
    <w:rsid w:val="003C10A6"/>
    <w:rsid w:val="003C11A1"/>
    <w:rsid w:val="003C43E3"/>
    <w:rsid w:val="003D08F2"/>
    <w:rsid w:val="003D1681"/>
    <w:rsid w:val="003D1E66"/>
    <w:rsid w:val="003D2760"/>
    <w:rsid w:val="003D2814"/>
    <w:rsid w:val="003D3C07"/>
    <w:rsid w:val="003D4537"/>
    <w:rsid w:val="003E04ED"/>
    <w:rsid w:val="003E1070"/>
    <w:rsid w:val="003E186C"/>
    <w:rsid w:val="003E3DFD"/>
    <w:rsid w:val="003E4A40"/>
    <w:rsid w:val="003E4FE3"/>
    <w:rsid w:val="003E5E12"/>
    <w:rsid w:val="003F40DA"/>
    <w:rsid w:val="003F618A"/>
    <w:rsid w:val="003F7459"/>
    <w:rsid w:val="003F7EA0"/>
    <w:rsid w:val="0040027F"/>
    <w:rsid w:val="00400291"/>
    <w:rsid w:val="004006F8"/>
    <w:rsid w:val="00400934"/>
    <w:rsid w:val="00400AFF"/>
    <w:rsid w:val="0040621C"/>
    <w:rsid w:val="00407772"/>
    <w:rsid w:val="00407F4C"/>
    <w:rsid w:val="0041167F"/>
    <w:rsid w:val="0041372D"/>
    <w:rsid w:val="00413BDE"/>
    <w:rsid w:val="00415158"/>
    <w:rsid w:val="00415998"/>
    <w:rsid w:val="0041646A"/>
    <w:rsid w:val="00417649"/>
    <w:rsid w:val="00420CC8"/>
    <w:rsid w:val="004217B6"/>
    <w:rsid w:val="00422DA1"/>
    <w:rsid w:val="00423BAA"/>
    <w:rsid w:val="00425B8E"/>
    <w:rsid w:val="00426AB6"/>
    <w:rsid w:val="00432018"/>
    <w:rsid w:val="00437546"/>
    <w:rsid w:val="00437FEB"/>
    <w:rsid w:val="0044100E"/>
    <w:rsid w:val="00442D98"/>
    <w:rsid w:val="00444B36"/>
    <w:rsid w:val="004460FF"/>
    <w:rsid w:val="0045162F"/>
    <w:rsid w:val="004604EC"/>
    <w:rsid w:val="00460F70"/>
    <w:rsid w:val="00461235"/>
    <w:rsid w:val="00463E15"/>
    <w:rsid w:val="004641BD"/>
    <w:rsid w:val="00467014"/>
    <w:rsid w:val="00467431"/>
    <w:rsid w:val="004707E2"/>
    <w:rsid w:val="0047146E"/>
    <w:rsid w:val="00472275"/>
    <w:rsid w:val="004738E1"/>
    <w:rsid w:val="00473BA7"/>
    <w:rsid w:val="00473ED7"/>
    <w:rsid w:val="0047442C"/>
    <w:rsid w:val="00474830"/>
    <w:rsid w:val="00475126"/>
    <w:rsid w:val="00475C76"/>
    <w:rsid w:val="00477493"/>
    <w:rsid w:val="004775A3"/>
    <w:rsid w:val="0048053F"/>
    <w:rsid w:val="00480F13"/>
    <w:rsid w:val="00481A96"/>
    <w:rsid w:val="0048221B"/>
    <w:rsid w:val="004828B3"/>
    <w:rsid w:val="0048315A"/>
    <w:rsid w:val="004864E1"/>
    <w:rsid w:val="00486D5A"/>
    <w:rsid w:val="0048755A"/>
    <w:rsid w:val="00490643"/>
    <w:rsid w:val="004908C7"/>
    <w:rsid w:val="004916E5"/>
    <w:rsid w:val="00491D33"/>
    <w:rsid w:val="00493CF1"/>
    <w:rsid w:val="00493F74"/>
    <w:rsid w:val="00494100"/>
    <w:rsid w:val="00495508"/>
    <w:rsid w:val="004959BB"/>
    <w:rsid w:val="00496EEF"/>
    <w:rsid w:val="004974CE"/>
    <w:rsid w:val="004A019D"/>
    <w:rsid w:val="004A438B"/>
    <w:rsid w:val="004A453C"/>
    <w:rsid w:val="004A7221"/>
    <w:rsid w:val="004A738C"/>
    <w:rsid w:val="004A7798"/>
    <w:rsid w:val="004B0B53"/>
    <w:rsid w:val="004C1357"/>
    <w:rsid w:val="004C231D"/>
    <w:rsid w:val="004C255D"/>
    <w:rsid w:val="004C2B83"/>
    <w:rsid w:val="004C4813"/>
    <w:rsid w:val="004C4865"/>
    <w:rsid w:val="004C6A8F"/>
    <w:rsid w:val="004D0F29"/>
    <w:rsid w:val="004D1548"/>
    <w:rsid w:val="004D4675"/>
    <w:rsid w:val="004D4A35"/>
    <w:rsid w:val="004D65DF"/>
    <w:rsid w:val="004D7826"/>
    <w:rsid w:val="004D7EE9"/>
    <w:rsid w:val="004E0F82"/>
    <w:rsid w:val="004E1B08"/>
    <w:rsid w:val="004E43B0"/>
    <w:rsid w:val="004F2446"/>
    <w:rsid w:val="004F2A79"/>
    <w:rsid w:val="004F5C53"/>
    <w:rsid w:val="004F6942"/>
    <w:rsid w:val="004F6E2F"/>
    <w:rsid w:val="00503E92"/>
    <w:rsid w:val="005056EB"/>
    <w:rsid w:val="0050705B"/>
    <w:rsid w:val="0050790B"/>
    <w:rsid w:val="00510C96"/>
    <w:rsid w:val="00511F94"/>
    <w:rsid w:val="00512148"/>
    <w:rsid w:val="00512B79"/>
    <w:rsid w:val="005137B7"/>
    <w:rsid w:val="00516141"/>
    <w:rsid w:val="00517F7D"/>
    <w:rsid w:val="00521201"/>
    <w:rsid w:val="0052151B"/>
    <w:rsid w:val="005223E2"/>
    <w:rsid w:val="00524437"/>
    <w:rsid w:val="005269D3"/>
    <w:rsid w:val="00534783"/>
    <w:rsid w:val="005354C0"/>
    <w:rsid w:val="00537728"/>
    <w:rsid w:val="00542152"/>
    <w:rsid w:val="00542F08"/>
    <w:rsid w:val="0054315A"/>
    <w:rsid w:val="0054374D"/>
    <w:rsid w:val="005440C0"/>
    <w:rsid w:val="00544893"/>
    <w:rsid w:val="005453AF"/>
    <w:rsid w:val="00546984"/>
    <w:rsid w:val="00547E8E"/>
    <w:rsid w:val="0055004B"/>
    <w:rsid w:val="00550A23"/>
    <w:rsid w:val="00550A4B"/>
    <w:rsid w:val="00550DBF"/>
    <w:rsid w:val="00550FEA"/>
    <w:rsid w:val="005522BE"/>
    <w:rsid w:val="005522CA"/>
    <w:rsid w:val="00553D83"/>
    <w:rsid w:val="00555AFC"/>
    <w:rsid w:val="0055609F"/>
    <w:rsid w:val="005564BB"/>
    <w:rsid w:val="00556737"/>
    <w:rsid w:val="00556EBF"/>
    <w:rsid w:val="005609C5"/>
    <w:rsid w:val="00560DBB"/>
    <w:rsid w:val="005629AC"/>
    <w:rsid w:val="0056313A"/>
    <w:rsid w:val="00563542"/>
    <w:rsid w:val="00566899"/>
    <w:rsid w:val="00566B7C"/>
    <w:rsid w:val="00570BCD"/>
    <w:rsid w:val="00572772"/>
    <w:rsid w:val="00572D85"/>
    <w:rsid w:val="005737F7"/>
    <w:rsid w:val="00573C2D"/>
    <w:rsid w:val="00573EEA"/>
    <w:rsid w:val="005756F4"/>
    <w:rsid w:val="00575B77"/>
    <w:rsid w:val="00582989"/>
    <w:rsid w:val="005876E7"/>
    <w:rsid w:val="00593748"/>
    <w:rsid w:val="005959FD"/>
    <w:rsid w:val="00595F0B"/>
    <w:rsid w:val="005964DE"/>
    <w:rsid w:val="005A028F"/>
    <w:rsid w:val="005A0EAB"/>
    <w:rsid w:val="005A19DC"/>
    <w:rsid w:val="005B0062"/>
    <w:rsid w:val="005B072B"/>
    <w:rsid w:val="005B11AA"/>
    <w:rsid w:val="005B3E9A"/>
    <w:rsid w:val="005B4302"/>
    <w:rsid w:val="005B4C36"/>
    <w:rsid w:val="005C04C0"/>
    <w:rsid w:val="005C077A"/>
    <w:rsid w:val="005C0E4D"/>
    <w:rsid w:val="005C293B"/>
    <w:rsid w:val="005C4C2B"/>
    <w:rsid w:val="005C568B"/>
    <w:rsid w:val="005C569E"/>
    <w:rsid w:val="005C593D"/>
    <w:rsid w:val="005C5D9E"/>
    <w:rsid w:val="005C6417"/>
    <w:rsid w:val="005C68F9"/>
    <w:rsid w:val="005D0215"/>
    <w:rsid w:val="005D15E5"/>
    <w:rsid w:val="005D2840"/>
    <w:rsid w:val="005D7A22"/>
    <w:rsid w:val="005E07F5"/>
    <w:rsid w:val="005E0FAA"/>
    <w:rsid w:val="005E391C"/>
    <w:rsid w:val="005E4697"/>
    <w:rsid w:val="005E690E"/>
    <w:rsid w:val="005F476A"/>
    <w:rsid w:val="005F626E"/>
    <w:rsid w:val="005F7AB9"/>
    <w:rsid w:val="00600629"/>
    <w:rsid w:val="006009F9"/>
    <w:rsid w:val="00601502"/>
    <w:rsid w:val="00601842"/>
    <w:rsid w:val="00604165"/>
    <w:rsid w:val="0060626A"/>
    <w:rsid w:val="00606621"/>
    <w:rsid w:val="0060740D"/>
    <w:rsid w:val="00607B08"/>
    <w:rsid w:val="006120CE"/>
    <w:rsid w:val="006137EB"/>
    <w:rsid w:val="00616244"/>
    <w:rsid w:val="00617E70"/>
    <w:rsid w:val="006228F2"/>
    <w:rsid w:val="00624CAA"/>
    <w:rsid w:val="00625A5A"/>
    <w:rsid w:val="00625B78"/>
    <w:rsid w:val="00626C7F"/>
    <w:rsid w:val="00632271"/>
    <w:rsid w:val="006347B1"/>
    <w:rsid w:val="00634F33"/>
    <w:rsid w:val="006354D9"/>
    <w:rsid w:val="006359D6"/>
    <w:rsid w:val="00635A5A"/>
    <w:rsid w:val="006366CA"/>
    <w:rsid w:val="00643BA6"/>
    <w:rsid w:val="00643F22"/>
    <w:rsid w:val="00644593"/>
    <w:rsid w:val="00644DB9"/>
    <w:rsid w:val="00646A8B"/>
    <w:rsid w:val="00653608"/>
    <w:rsid w:val="00655083"/>
    <w:rsid w:val="0065674E"/>
    <w:rsid w:val="00660232"/>
    <w:rsid w:val="006604C7"/>
    <w:rsid w:val="00663126"/>
    <w:rsid w:val="00663636"/>
    <w:rsid w:val="0066748B"/>
    <w:rsid w:val="00671AAB"/>
    <w:rsid w:val="00673A12"/>
    <w:rsid w:val="00674190"/>
    <w:rsid w:val="00674855"/>
    <w:rsid w:val="00674ABE"/>
    <w:rsid w:val="006760E5"/>
    <w:rsid w:val="00676FE6"/>
    <w:rsid w:val="006803FB"/>
    <w:rsid w:val="00680A82"/>
    <w:rsid w:val="00681A1C"/>
    <w:rsid w:val="006841F7"/>
    <w:rsid w:val="00684BAC"/>
    <w:rsid w:val="00685556"/>
    <w:rsid w:val="00687AC1"/>
    <w:rsid w:val="006910EE"/>
    <w:rsid w:val="006913C2"/>
    <w:rsid w:val="006922CF"/>
    <w:rsid w:val="00696D76"/>
    <w:rsid w:val="00697875"/>
    <w:rsid w:val="006A1681"/>
    <w:rsid w:val="006A1D08"/>
    <w:rsid w:val="006A208B"/>
    <w:rsid w:val="006A241F"/>
    <w:rsid w:val="006A25D1"/>
    <w:rsid w:val="006A2950"/>
    <w:rsid w:val="006A3705"/>
    <w:rsid w:val="006A5D0E"/>
    <w:rsid w:val="006A6EAA"/>
    <w:rsid w:val="006A73C0"/>
    <w:rsid w:val="006B0261"/>
    <w:rsid w:val="006B3160"/>
    <w:rsid w:val="006B3705"/>
    <w:rsid w:val="006B4066"/>
    <w:rsid w:val="006B4663"/>
    <w:rsid w:val="006B4EA6"/>
    <w:rsid w:val="006B4F45"/>
    <w:rsid w:val="006B6036"/>
    <w:rsid w:val="006C0F38"/>
    <w:rsid w:val="006C22EC"/>
    <w:rsid w:val="006C2F0A"/>
    <w:rsid w:val="006C3ADA"/>
    <w:rsid w:val="006C3AE4"/>
    <w:rsid w:val="006C4218"/>
    <w:rsid w:val="006C4E65"/>
    <w:rsid w:val="006C4F04"/>
    <w:rsid w:val="006C72A2"/>
    <w:rsid w:val="006C78A3"/>
    <w:rsid w:val="006D002D"/>
    <w:rsid w:val="006D0366"/>
    <w:rsid w:val="006D2CD1"/>
    <w:rsid w:val="006D2E08"/>
    <w:rsid w:val="006D3015"/>
    <w:rsid w:val="006D3975"/>
    <w:rsid w:val="006D5F50"/>
    <w:rsid w:val="006D7110"/>
    <w:rsid w:val="006E0A6A"/>
    <w:rsid w:val="006E10C1"/>
    <w:rsid w:val="006E133F"/>
    <w:rsid w:val="006E1490"/>
    <w:rsid w:val="006E4F1E"/>
    <w:rsid w:val="006F3E73"/>
    <w:rsid w:val="006F6670"/>
    <w:rsid w:val="00700011"/>
    <w:rsid w:val="007024FC"/>
    <w:rsid w:val="00703825"/>
    <w:rsid w:val="00704632"/>
    <w:rsid w:val="00705D32"/>
    <w:rsid w:val="0071120A"/>
    <w:rsid w:val="00711D27"/>
    <w:rsid w:val="00712222"/>
    <w:rsid w:val="007123E3"/>
    <w:rsid w:val="0071362B"/>
    <w:rsid w:val="00717043"/>
    <w:rsid w:val="007178E6"/>
    <w:rsid w:val="007231B6"/>
    <w:rsid w:val="007234EF"/>
    <w:rsid w:val="00723A16"/>
    <w:rsid w:val="00723CB7"/>
    <w:rsid w:val="00724066"/>
    <w:rsid w:val="0072559F"/>
    <w:rsid w:val="00725883"/>
    <w:rsid w:val="00726831"/>
    <w:rsid w:val="007318FE"/>
    <w:rsid w:val="00732445"/>
    <w:rsid w:val="00732650"/>
    <w:rsid w:val="0073521B"/>
    <w:rsid w:val="00737061"/>
    <w:rsid w:val="007422B0"/>
    <w:rsid w:val="00743D9F"/>
    <w:rsid w:val="00746042"/>
    <w:rsid w:val="00746F17"/>
    <w:rsid w:val="00752BBC"/>
    <w:rsid w:val="007545F9"/>
    <w:rsid w:val="00754A06"/>
    <w:rsid w:val="007570F6"/>
    <w:rsid w:val="007577F1"/>
    <w:rsid w:val="00757D02"/>
    <w:rsid w:val="00760E09"/>
    <w:rsid w:val="0076101A"/>
    <w:rsid w:val="007630BE"/>
    <w:rsid w:val="00763B21"/>
    <w:rsid w:val="00764F90"/>
    <w:rsid w:val="00766D63"/>
    <w:rsid w:val="0076789C"/>
    <w:rsid w:val="00770E82"/>
    <w:rsid w:val="00772011"/>
    <w:rsid w:val="0077426B"/>
    <w:rsid w:val="007743C5"/>
    <w:rsid w:val="007752B1"/>
    <w:rsid w:val="007753C4"/>
    <w:rsid w:val="00775B25"/>
    <w:rsid w:val="00776618"/>
    <w:rsid w:val="007769E5"/>
    <w:rsid w:val="00780341"/>
    <w:rsid w:val="0078040F"/>
    <w:rsid w:val="00781E9F"/>
    <w:rsid w:val="00782D9E"/>
    <w:rsid w:val="00785A24"/>
    <w:rsid w:val="00785EB9"/>
    <w:rsid w:val="007905F8"/>
    <w:rsid w:val="00790710"/>
    <w:rsid w:val="00793599"/>
    <w:rsid w:val="007935AD"/>
    <w:rsid w:val="007939B0"/>
    <w:rsid w:val="007A3C07"/>
    <w:rsid w:val="007A4177"/>
    <w:rsid w:val="007A5D8E"/>
    <w:rsid w:val="007A6D86"/>
    <w:rsid w:val="007B1B64"/>
    <w:rsid w:val="007B276B"/>
    <w:rsid w:val="007B302E"/>
    <w:rsid w:val="007B3656"/>
    <w:rsid w:val="007C09EC"/>
    <w:rsid w:val="007C1FE6"/>
    <w:rsid w:val="007C2A40"/>
    <w:rsid w:val="007C3084"/>
    <w:rsid w:val="007C3827"/>
    <w:rsid w:val="007C5A0A"/>
    <w:rsid w:val="007C5DC6"/>
    <w:rsid w:val="007C6447"/>
    <w:rsid w:val="007D3CAA"/>
    <w:rsid w:val="007D5C05"/>
    <w:rsid w:val="007D60D8"/>
    <w:rsid w:val="007D6F74"/>
    <w:rsid w:val="007E0ABB"/>
    <w:rsid w:val="007E0F3D"/>
    <w:rsid w:val="007E3CB5"/>
    <w:rsid w:val="007E4C95"/>
    <w:rsid w:val="007E7FF2"/>
    <w:rsid w:val="007F3444"/>
    <w:rsid w:val="007F41D6"/>
    <w:rsid w:val="007F47E6"/>
    <w:rsid w:val="007F4887"/>
    <w:rsid w:val="007F5E40"/>
    <w:rsid w:val="007F6341"/>
    <w:rsid w:val="007F73C2"/>
    <w:rsid w:val="007F76CD"/>
    <w:rsid w:val="0080040C"/>
    <w:rsid w:val="00800A95"/>
    <w:rsid w:val="00801711"/>
    <w:rsid w:val="0080324C"/>
    <w:rsid w:val="00803F1F"/>
    <w:rsid w:val="00804996"/>
    <w:rsid w:val="00805278"/>
    <w:rsid w:val="00813606"/>
    <w:rsid w:val="0081688E"/>
    <w:rsid w:val="0082068C"/>
    <w:rsid w:val="008212D4"/>
    <w:rsid w:val="00822027"/>
    <w:rsid w:val="00822364"/>
    <w:rsid w:val="00824D22"/>
    <w:rsid w:val="00825D3D"/>
    <w:rsid w:val="00831688"/>
    <w:rsid w:val="00834397"/>
    <w:rsid w:val="00834477"/>
    <w:rsid w:val="00850EB7"/>
    <w:rsid w:val="008518E3"/>
    <w:rsid w:val="00851E3D"/>
    <w:rsid w:val="008541E1"/>
    <w:rsid w:val="00854622"/>
    <w:rsid w:val="00854BE1"/>
    <w:rsid w:val="00855A18"/>
    <w:rsid w:val="00857E4E"/>
    <w:rsid w:val="00860875"/>
    <w:rsid w:val="00860AA6"/>
    <w:rsid w:val="0086558D"/>
    <w:rsid w:val="00866E69"/>
    <w:rsid w:val="00870C34"/>
    <w:rsid w:val="008723CB"/>
    <w:rsid w:val="008727C8"/>
    <w:rsid w:val="008733EF"/>
    <w:rsid w:val="008741BE"/>
    <w:rsid w:val="00877AF3"/>
    <w:rsid w:val="00880456"/>
    <w:rsid w:val="00882818"/>
    <w:rsid w:val="0088323B"/>
    <w:rsid w:val="00883F2D"/>
    <w:rsid w:val="00886937"/>
    <w:rsid w:val="00890ADA"/>
    <w:rsid w:val="008916E4"/>
    <w:rsid w:val="00891E9E"/>
    <w:rsid w:val="00892B17"/>
    <w:rsid w:val="008930A0"/>
    <w:rsid w:val="0089505B"/>
    <w:rsid w:val="008952D6"/>
    <w:rsid w:val="00896800"/>
    <w:rsid w:val="008976C3"/>
    <w:rsid w:val="008A19FD"/>
    <w:rsid w:val="008A341D"/>
    <w:rsid w:val="008A688C"/>
    <w:rsid w:val="008A69DE"/>
    <w:rsid w:val="008B395D"/>
    <w:rsid w:val="008B4042"/>
    <w:rsid w:val="008B4844"/>
    <w:rsid w:val="008B4AB4"/>
    <w:rsid w:val="008B5278"/>
    <w:rsid w:val="008B5F5A"/>
    <w:rsid w:val="008B6A05"/>
    <w:rsid w:val="008C1DE7"/>
    <w:rsid w:val="008C2A01"/>
    <w:rsid w:val="008C2E13"/>
    <w:rsid w:val="008C3E42"/>
    <w:rsid w:val="008D0F02"/>
    <w:rsid w:val="008D1456"/>
    <w:rsid w:val="008D3556"/>
    <w:rsid w:val="008D42D4"/>
    <w:rsid w:val="008D4CA8"/>
    <w:rsid w:val="008E0C55"/>
    <w:rsid w:val="008E1AE1"/>
    <w:rsid w:val="008E2761"/>
    <w:rsid w:val="008E39F1"/>
    <w:rsid w:val="008F157F"/>
    <w:rsid w:val="00900EAE"/>
    <w:rsid w:val="00901BD9"/>
    <w:rsid w:val="00901F2D"/>
    <w:rsid w:val="009022EC"/>
    <w:rsid w:val="009029AA"/>
    <w:rsid w:val="009039B7"/>
    <w:rsid w:val="00904014"/>
    <w:rsid w:val="009052D1"/>
    <w:rsid w:val="00906BFE"/>
    <w:rsid w:val="00906DB8"/>
    <w:rsid w:val="00906F61"/>
    <w:rsid w:val="00907041"/>
    <w:rsid w:val="0090796B"/>
    <w:rsid w:val="009104FB"/>
    <w:rsid w:val="0091063E"/>
    <w:rsid w:val="009136D1"/>
    <w:rsid w:val="00914420"/>
    <w:rsid w:val="009158DD"/>
    <w:rsid w:val="00917C0C"/>
    <w:rsid w:val="00920E61"/>
    <w:rsid w:val="00922B38"/>
    <w:rsid w:val="00923CA3"/>
    <w:rsid w:val="00926893"/>
    <w:rsid w:val="00935FEE"/>
    <w:rsid w:val="0093783B"/>
    <w:rsid w:val="00940615"/>
    <w:rsid w:val="00943105"/>
    <w:rsid w:val="00943340"/>
    <w:rsid w:val="00944D6C"/>
    <w:rsid w:val="00946CB9"/>
    <w:rsid w:val="0095040D"/>
    <w:rsid w:val="0095089B"/>
    <w:rsid w:val="009508E5"/>
    <w:rsid w:val="00950AE6"/>
    <w:rsid w:val="009536A0"/>
    <w:rsid w:val="00955C4B"/>
    <w:rsid w:val="00956D7D"/>
    <w:rsid w:val="00957FA7"/>
    <w:rsid w:val="00962654"/>
    <w:rsid w:val="00962F03"/>
    <w:rsid w:val="00972B49"/>
    <w:rsid w:val="00973A11"/>
    <w:rsid w:val="00974389"/>
    <w:rsid w:val="0097459C"/>
    <w:rsid w:val="00974FF4"/>
    <w:rsid w:val="009758C4"/>
    <w:rsid w:val="00976A14"/>
    <w:rsid w:val="00977BA8"/>
    <w:rsid w:val="0098067F"/>
    <w:rsid w:val="0098103A"/>
    <w:rsid w:val="009828DC"/>
    <w:rsid w:val="00984672"/>
    <w:rsid w:val="0098549D"/>
    <w:rsid w:val="00986F6B"/>
    <w:rsid w:val="0098775F"/>
    <w:rsid w:val="00987D0D"/>
    <w:rsid w:val="00993F2D"/>
    <w:rsid w:val="00997BF8"/>
    <w:rsid w:val="009A2448"/>
    <w:rsid w:val="009A2B87"/>
    <w:rsid w:val="009A5783"/>
    <w:rsid w:val="009A5CB1"/>
    <w:rsid w:val="009A7970"/>
    <w:rsid w:val="009B0939"/>
    <w:rsid w:val="009B5A79"/>
    <w:rsid w:val="009B7EEB"/>
    <w:rsid w:val="009C113E"/>
    <w:rsid w:val="009C1601"/>
    <w:rsid w:val="009C1CC2"/>
    <w:rsid w:val="009C415B"/>
    <w:rsid w:val="009C590C"/>
    <w:rsid w:val="009D2586"/>
    <w:rsid w:val="009D25EB"/>
    <w:rsid w:val="009D4A0D"/>
    <w:rsid w:val="009E27B7"/>
    <w:rsid w:val="009E3C08"/>
    <w:rsid w:val="009E57C9"/>
    <w:rsid w:val="009E66A1"/>
    <w:rsid w:val="009E6ED7"/>
    <w:rsid w:val="009E6FE0"/>
    <w:rsid w:val="009F0463"/>
    <w:rsid w:val="009F0E63"/>
    <w:rsid w:val="009F1D77"/>
    <w:rsid w:val="009F29EA"/>
    <w:rsid w:val="009F3DB9"/>
    <w:rsid w:val="009F5A8F"/>
    <w:rsid w:val="009F67A4"/>
    <w:rsid w:val="009F6B65"/>
    <w:rsid w:val="009F7655"/>
    <w:rsid w:val="009F7E30"/>
    <w:rsid w:val="00A0089E"/>
    <w:rsid w:val="00A00EAE"/>
    <w:rsid w:val="00A02D2F"/>
    <w:rsid w:val="00A033B7"/>
    <w:rsid w:val="00A03D7F"/>
    <w:rsid w:val="00A04433"/>
    <w:rsid w:val="00A0637A"/>
    <w:rsid w:val="00A10B0D"/>
    <w:rsid w:val="00A10D47"/>
    <w:rsid w:val="00A147CD"/>
    <w:rsid w:val="00A15063"/>
    <w:rsid w:val="00A15879"/>
    <w:rsid w:val="00A22AB9"/>
    <w:rsid w:val="00A24314"/>
    <w:rsid w:val="00A25E16"/>
    <w:rsid w:val="00A262DA"/>
    <w:rsid w:val="00A26FC4"/>
    <w:rsid w:val="00A3005D"/>
    <w:rsid w:val="00A315D3"/>
    <w:rsid w:val="00A31887"/>
    <w:rsid w:val="00A32CCF"/>
    <w:rsid w:val="00A3396D"/>
    <w:rsid w:val="00A34EE8"/>
    <w:rsid w:val="00A375D1"/>
    <w:rsid w:val="00A40BB9"/>
    <w:rsid w:val="00A51050"/>
    <w:rsid w:val="00A512D3"/>
    <w:rsid w:val="00A52EC1"/>
    <w:rsid w:val="00A5446A"/>
    <w:rsid w:val="00A563D1"/>
    <w:rsid w:val="00A5663A"/>
    <w:rsid w:val="00A56C0A"/>
    <w:rsid w:val="00A5722F"/>
    <w:rsid w:val="00A57CA6"/>
    <w:rsid w:val="00A608EB"/>
    <w:rsid w:val="00A609EC"/>
    <w:rsid w:val="00A62422"/>
    <w:rsid w:val="00A64B70"/>
    <w:rsid w:val="00A6648D"/>
    <w:rsid w:val="00A70D4A"/>
    <w:rsid w:val="00A73A1E"/>
    <w:rsid w:val="00A74F9C"/>
    <w:rsid w:val="00A75124"/>
    <w:rsid w:val="00A77BD6"/>
    <w:rsid w:val="00A816DD"/>
    <w:rsid w:val="00A82573"/>
    <w:rsid w:val="00A82DE6"/>
    <w:rsid w:val="00A83941"/>
    <w:rsid w:val="00A84CC5"/>
    <w:rsid w:val="00A85367"/>
    <w:rsid w:val="00A867E2"/>
    <w:rsid w:val="00A86B30"/>
    <w:rsid w:val="00A87D6A"/>
    <w:rsid w:val="00A902A8"/>
    <w:rsid w:val="00A9157F"/>
    <w:rsid w:val="00A921A0"/>
    <w:rsid w:val="00A957C4"/>
    <w:rsid w:val="00AA045B"/>
    <w:rsid w:val="00AA1F91"/>
    <w:rsid w:val="00AA23FC"/>
    <w:rsid w:val="00AA3280"/>
    <w:rsid w:val="00AA5933"/>
    <w:rsid w:val="00AA5CEB"/>
    <w:rsid w:val="00AA5F1C"/>
    <w:rsid w:val="00AA75D4"/>
    <w:rsid w:val="00AB0589"/>
    <w:rsid w:val="00AB13E8"/>
    <w:rsid w:val="00AB1CBE"/>
    <w:rsid w:val="00AB28C6"/>
    <w:rsid w:val="00AB6E78"/>
    <w:rsid w:val="00AB7BC2"/>
    <w:rsid w:val="00AC1908"/>
    <w:rsid w:val="00AC5D58"/>
    <w:rsid w:val="00AD0A48"/>
    <w:rsid w:val="00AD2129"/>
    <w:rsid w:val="00AD2672"/>
    <w:rsid w:val="00AD6178"/>
    <w:rsid w:val="00AE1B0C"/>
    <w:rsid w:val="00AE514A"/>
    <w:rsid w:val="00AE7552"/>
    <w:rsid w:val="00AF05AD"/>
    <w:rsid w:val="00AF1BF8"/>
    <w:rsid w:val="00AF2719"/>
    <w:rsid w:val="00AF310F"/>
    <w:rsid w:val="00AF500B"/>
    <w:rsid w:val="00AF59DB"/>
    <w:rsid w:val="00AF5FA3"/>
    <w:rsid w:val="00AF62B2"/>
    <w:rsid w:val="00B014BF"/>
    <w:rsid w:val="00B032A0"/>
    <w:rsid w:val="00B038A5"/>
    <w:rsid w:val="00B0500C"/>
    <w:rsid w:val="00B11AB0"/>
    <w:rsid w:val="00B12CE4"/>
    <w:rsid w:val="00B12D51"/>
    <w:rsid w:val="00B1473D"/>
    <w:rsid w:val="00B171FE"/>
    <w:rsid w:val="00B202E3"/>
    <w:rsid w:val="00B20E71"/>
    <w:rsid w:val="00B225CE"/>
    <w:rsid w:val="00B226BD"/>
    <w:rsid w:val="00B26138"/>
    <w:rsid w:val="00B266DF"/>
    <w:rsid w:val="00B31298"/>
    <w:rsid w:val="00B33CB5"/>
    <w:rsid w:val="00B358C3"/>
    <w:rsid w:val="00B35CDD"/>
    <w:rsid w:val="00B36576"/>
    <w:rsid w:val="00B36850"/>
    <w:rsid w:val="00B372A8"/>
    <w:rsid w:val="00B3761D"/>
    <w:rsid w:val="00B40AAD"/>
    <w:rsid w:val="00B425D0"/>
    <w:rsid w:val="00B46671"/>
    <w:rsid w:val="00B510F4"/>
    <w:rsid w:val="00B543E2"/>
    <w:rsid w:val="00B54E25"/>
    <w:rsid w:val="00B55307"/>
    <w:rsid w:val="00B573C1"/>
    <w:rsid w:val="00B603C6"/>
    <w:rsid w:val="00B606ED"/>
    <w:rsid w:val="00B6642F"/>
    <w:rsid w:val="00B66D08"/>
    <w:rsid w:val="00B70189"/>
    <w:rsid w:val="00B744FB"/>
    <w:rsid w:val="00B76790"/>
    <w:rsid w:val="00B77413"/>
    <w:rsid w:val="00B81557"/>
    <w:rsid w:val="00B83660"/>
    <w:rsid w:val="00B8778A"/>
    <w:rsid w:val="00B87909"/>
    <w:rsid w:val="00B87C81"/>
    <w:rsid w:val="00B90324"/>
    <w:rsid w:val="00B908E0"/>
    <w:rsid w:val="00B916BB"/>
    <w:rsid w:val="00B918A8"/>
    <w:rsid w:val="00B95E22"/>
    <w:rsid w:val="00B968F8"/>
    <w:rsid w:val="00B97816"/>
    <w:rsid w:val="00BA05BE"/>
    <w:rsid w:val="00BA0E2B"/>
    <w:rsid w:val="00BA24A7"/>
    <w:rsid w:val="00BA3D61"/>
    <w:rsid w:val="00BA4724"/>
    <w:rsid w:val="00BA5047"/>
    <w:rsid w:val="00BA7A78"/>
    <w:rsid w:val="00BB3AFA"/>
    <w:rsid w:val="00BB3FC6"/>
    <w:rsid w:val="00BB422B"/>
    <w:rsid w:val="00BB4410"/>
    <w:rsid w:val="00BB589D"/>
    <w:rsid w:val="00BB6891"/>
    <w:rsid w:val="00BB7ADD"/>
    <w:rsid w:val="00BC47D1"/>
    <w:rsid w:val="00BC6495"/>
    <w:rsid w:val="00BC678F"/>
    <w:rsid w:val="00BD17DF"/>
    <w:rsid w:val="00BD3131"/>
    <w:rsid w:val="00BD4F85"/>
    <w:rsid w:val="00BD7718"/>
    <w:rsid w:val="00BD7922"/>
    <w:rsid w:val="00BD7B8F"/>
    <w:rsid w:val="00BE3022"/>
    <w:rsid w:val="00BE32D0"/>
    <w:rsid w:val="00BE391D"/>
    <w:rsid w:val="00BE3C6A"/>
    <w:rsid w:val="00BE6E33"/>
    <w:rsid w:val="00BF02AC"/>
    <w:rsid w:val="00BF2806"/>
    <w:rsid w:val="00BF3319"/>
    <w:rsid w:val="00BF3396"/>
    <w:rsid w:val="00BF3F75"/>
    <w:rsid w:val="00BF53A6"/>
    <w:rsid w:val="00BF6722"/>
    <w:rsid w:val="00BF7505"/>
    <w:rsid w:val="00BF757D"/>
    <w:rsid w:val="00BF7F90"/>
    <w:rsid w:val="00C00435"/>
    <w:rsid w:val="00C00DC7"/>
    <w:rsid w:val="00C026C8"/>
    <w:rsid w:val="00C03BC3"/>
    <w:rsid w:val="00C0556F"/>
    <w:rsid w:val="00C06E79"/>
    <w:rsid w:val="00C07012"/>
    <w:rsid w:val="00C079F0"/>
    <w:rsid w:val="00C136F8"/>
    <w:rsid w:val="00C140F3"/>
    <w:rsid w:val="00C1594D"/>
    <w:rsid w:val="00C178BC"/>
    <w:rsid w:val="00C21130"/>
    <w:rsid w:val="00C2143D"/>
    <w:rsid w:val="00C23BF5"/>
    <w:rsid w:val="00C23D36"/>
    <w:rsid w:val="00C247FF"/>
    <w:rsid w:val="00C2509A"/>
    <w:rsid w:val="00C25BF1"/>
    <w:rsid w:val="00C25EF3"/>
    <w:rsid w:val="00C27D3B"/>
    <w:rsid w:val="00C30F49"/>
    <w:rsid w:val="00C314D3"/>
    <w:rsid w:val="00C322A4"/>
    <w:rsid w:val="00C34D9C"/>
    <w:rsid w:val="00C351C5"/>
    <w:rsid w:val="00C35973"/>
    <w:rsid w:val="00C405F8"/>
    <w:rsid w:val="00C40B38"/>
    <w:rsid w:val="00C4204D"/>
    <w:rsid w:val="00C438AE"/>
    <w:rsid w:val="00C44447"/>
    <w:rsid w:val="00C4776C"/>
    <w:rsid w:val="00C50C58"/>
    <w:rsid w:val="00C548B9"/>
    <w:rsid w:val="00C54D47"/>
    <w:rsid w:val="00C554DF"/>
    <w:rsid w:val="00C55775"/>
    <w:rsid w:val="00C57801"/>
    <w:rsid w:val="00C61DBC"/>
    <w:rsid w:val="00C63396"/>
    <w:rsid w:val="00C7190A"/>
    <w:rsid w:val="00C71FBB"/>
    <w:rsid w:val="00C812A1"/>
    <w:rsid w:val="00C83327"/>
    <w:rsid w:val="00C83D20"/>
    <w:rsid w:val="00C86409"/>
    <w:rsid w:val="00C87A06"/>
    <w:rsid w:val="00C90A1A"/>
    <w:rsid w:val="00C948CF"/>
    <w:rsid w:val="00C94E82"/>
    <w:rsid w:val="00C95F4D"/>
    <w:rsid w:val="00CA0A77"/>
    <w:rsid w:val="00CA11C7"/>
    <w:rsid w:val="00CA2219"/>
    <w:rsid w:val="00CA2514"/>
    <w:rsid w:val="00CA436F"/>
    <w:rsid w:val="00CA5DAC"/>
    <w:rsid w:val="00CB7F66"/>
    <w:rsid w:val="00CC0B1D"/>
    <w:rsid w:val="00CC1794"/>
    <w:rsid w:val="00CC2F01"/>
    <w:rsid w:val="00CC315E"/>
    <w:rsid w:val="00CC4924"/>
    <w:rsid w:val="00CC5557"/>
    <w:rsid w:val="00CC56EE"/>
    <w:rsid w:val="00CC6933"/>
    <w:rsid w:val="00CC6BF1"/>
    <w:rsid w:val="00CC7E3A"/>
    <w:rsid w:val="00CD0090"/>
    <w:rsid w:val="00CD1749"/>
    <w:rsid w:val="00CD1EA1"/>
    <w:rsid w:val="00CD5D22"/>
    <w:rsid w:val="00CD62AF"/>
    <w:rsid w:val="00CD73DD"/>
    <w:rsid w:val="00CE196A"/>
    <w:rsid w:val="00CE4F43"/>
    <w:rsid w:val="00CE70E2"/>
    <w:rsid w:val="00CE7519"/>
    <w:rsid w:val="00CF0DE2"/>
    <w:rsid w:val="00CF1968"/>
    <w:rsid w:val="00CF237B"/>
    <w:rsid w:val="00CF289D"/>
    <w:rsid w:val="00CF3798"/>
    <w:rsid w:val="00CF60C7"/>
    <w:rsid w:val="00CF706E"/>
    <w:rsid w:val="00D00F2E"/>
    <w:rsid w:val="00D00FAE"/>
    <w:rsid w:val="00D03962"/>
    <w:rsid w:val="00D04719"/>
    <w:rsid w:val="00D05970"/>
    <w:rsid w:val="00D05BC7"/>
    <w:rsid w:val="00D062E0"/>
    <w:rsid w:val="00D07D2B"/>
    <w:rsid w:val="00D07F83"/>
    <w:rsid w:val="00D11FEC"/>
    <w:rsid w:val="00D12339"/>
    <w:rsid w:val="00D129FA"/>
    <w:rsid w:val="00D13106"/>
    <w:rsid w:val="00D133D2"/>
    <w:rsid w:val="00D146AE"/>
    <w:rsid w:val="00D15D84"/>
    <w:rsid w:val="00D258F7"/>
    <w:rsid w:val="00D26D53"/>
    <w:rsid w:val="00D27895"/>
    <w:rsid w:val="00D31930"/>
    <w:rsid w:val="00D31EB1"/>
    <w:rsid w:val="00D323D4"/>
    <w:rsid w:val="00D34AA1"/>
    <w:rsid w:val="00D35B24"/>
    <w:rsid w:val="00D369D3"/>
    <w:rsid w:val="00D42B2A"/>
    <w:rsid w:val="00D43F2D"/>
    <w:rsid w:val="00D452DB"/>
    <w:rsid w:val="00D4562C"/>
    <w:rsid w:val="00D46636"/>
    <w:rsid w:val="00D507CB"/>
    <w:rsid w:val="00D50B91"/>
    <w:rsid w:val="00D510A2"/>
    <w:rsid w:val="00D5280B"/>
    <w:rsid w:val="00D55F6F"/>
    <w:rsid w:val="00D63991"/>
    <w:rsid w:val="00D64394"/>
    <w:rsid w:val="00D64A71"/>
    <w:rsid w:val="00D660AB"/>
    <w:rsid w:val="00D677CF"/>
    <w:rsid w:val="00D70C23"/>
    <w:rsid w:val="00D7163F"/>
    <w:rsid w:val="00D720A5"/>
    <w:rsid w:val="00D72306"/>
    <w:rsid w:val="00D76176"/>
    <w:rsid w:val="00D80120"/>
    <w:rsid w:val="00D80165"/>
    <w:rsid w:val="00D809F9"/>
    <w:rsid w:val="00D8116C"/>
    <w:rsid w:val="00D82FB8"/>
    <w:rsid w:val="00D853E1"/>
    <w:rsid w:val="00D86501"/>
    <w:rsid w:val="00D86BE7"/>
    <w:rsid w:val="00D8720D"/>
    <w:rsid w:val="00D87644"/>
    <w:rsid w:val="00D9072F"/>
    <w:rsid w:val="00D918A0"/>
    <w:rsid w:val="00D93888"/>
    <w:rsid w:val="00D95264"/>
    <w:rsid w:val="00D955D8"/>
    <w:rsid w:val="00D965C1"/>
    <w:rsid w:val="00D97F53"/>
    <w:rsid w:val="00DA177A"/>
    <w:rsid w:val="00DA4EA9"/>
    <w:rsid w:val="00DA6A06"/>
    <w:rsid w:val="00DA79BC"/>
    <w:rsid w:val="00DB2F35"/>
    <w:rsid w:val="00DB3CFE"/>
    <w:rsid w:val="00DB5933"/>
    <w:rsid w:val="00DB7F14"/>
    <w:rsid w:val="00DC02A6"/>
    <w:rsid w:val="00DC0341"/>
    <w:rsid w:val="00DC11E7"/>
    <w:rsid w:val="00DC18A9"/>
    <w:rsid w:val="00DC368E"/>
    <w:rsid w:val="00DC37A3"/>
    <w:rsid w:val="00DC4869"/>
    <w:rsid w:val="00DC5B53"/>
    <w:rsid w:val="00DC7132"/>
    <w:rsid w:val="00DD00E6"/>
    <w:rsid w:val="00DD0941"/>
    <w:rsid w:val="00DD1F0D"/>
    <w:rsid w:val="00DD3356"/>
    <w:rsid w:val="00DD76F4"/>
    <w:rsid w:val="00DE12D8"/>
    <w:rsid w:val="00DE18EB"/>
    <w:rsid w:val="00DE2DEC"/>
    <w:rsid w:val="00DE3A5B"/>
    <w:rsid w:val="00DE6456"/>
    <w:rsid w:val="00DE6E57"/>
    <w:rsid w:val="00DE7617"/>
    <w:rsid w:val="00DF052E"/>
    <w:rsid w:val="00DF348C"/>
    <w:rsid w:val="00DF48EF"/>
    <w:rsid w:val="00DF5011"/>
    <w:rsid w:val="00DF6A63"/>
    <w:rsid w:val="00DF6DD6"/>
    <w:rsid w:val="00E011DA"/>
    <w:rsid w:val="00E0369E"/>
    <w:rsid w:val="00E05BDE"/>
    <w:rsid w:val="00E07907"/>
    <w:rsid w:val="00E07DD7"/>
    <w:rsid w:val="00E11111"/>
    <w:rsid w:val="00E11707"/>
    <w:rsid w:val="00E13545"/>
    <w:rsid w:val="00E142FF"/>
    <w:rsid w:val="00E1550D"/>
    <w:rsid w:val="00E1642B"/>
    <w:rsid w:val="00E17FB4"/>
    <w:rsid w:val="00E208A4"/>
    <w:rsid w:val="00E209B0"/>
    <w:rsid w:val="00E22B4F"/>
    <w:rsid w:val="00E25EEC"/>
    <w:rsid w:val="00E27294"/>
    <w:rsid w:val="00E305F2"/>
    <w:rsid w:val="00E30D7F"/>
    <w:rsid w:val="00E31EFC"/>
    <w:rsid w:val="00E32434"/>
    <w:rsid w:val="00E324B7"/>
    <w:rsid w:val="00E330AA"/>
    <w:rsid w:val="00E330CF"/>
    <w:rsid w:val="00E3458C"/>
    <w:rsid w:val="00E349E9"/>
    <w:rsid w:val="00E36625"/>
    <w:rsid w:val="00E36F6A"/>
    <w:rsid w:val="00E404CB"/>
    <w:rsid w:val="00E40918"/>
    <w:rsid w:val="00E413BF"/>
    <w:rsid w:val="00E41A5E"/>
    <w:rsid w:val="00E421D7"/>
    <w:rsid w:val="00E43A04"/>
    <w:rsid w:val="00E46A29"/>
    <w:rsid w:val="00E5020C"/>
    <w:rsid w:val="00E514C8"/>
    <w:rsid w:val="00E51B3A"/>
    <w:rsid w:val="00E52634"/>
    <w:rsid w:val="00E52EEF"/>
    <w:rsid w:val="00E53C5A"/>
    <w:rsid w:val="00E54194"/>
    <w:rsid w:val="00E60718"/>
    <w:rsid w:val="00E60A8C"/>
    <w:rsid w:val="00E62270"/>
    <w:rsid w:val="00E62342"/>
    <w:rsid w:val="00E6558F"/>
    <w:rsid w:val="00E6592F"/>
    <w:rsid w:val="00E67B8D"/>
    <w:rsid w:val="00E70621"/>
    <w:rsid w:val="00E707E3"/>
    <w:rsid w:val="00E70B3F"/>
    <w:rsid w:val="00E71211"/>
    <w:rsid w:val="00E71D3A"/>
    <w:rsid w:val="00E73B1C"/>
    <w:rsid w:val="00E7436A"/>
    <w:rsid w:val="00E74D7E"/>
    <w:rsid w:val="00E75AAF"/>
    <w:rsid w:val="00E7679A"/>
    <w:rsid w:val="00E7711D"/>
    <w:rsid w:val="00E772F5"/>
    <w:rsid w:val="00E81FAA"/>
    <w:rsid w:val="00E8470E"/>
    <w:rsid w:val="00E85BCB"/>
    <w:rsid w:val="00E87CB9"/>
    <w:rsid w:val="00E907BC"/>
    <w:rsid w:val="00E9204D"/>
    <w:rsid w:val="00E935AC"/>
    <w:rsid w:val="00E93DE9"/>
    <w:rsid w:val="00E95FA9"/>
    <w:rsid w:val="00E95FDD"/>
    <w:rsid w:val="00E97F6E"/>
    <w:rsid w:val="00EA2332"/>
    <w:rsid w:val="00EA2C5A"/>
    <w:rsid w:val="00EA309F"/>
    <w:rsid w:val="00EA68A0"/>
    <w:rsid w:val="00EA76D8"/>
    <w:rsid w:val="00EB2A50"/>
    <w:rsid w:val="00EB2A60"/>
    <w:rsid w:val="00EB4559"/>
    <w:rsid w:val="00EB5F08"/>
    <w:rsid w:val="00EB7268"/>
    <w:rsid w:val="00EC0875"/>
    <w:rsid w:val="00EC1DF8"/>
    <w:rsid w:val="00EC5535"/>
    <w:rsid w:val="00EC6519"/>
    <w:rsid w:val="00EC6804"/>
    <w:rsid w:val="00ED102E"/>
    <w:rsid w:val="00ED3F59"/>
    <w:rsid w:val="00ED43B9"/>
    <w:rsid w:val="00ED5439"/>
    <w:rsid w:val="00ED63CB"/>
    <w:rsid w:val="00ED658A"/>
    <w:rsid w:val="00ED7E7A"/>
    <w:rsid w:val="00EE4458"/>
    <w:rsid w:val="00EE5B75"/>
    <w:rsid w:val="00EF7B85"/>
    <w:rsid w:val="00F01F8B"/>
    <w:rsid w:val="00F0223C"/>
    <w:rsid w:val="00F044DD"/>
    <w:rsid w:val="00F04A4D"/>
    <w:rsid w:val="00F10480"/>
    <w:rsid w:val="00F109B3"/>
    <w:rsid w:val="00F10D8F"/>
    <w:rsid w:val="00F11001"/>
    <w:rsid w:val="00F12D26"/>
    <w:rsid w:val="00F12DD7"/>
    <w:rsid w:val="00F12FBD"/>
    <w:rsid w:val="00F158FA"/>
    <w:rsid w:val="00F15F1A"/>
    <w:rsid w:val="00F175B4"/>
    <w:rsid w:val="00F201C9"/>
    <w:rsid w:val="00F211AF"/>
    <w:rsid w:val="00F22CC7"/>
    <w:rsid w:val="00F23C28"/>
    <w:rsid w:val="00F260D6"/>
    <w:rsid w:val="00F2630D"/>
    <w:rsid w:val="00F27E4A"/>
    <w:rsid w:val="00F31609"/>
    <w:rsid w:val="00F344C6"/>
    <w:rsid w:val="00F352C7"/>
    <w:rsid w:val="00F36C8B"/>
    <w:rsid w:val="00F36D40"/>
    <w:rsid w:val="00F37BDB"/>
    <w:rsid w:val="00F4027D"/>
    <w:rsid w:val="00F4332F"/>
    <w:rsid w:val="00F434FC"/>
    <w:rsid w:val="00F44CC2"/>
    <w:rsid w:val="00F4510C"/>
    <w:rsid w:val="00F47E25"/>
    <w:rsid w:val="00F50A4A"/>
    <w:rsid w:val="00F53532"/>
    <w:rsid w:val="00F5455A"/>
    <w:rsid w:val="00F659E2"/>
    <w:rsid w:val="00F66A91"/>
    <w:rsid w:val="00F67EAD"/>
    <w:rsid w:val="00F707E3"/>
    <w:rsid w:val="00F74319"/>
    <w:rsid w:val="00F77A3B"/>
    <w:rsid w:val="00F80A1A"/>
    <w:rsid w:val="00F81E15"/>
    <w:rsid w:val="00F81E97"/>
    <w:rsid w:val="00F83749"/>
    <w:rsid w:val="00F83DCA"/>
    <w:rsid w:val="00F845FD"/>
    <w:rsid w:val="00F8470E"/>
    <w:rsid w:val="00F84ACD"/>
    <w:rsid w:val="00F901ED"/>
    <w:rsid w:val="00F93BE5"/>
    <w:rsid w:val="00F9501B"/>
    <w:rsid w:val="00F95B66"/>
    <w:rsid w:val="00F96FF6"/>
    <w:rsid w:val="00F97D16"/>
    <w:rsid w:val="00F97FCB"/>
    <w:rsid w:val="00FA02F5"/>
    <w:rsid w:val="00FA0A28"/>
    <w:rsid w:val="00FA1C33"/>
    <w:rsid w:val="00FA24D0"/>
    <w:rsid w:val="00FA2EC8"/>
    <w:rsid w:val="00FA3151"/>
    <w:rsid w:val="00FA594B"/>
    <w:rsid w:val="00FA7C7A"/>
    <w:rsid w:val="00FB0559"/>
    <w:rsid w:val="00FB3E61"/>
    <w:rsid w:val="00FB3FB0"/>
    <w:rsid w:val="00FB53A2"/>
    <w:rsid w:val="00FB5593"/>
    <w:rsid w:val="00FB6799"/>
    <w:rsid w:val="00FB75E5"/>
    <w:rsid w:val="00FC0DCE"/>
    <w:rsid w:val="00FC0E79"/>
    <w:rsid w:val="00FC2139"/>
    <w:rsid w:val="00FC2C98"/>
    <w:rsid w:val="00FC3303"/>
    <w:rsid w:val="00FC4F17"/>
    <w:rsid w:val="00FC6C3D"/>
    <w:rsid w:val="00FD1D4A"/>
    <w:rsid w:val="00FD338E"/>
    <w:rsid w:val="00FD3756"/>
    <w:rsid w:val="00FD3D4D"/>
    <w:rsid w:val="00FD4E66"/>
    <w:rsid w:val="00FD609E"/>
    <w:rsid w:val="00FD6B9A"/>
    <w:rsid w:val="00FD75CF"/>
    <w:rsid w:val="00FD7D5F"/>
    <w:rsid w:val="00FE61CC"/>
    <w:rsid w:val="00FE69F9"/>
    <w:rsid w:val="00FE74FB"/>
    <w:rsid w:val="00FF093C"/>
    <w:rsid w:val="00FF0B58"/>
    <w:rsid w:val="00FF317A"/>
    <w:rsid w:val="00FF61E8"/>
    <w:rsid w:val="00FF6346"/>
    <w:rsid w:val="00FF6A3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65537"/>
    <o:shapelayout v:ext="edit">
      <o:idmap v:ext="edit" data="1"/>
    </o:shapelayout>
  </w:shapeDefaults>
  <w:decimalSymbol w:val="."/>
  <w:listSeparator w:val=","/>
  <w14:docId w14:val="742102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4" w:unhideWhenUsed="0" w:qFormat="1"/>
    <w:lsdException w:name="heading 3" w:uiPriority="5" w:unhideWhenUsed="0" w:qFormat="1"/>
    <w:lsdException w:name="heading 4" w:uiPriority="6" w:unhideWhenUsed="0" w:qFormat="1"/>
    <w:lsdException w:name="heading 5" w:uiPriority="9"/>
    <w:lsdException w:name="heading 6" w:uiPriority="9"/>
    <w:lsdException w:name="heading 7" w:uiPriority="9"/>
    <w:lsdException w:name="heading 8" w:uiPriority="9"/>
    <w:lsdException w:name="heading 9"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2" w:unhideWhenUsed="0" w:qFormat="1"/>
    <w:lsdException w:name="List Bullet 2" w:uiPriority="10" w:unhideWhenUsed="0" w:qFormat="1"/>
    <w:lsdException w:name="List Bullet 3" w:uiPriority="11" w:unhideWhenUsed="0" w:qFormat="1"/>
    <w:lsdException w:name="List Number 2" w:unhideWhenUsed="0" w:qFormat="1"/>
    <w:lsdException w:name="List Number 3" w:uiPriority="14"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qFormat="1"/>
    <w:lsdException w:name="Table Grid" w:uiPriority="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uiPriority w:val="4"/>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iPriority w:val="9"/>
    <w:unhideWhenUsed/>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uiPriority w:val="9"/>
    <w:semiHidden/>
    <w:unhideWhenUsed/>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uiPriority w:val="9"/>
    <w:semiHidden/>
    <w:unhideWhenUsed/>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2"/>
    <w:qFormat/>
    <w:rsid w:val="00790710"/>
    <w:pPr>
      <w:numPr>
        <w:numId w:val="15"/>
      </w:numPr>
      <w:tabs>
        <w:tab w:val="clear" w:pos="284"/>
      </w:tabs>
      <w:spacing w:after="120"/>
    </w:pPr>
  </w:style>
  <w:style w:type="paragraph" w:styleId="ListNumber2">
    <w:name w:val="List Number 2"/>
    <w:basedOn w:val="Normal"/>
    <w:uiPriority w:val="99"/>
    <w:qFormat/>
    <w:rsid w:val="00790710"/>
    <w:pPr>
      <w:numPr>
        <w:ilvl w:val="1"/>
        <w:numId w:val="15"/>
      </w:numPr>
      <w:tabs>
        <w:tab w:val="clear" w:pos="284"/>
      </w:tabs>
      <w:spacing w:after="120"/>
    </w:pPr>
  </w:style>
  <w:style w:type="paragraph" w:styleId="ListNumber3">
    <w:name w:val="List Number 3"/>
    <w:basedOn w:val="Normal"/>
    <w:uiPriority w:val="14"/>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unhideWhenUsed/>
    <w:qFormat/>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4" w:unhideWhenUsed="0" w:qFormat="1"/>
    <w:lsdException w:name="heading 3" w:uiPriority="5" w:unhideWhenUsed="0" w:qFormat="1"/>
    <w:lsdException w:name="heading 4" w:uiPriority="6" w:unhideWhenUsed="0" w:qFormat="1"/>
    <w:lsdException w:name="heading 5" w:uiPriority="9"/>
    <w:lsdException w:name="heading 6" w:uiPriority="9"/>
    <w:lsdException w:name="heading 7" w:uiPriority="9"/>
    <w:lsdException w:name="heading 8" w:uiPriority="9"/>
    <w:lsdException w:name="heading 9"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2" w:unhideWhenUsed="0" w:qFormat="1"/>
    <w:lsdException w:name="List Bullet 2" w:uiPriority="10" w:unhideWhenUsed="0" w:qFormat="1"/>
    <w:lsdException w:name="List Bullet 3" w:uiPriority="11" w:unhideWhenUsed="0" w:qFormat="1"/>
    <w:lsdException w:name="List Number 2" w:unhideWhenUsed="0" w:qFormat="1"/>
    <w:lsdException w:name="List Number 3" w:uiPriority="14"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qFormat="1"/>
    <w:lsdException w:name="Table Grid" w:uiPriority="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uiPriority w:val="4"/>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iPriority w:val="9"/>
    <w:unhideWhenUsed/>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uiPriority w:val="9"/>
    <w:semiHidden/>
    <w:unhideWhenUsed/>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uiPriority w:val="9"/>
    <w:semiHidden/>
    <w:unhideWhenUsed/>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2"/>
    <w:qFormat/>
    <w:rsid w:val="00790710"/>
    <w:pPr>
      <w:numPr>
        <w:numId w:val="15"/>
      </w:numPr>
      <w:tabs>
        <w:tab w:val="clear" w:pos="284"/>
      </w:tabs>
      <w:spacing w:after="120"/>
    </w:pPr>
  </w:style>
  <w:style w:type="paragraph" w:styleId="ListNumber2">
    <w:name w:val="List Number 2"/>
    <w:basedOn w:val="Normal"/>
    <w:uiPriority w:val="99"/>
    <w:qFormat/>
    <w:rsid w:val="00790710"/>
    <w:pPr>
      <w:numPr>
        <w:ilvl w:val="1"/>
        <w:numId w:val="15"/>
      </w:numPr>
      <w:tabs>
        <w:tab w:val="clear" w:pos="284"/>
      </w:tabs>
      <w:spacing w:after="120"/>
    </w:pPr>
  </w:style>
  <w:style w:type="paragraph" w:styleId="ListNumber3">
    <w:name w:val="List Number 3"/>
    <w:basedOn w:val="Normal"/>
    <w:uiPriority w:val="14"/>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unhideWhenUsed/>
    <w:qFormat/>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85256">
      <w:bodyDiv w:val="1"/>
      <w:marLeft w:val="0"/>
      <w:marRight w:val="0"/>
      <w:marTop w:val="0"/>
      <w:marBottom w:val="0"/>
      <w:divBdr>
        <w:top w:val="none" w:sz="0" w:space="0" w:color="auto"/>
        <w:left w:val="none" w:sz="0" w:space="0" w:color="auto"/>
        <w:bottom w:val="none" w:sz="0" w:space="0" w:color="auto"/>
        <w:right w:val="none" w:sz="0" w:space="0" w:color="auto"/>
      </w:divBdr>
    </w:div>
    <w:div w:id="135538723">
      <w:bodyDiv w:val="1"/>
      <w:marLeft w:val="0"/>
      <w:marRight w:val="0"/>
      <w:marTop w:val="0"/>
      <w:marBottom w:val="0"/>
      <w:divBdr>
        <w:top w:val="none" w:sz="0" w:space="0" w:color="auto"/>
        <w:left w:val="none" w:sz="0" w:space="0" w:color="auto"/>
        <w:bottom w:val="none" w:sz="0" w:space="0" w:color="auto"/>
        <w:right w:val="none" w:sz="0" w:space="0" w:color="auto"/>
      </w:divBdr>
    </w:div>
    <w:div w:id="338823284">
      <w:bodyDiv w:val="1"/>
      <w:marLeft w:val="0"/>
      <w:marRight w:val="0"/>
      <w:marTop w:val="0"/>
      <w:marBottom w:val="0"/>
      <w:divBdr>
        <w:top w:val="none" w:sz="0" w:space="0" w:color="auto"/>
        <w:left w:val="none" w:sz="0" w:space="0" w:color="auto"/>
        <w:bottom w:val="none" w:sz="0" w:space="0" w:color="auto"/>
        <w:right w:val="none" w:sz="0" w:space="0" w:color="auto"/>
      </w:divBdr>
    </w:div>
    <w:div w:id="363217527">
      <w:bodyDiv w:val="1"/>
      <w:marLeft w:val="0"/>
      <w:marRight w:val="0"/>
      <w:marTop w:val="0"/>
      <w:marBottom w:val="0"/>
      <w:divBdr>
        <w:top w:val="none" w:sz="0" w:space="0" w:color="auto"/>
        <w:left w:val="none" w:sz="0" w:space="0" w:color="auto"/>
        <w:bottom w:val="none" w:sz="0" w:space="0" w:color="auto"/>
        <w:right w:val="none" w:sz="0" w:space="0" w:color="auto"/>
      </w:divBdr>
    </w:div>
    <w:div w:id="657415397">
      <w:bodyDiv w:val="1"/>
      <w:marLeft w:val="0"/>
      <w:marRight w:val="0"/>
      <w:marTop w:val="0"/>
      <w:marBottom w:val="0"/>
      <w:divBdr>
        <w:top w:val="none" w:sz="0" w:space="0" w:color="auto"/>
        <w:left w:val="none" w:sz="0" w:space="0" w:color="auto"/>
        <w:bottom w:val="none" w:sz="0" w:space="0" w:color="auto"/>
        <w:right w:val="none" w:sz="0" w:space="0" w:color="auto"/>
      </w:divBdr>
    </w:div>
    <w:div w:id="849030936">
      <w:bodyDiv w:val="1"/>
      <w:marLeft w:val="0"/>
      <w:marRight w:val="0"/>
      <w:marTop w:val="0"/>
      <w:marBottom w:val="0"/>
      <w:divBdr>
        <w:top w:val="none" w:sz="0" w:space="0" w:color="auto"/>
        <w:left w:val="none" w:sz="0" w:space="0" w:color="auto"/>
        <w:bottom w:val="none" w:sz="0" w:space="0" w:color="auto"/>
        <w:right w:val="none" w:sz="0" w:space="0" w:color="auto"/>
      </w:divBdr>
    </w:div>
    <w:div w:id="878862671">
      <w:bodyDiv w:val="1"/>
      <w:marLeft w:val="0"/>
      <w:marRight w:val="0"/>
      <w:marTop w:val="0"/>
      <w:marBottom w:val="0"/>
      <w:divBdr>
        <w:top w:val="none" w:sz="0" w:space="0" w:color="auto"/>
        <w:left w:val="none" w:sz="0" w:space="0" w:color="auto"/>
        <w:bottom w:val="none" w:sz="0" w:space="0" w:color="auto"/>
        <w:right w:val="none" w:sz="0" w:space="0" w:color="auto"/>
      </w:divBdr>
    </w:div>
    <w:div w:id="1018045395">
      <w:bodyDiv w:val="1"/>
      <w:marLeft w:val="0"/>
      <w:marRight w:val="0"/>
      <w:marTop w:val="0"/>
      <w:marBottom w:val="0"/>
      <w:divBdr>
        <w:top w:val="none" w:sz="0" w:space="0" w:color="auto"/>
        <w:left w:val="none" w:sz="0" w:space="0" w:color="auto"/>
        <w:bottom w:val="none" w:sz="0" w:space="0" w:color="auto"/>
        <w:right w:val="none" w:sz="0" w:space="0" w:color="auto"/>
      </w:divBdr>
    </w:div>
    <w:div w:id="1261723456">
      <w:bodyDiv w:val="1"/>
      <w:marLeft w:val="0"/>
      <w:marRight w:val="0"/>
      <w:marTop w:val="0"/>
      <w:marBottom w:val="0"/>
      <w:divBdr>
        <w:top w:val="none" w:sz="0" w:space="0" w:color="auto"/>
        <w:left w:val="none" w:sz="0" w:space="0" w:color="auto"/>
        <w:bottom w:val="none" w:sz="0" w:space="0" w:color="auto"/>
        <w:right w:val="none" w:sz="0" w:space="0" w:color="auto"/>
      </w:divBdr>
    </w:div>
    <w:div w:id="1476143157">
      <w:bodyDiv w:val="1"/>
      <w:marLeft w:val="0"/>
      <w:marRight w:val="0"/>
      <w:marTop w:val="0"/>
      <w:marBottom w:val="0"/>
      <w:divBdr>
        <w:top w:val="none" w:sz="0" w:space="0" w:color="auto"/>
        <w:left w:val="none" w:sz="0" w:space="0" w:color="auto"/>
        <w:bottom w:val="none" w:sz="0" w:space="0" w:color="auto"/>
        <w:right w:val="none" w:sz="0" w:space="0" w:color="auto"/>
      </w:divBdr>
    </w:div>
    <w:div w:id="1648238942">
      <w:bodyDiv w:val="1"/>
      <w:marLeft w:val="0"/>
      <w:marRight w:val="0"/>
      <w:marTop w:val="0"/>
      <w:marBottom w:val="0"/>
      <w:divBdr>
        <w:top w:val="none" w:sz="0" w:space="0" w:color="auto"/>
        <w:left w:val="none" w:sz="0" w:space="0" w:color="auto"/>
        <w:bottom w:val="none" w:sz="0" w:space="0" w:color="auto"/>
        <w:right w:val="none" w:sz="0" w:space="0" w:color="auto"/>
      </w:divBdr>
    </w:div>
    <w:div w:id="2123066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8.emf"/><Relationship Id="rId26" Type="http://schemas.openxmlformats.org/officeDocument/2006/relationships/image" Target="media/image13.png"/><Relationship Id="rId39" Type="http://schemas.microsoft.com/office/2011/relationships/people" Target="people.xml"/><Relationship Id="rId3" Type="http://schemas.openxmlformats.org/officeDocument/2006/relationships/styles" Target="styles.xml"/><Relationship Id="rId21" Type="http://schemas.openxmlformats.org/officeDocument/2006/relationships/chart" Target="charts/chart1.xml"/><Relationship Id="rId34"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7.emf"/><Relationship Id="rId25" Type="http://schemas.openxmlformats.org/officeDocument/2006/relationships/image" Target="media/image12.png"/><Relationship Id="rId33" Type="http://schemas.openxmlformats.org/officeDocument/2006/relationships/image" Target="media/image17.png"/><Relationship Id="rId38" Type="http://schemas.microsoft.com/office/2018/08/relationships/commentsExtensible" Target="commentsExtensible.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hyperlink" Target="http://hdsc.nws.noaa.gov/hdsc/pfds/index.html" TargetMode="External"/><Relationship Id="rId29" Type="http://schemas.openxmlformats.org/officeDocument/2006/relationships/image" Target="media/image16.png"/><Relationship Id="rId41"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1.png"/><Relationship Id="rId32" Type="http://schemas.openxmlformats.org/officeDocument/2006/relationships/hyperlink" Target="https://www.fema.gov/media-library-data/1450219382984-bcf364478896e3db06a9f9998cc5d1b1/Hazus_3.0_Dasymetric_Data_Overview_Complete.pdf" TargetMode="External"/><Relationship Id="rId40" Type="http://schemas.microsoft.com/office/2016/09/relationships/commentsIds" Target="commentsIds.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chart" Target="charts/chart2.xml"/><Relationship Id="rId28" Type="http://schemas.openxmlformats.org/officeDocument/2006/relationships/image" Target="media/image15.pn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9.jpeg"/><Relationship Id="rId31" Type="http://schemas.openxmlformats.org/officeDocument/2006/relationships/hyperlink" Target="https://www.fema.gov/media-library-data/1450220012223-ebdf6f4752bbbb4411f69d0ee8b39bc4/Hazus_Dasymetric_Vs_Homogenous_Flyer_2.0.pdf"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jpg"/><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hyperlink" Target="https://www.fema.gov/media-library" TargetMode="External"/><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mithaml\AppData\Roaming\Microsoft\Templates\AECOM_Report.dotm"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0.2-percent Annual Chance</c:v>
          </c:tx>
          <c:spPr>
            <a:ln>
              <a:solidFill>
                <a:schemeClr val="accent2"/>
              </a:solidFill>
            </a:ln>
          </c:spPr>
          <c:marker>
            <c:symbol val="none"/>
          </c:marker>
          <c:xVal>
            <c:numRef>
              <c:f>'[Chart in Microsoft Word]Precip'!$A$3:$A$243</c:f>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f>'[Chart in Microsoft Word]Precip'!$F$3:$F$243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0.01</c:v>
                </c:pt>
                <c:pt idx="19">
                  <c:v>0.01</c:v>
                </c:pt>
                <c:pt idx="20">
                  <c:v>0.01</c:v>
                </c:pt>
                <c:pt idx="21">
                  <c:v>0.01</c:v>
                </c:pt>
                <c:pt idx="22">
                  <c:v>0.01</c:v>
                </c:pt>
                <c:pt idx="23">
                  <c:v>0.01</c:v>
                </c:pt>
                <c:pt idx="24">
                  <c:v>0.01</c:v>
                </c:pt>
                <c:pt idx="25">
                  <c:v>0.01</c:v>
                </c:pt>
                <c:pt idx="26">
                  <c:v>0.01</c:v>
                </c:pt>
                <c:pt idx="27">
                  <c:v>0.01</c:v>
                </c:pt>
                <c:pt idx="28">
                  <c:v>0.01</c:v>
                </c:pt>
                <c:pt idx="29">
                  <c:v>0.01</c:v>
                </c:pt>
                <c:pt idx="30">
                  <c:v>0.01</c:v>
                </c:pt>
                <c:pt idx="31">
                  <c:v>0.02</c:v>
                </c:pt>
                <c:pt idx="32">
                  <c:v>0.02</c:v>
                </c:pt>
                <c:pt idx="33">
                  <c:v>0.02</c:v>
                </c:pt>
                <c:pt idx="34">
                  <c:v>0.02</c:v>
                </c:pt>
                <c:pt idx="35">
                  <c:v>0.02</c:v>
                </c:pt>
                <c:pt idx="36">
                  <c:v>0.02</c:v>
                </c:pt>
                <c:pt idx="37">
                  <c:v>0.02</c:v>
                </c:pt>
                <c:pt idx="38">
                  <c:v>0.02</c:v>
                </c:pt>
                <c:pt idx="39">
                  <c:v>0.02</c:v>
                </c:pt>
                <c:pt idx="40">
                  <c:v>0.02</c:v>
                </c:pt>
                <c:pt idx="41">
                  <c:v>0.02</c:v>
                </c:pt>
                <c:pt idx="42">
                  <c:v>0.02</c:v>
                </c:pt>
                <c:pt idx="43">
                  <c:v>0.02</c:v>
                </c:pt>
                <c:pt idx="44">
                  <c:v>0.02</c:v>
                </c:pt>
                <c:pt idx="45">
                  <c:v>0.02</c:v>
                </c:pt>
                <c:pt idx="46">
                  <c:v>0.02</c:v>
                </c:pt>
                <c:pt idx="47">
                  <c:v>0.03</c:v>
                </c:pt>
                <c:pt idx="48">
                  <c:v>0.03</c:v>
                </c:pt>
                <c:pt idx="49">
                  <c:v>0.03</c:v>
                </c:pt>
                <c:pt idx="50">
                  <c:v>0.03</c:v>
                </c:pt>
                <c:pt idx="51">
                  <c:v>0.03</c:v>
                </c:pt>
                <c:pt idx="52">
                  <c:v>0.03</c:v>
                </c:pt>
                <c:pt idx="53">
                  <c:v>0.03</c:v>
                </c:pt>
                <c:pt idx="54">
                  <c:v>0.03</c:v>
                </c:pt>
                <c:pt idx="55">
                  <c:v>0.03</c:v>
                </c:pt>
                <c:pt idx="56">
                  <c:v>0.03</c:v>
                </c:pt>
                <c:pt idx="57">
                  <c:v>0.03</c:v>
                </c:pt>
                <c:pt idx="58">
                  <c:v>0.03</c:v>
                </c:pt>
                <c:pt idx="59">
                  <c:v>0.03</c:v>
                </c:pt>
                <c:pt idx="60">
                  <c:v>0.03</c:v>
                </c:pt>
                <c:pt idx="61">
                  <c:v>0.04</c:v>
                </c:pt>
                <c:pt idx="62">
                  <c:v>0.05</c:v>
                </c:pt>
                <c:pt idx="63">
                  <c:v>0.05</c:v>
                </c:pt>
                <c:pt idx="64">
                  <c:v>0.05</c:v>
                </c:pt>
                <c:pt idx="65">
                  <c:v>0.05</c:v>
                </c:pt>
                <c:pt idx="66">
                  <c:v>0.05</c:v>
                </c:pt>
                <c:pt idx="67">
                  <c:v>0.05</c:v>
                </c:pt>
                <c:pt idx="68">
                  <c:v>0.05</c:v>
                </c:pt>
                <c:pt idx="69">
                  <c:v>0.05</c:v>
                </c:pt>
                <c:pt idx="70">
                  <c:v>0.05</c:v>
                </c:pt>
                <c:pt idx="71">
                  <c:v>0.05</c:v>
                </c:pt>
                <c:pt idx="72">
                  <c:v>0.06</c:v>
                </c:pt>
                <c:pt idx="73">
                  <c:v>0.06</c:v>
                </c:pt>
                <c:pt idx="74">
                  <c:v>0.06</c:v>
                </c:pt>
                <c:pt idx="75">
                  <c:v>0.06</c:v>
                </c:pt>
                <c:pt idx="76">
                  <c:v>0.06</c:v>
                </c:pt>
                <c:pt idx="77">
                  <c:v>0.06</c:v>
                </c:pt>
                <c:pt idx="78">
                  <c:v>0.06</c:v>
                </c:pt>
                <c:pt idx="79">
                  <c:v>0.06</c:v>
                </c:pt>
                <c:pt idx="80">
                  <c:v>0.06</c:v>
                </c:pt>
                <c:pt idx="81">
                  <c:v>7.0000000000000007E-2</c:v>
                </c:pt>
                <c:pt idx="82">
                  <c:v>7.0000000000000007E-2</c:v>
                </c:pt>
                <c:pt idx="83">
                  <c:v>7.0000000000000007E-2</c:v>
                </c:pt>
                <c:pt idx="84">
                  <c:v>7.0000000000000007E-2</c:v>
                </c:pt>
                <c:pt idx="85">
                  <c:v>7.0000000000000007E-2</c:v>
                </c:pt>
                <c:pt idx="86">
                  <c:v>7.0000000000000007E-2</c:v>
                </c:pt>
                <c:pt idx="87">
                  <c:v>7.0000000000000007E-2</c:v>
                </c:pt>
                <c:pt idx="88">
                  <c:v>0.08</c:v>
                </c:pt>
                <c:pt idx="89">
                  <c:v>0.08</c:v>
                </c:pt>
                <c:pt idx="90">
                  <c:v>0.08</c:v>
                </c:pt>
                <c:pt idx="91">
                  <c:v>0.11</c:v>
                </c:pt>
                <c:pt idx="92">
                  <c:v>0.11</c:v>
                </c:pt>
                <c:pt idx="93">
                  <c:v>0.11</c:v>
                </c:pt>
                <c:pt idx="94">
                  <c:v>0.11</c:v>
                </c:pt>
                <c:pt idx="95">
                  <c:v>0.12</c:v>
                </c:pt>
                <c:pt idx="96">
                  <c:v>0.12</c:v>
                </c:pt>
                <c:pt idx="97">
                  <c:v>0.12</c:v>
                </c:pt>
                <c:pt idx="98">
                  <c:v>0.13</c:v>
                </c:pt>
                <c:pt idx="99">
                  <c:v>0.13</c:v>
                </c:pt>
                <c:pt idx="100">
                  <c:v>0.13</c:v>
                </c:pt>
                <c:pt idx="101">
                  <c:v>0.14000000000000001</c:v>
                </c:pt>
                <c:pt idx="102">
                  <c:v>0.14000000000000001</c:v>
                </c:pt>
                <c:pt idx="103">
                  <c:v>0.14000000000000001</c:v>
                </c:pt>
                <c:pt idx="104">
                  <c:v>0.15</c:v>
                </c:pt>
                <c:pt idx="105">
                  <c:v>0.15</c:v>
                </c:pt>
                <c:pt idx="106">
                  <c:v>0.21</c:v>
                </c:pt>
                <c:pt idx="107">
                  <c:v>0.22</c:v>
                </c:pt>
                <c:pt idx="108">
                  <c:v>0.22</c:v>
                </c:pt>
                <c:pt idx="109">
                  <c:v>0.23</c:v>
                </c:pt>
                <c:pt idx="110">
                  <c:v>0.24</c:v>
                </c:pt>
                <c:pt idx="111">
                  <c:v>0.27</c:v>
                </c:pt>
                <c:pt idx="112">
                  <c:v>0.28000000000000003</c:v>
                </c:pt>
                <c:pt idx="113">
                  <c:v>0.28999999999999998</c:v>
                </c:pt>
                <c:pt idx="114">
                  <c:v>0.3</c:v>
                </c:pt>
                <c:pt idx="115">
                  <c:v>0.31</c:v>
                </c:pt>
                <c:pt idx="116">
                  <c:v>0.31</c:v>
                </c:pt>
                <c:pt idx="117">
                  <c:v>0.33</c:v>
                </c:pt>
                <c:pt idx="118">
                  <c:v>0.36</c:v>
                </c:pt>
                <c:pt idx="119">
                  <c:v>0.33</c:v>
                </c:pt>
                <c:pt idx="120">
                  <c:v>0.52</c:v>
                </c:pt>
                <c:pt idx="121">
                  <c:v>0.93</c:v>
                </c:pt>
                <c:pt idx="122">
                  <c:v>0.38</c:v>
                </c:pt>
                <c:pt idx="123">
                  <c:v>0.3</c:v>
                </c:pt>
                <c:pt idx="124">
                  <c:v>0.35</c:v>
                </c:pt>
                <c:pt idx="125">
                  <c:v>0.33</c:v>
                </c:pt>
                <c:pt idx="126">
                  <c:v>0.32</c:v>
                </c:pt>
                <c:pt idx="127">
                  <c:v>0.31</c:v>
                </c:pt>
                <c:pt idx="128">
                  <c:v>0.3</c:v>
                </c:pt>
                <c:pt idx="129">
                  <c:v>0.28999999999999998</c:v>
                </c:pt>
                <c:pt idx="130">
                  <c:v>0.28000000000000003</c:v>
                </c:pt>
                <c:pt idx="131">
                  <c:v>0.25</c:v>
                </c:pt>
                <c:pt idx="132">
                  <c:v>0.24</c:v>
                </c:pt>
                <c:pt idx="133">
                  <c:v>0.24</c:v>
                </c:pt>
                <c:pt idx="134">
                  <c:v>0.23</c:v>
                </c:pt>
                <c:pt idx="135">
                  <c:v>0.22</c:v>
                </c:pt>
                <c:pt idx="136">
                  <c:v>0.16</c:v>
                </c:pt>
                <c:pt idx="137">
                  <c:v>0.16</c:v>
                </c:pt>
                <c:pt idx="138">
                  <c:v>0.15</c:v>
                </c:pt>
                <c:pt idx="139">
                  <c:v>0.15</c:v>
                </c:pt>
                <c:pt idx="140">
                  <c:v>0.14000000000000001</c:v>
                </c:pt>
                <c:pt idx="141">
                  <c:v>0.14000000000000001</c:v>
                </c:pt>
                <c:pt idx="142">
                  <c:v>0.14000000000000001</c:v>
                </c:pt>
                <c:pt idx="143">
                  <c:v>0.13</c:v>
                </c:pt>
                <c:pt idx="144">
                  <c:v>0.13</c:v>
                </c:pt>
                <c:pt idx="145">
                  <c:v>0.13</c:v>
                </c:pt>
                <c:pt idx="146">
                  <c:v>0.13</c:v>
                </c:pt>
                <c:pt idx="147">
                  <c:v>0.12</c:v>
                </c:pt>
                <c:pt idx="148">
                  <c:v>0.12</c:v>
                </c:pt>
                <c:pt idx="149">
                  <c:v>0.12</c:v>
                </c:pt>
                <c:pt idx="150">
                  <c:v>0.12</c:v>
                </c:pt>
                <c:pt idx="151">
                  <c:v>0.09</c:v>
                </c:pt>
                <c:pt idx="152">
                  <c:v>0.09</c:v>
                </c:pt>
                <c:pt idx="153">
                  <c:v>0.08</c:v>
                </c:pt>
                <c:pt idx="154">
                  <c:v>0.08</c:v>
                </c:pt>
                <c:pt idx="155">
                  <c:v>0.08</c:v>
                </c:pt>
                <c:pt idx="156">
                  <c:v>0.08</c:v>
                </c:pt>
                <c:pt idx="157">
                  <c:v>0.08</c:v>
                </c:pt>
                <c:pt idx="158">
                  <c:v>0.08</c:v>
                </c:pt>
                <c:pt idx="159">
                  <c:v>0.08</c:v>
                </c:pt>
                <c:pt idx="160">
                  <c:v>0.08</c:v>
                </c:pt>
                <c:pt idx="161">
                  <c:v>7.0000000000000007E-2</c:v>
                </c:pt>
                <c:pt idx="162">
                  <c:v>7.0000000000000007E-2</c:v>
                </c:pt>
                <c:pt idx="163">
                  <c:v>7.0000000000000007E-2</c:v>
                </c:pt>
                <c:pt idx="164">
                  <c:v>7.0000000000000007E-2</c:v>
                </c:pt>
                <c:pt idx="165">
                  <c:v>7.0000000000000007E-2</c:v>
                </c:pt>
                <c:pt idx="166">
                  <c:v>7.0000000000000007E-2</c:v>
                </c:pt>
                <c:pt idx="167">
                  <c:v>7.0000000000000007E-2</c:v>
                </c:pt>
                <c:pt idx="168">
                  <c:v>7.0000000000000007E-2</c:v>
                </c:pt>
                <c:pt idx="169">
                  <c:v>7.0000000000000007E-2</c:v>
                </c:pt>
                <c:pt idx="170">
                  <c:v>7.0000000000000007E-2</c:v>
                </c:pt>
                <c:pt idx="171">
                  <c:v>0.06</c:v>
                </c:pt>
                <c:pt idx="172">
                  <c:v>0.06</c:v>
                </c:pt>
                <c:pt idx="173">
                  <c:v>0.06</c:v>
                </c:pt>
                <c:pt idx="174">
                  <c:v>0.06</c:v>
                </c:pt>
                <c:pt idx="175">
                  <c:v>0.06</c:v>
                </c:pt>
                <c:pt idx="176">
                  <c:v>0.06</c:v>
                </c:pt>
                <c:pt idx="177">
                  <c:v>0.06</c:v>
                </c:pt>
                <c:pt idx="178">
                  <c:v>0.06</c:v>
                </c:pt>
                <c:pt idx="179">
                  <c:v>0.06</c:v>
                </c:pt>
                <c:pt idx="180">
                  <c:v>0.06</c:v>
                </c:pt>
                <c:pt idx="181">
                  <c:v>0.04</c:v>
                </c:pt>
                <c:pt idx="182">
                  <c:v>0.04</c:v>
                </c:pt>
                <c:pt idx="183">
                  <c:v>0.04</c:v>
                </c:pt>
                <c:pt idx="184">
                  <c:v>0.04</c:v>
                </c:pt>
                <c:pt idx="185">
                  <c:v>0.04</c:v>
                </c:pt>
                <c:pt idx="186">
                  <c:v>0.04</c:v>
                </c:pt>
                <c:pt idx="187">
                  <c:v>0.04</c:v>
                </c:pt>
                <c:pt idx="188">
                  <c:v>0.04</c:v>
                </c:pt>
                <c:pt idx="189">
                  <c:v>0.04</c:v>
                </c:pt>
                <c:pt idx="190">
                  <c:v>0.04</c:v>
                </c:pt>
                <c:pt idx="191">
                  <c:v>0.04</c:v>
                </c:pt>
                <c:pt idx="192">
                  <c:v>0.04</c:v>
                </c:pt>
                <c:pt idx="193">
                  <c:v>0.04</c:v>
                </c:pt>
                <c:pt idx="194">
                  <c:v>0.04</c:v>
                </c:pt>
                <c:pt idx="195">
                  <c:v>0.04</c:v>
                </c:pt>
                <c:pt idx="196">
                  <c:v>0.04</c:v>
                </c:pt>
                <c:pt idx="197">
                  <c:v>0.04</c:v>
                </c:pt>
                <c:pt idx="198">
                  <c:v>0.04</c:v>
                </c:pt>
                <c:pt idx="199">
                  <c:v>0.04</c:v>
                </c:pt>
                <c:pt idx="200">
                  <c:v>0.04</c:v>
                </c:pt>
                <c:pt idx="201">
                  <c:v>0.04</c:v>
                </c:pt>
                <c:pt idx="202">
                  <c:v>0.04</c:v>
                </c:pt>
                <c:pt idx="203">
                  <c:v>0.04</c:v>
                </c:pt>
                <c:pt idx="204">
                  <c:v>0.04</c:v>
                </c:pt>
                <c:pt idx="205">
                  <c:v>0.04</c:v>
                </c:pt>
                <c:pt idx="206">
                  <c:v>0.03</c:v>
                </c:pt>
                <c:pt idx="207">
                  <c:v>0.03</c:v>
                </c:pt>
                <c:pt idx="208">
                  <c:v>0.03</c:v>
                </c:pt>
                <c:pt idx="209">
                  <c:v>0.03</c:v>
                </c:pt>
                <c:pt idx="210">
                  <c:v>0.03</c:v>
                </c:pt>
                <c:pt idx="211">
                  <c:v>0.03</c:v>
                </c:pt>
                <c:pt idx="212">
                  <c:v>0.03</c:v>
                </c:pt>
                <c:pt idx="213">
                  <c:v>0.03</c:v>
                </c:pt>
                <c:pt idx="214">
                  <c:v>0.03</c:v>
                </c:pt>
                <c:pt idx="215">
                  <c:v>0.03</c:v>
                </c:pt>
                <c:pt idx="216">
                  <c:v>0.03</c:v>
                </c:pt>
                <c:pt idx="217">
                  <c:v>0.03</c:v>
                </c:pt>
                <c:pt idx="218">
                  <c:v>0.03</c:v>
                </c:pt>
                <c:pt idx="219">
                  <c:v>0.03</c:v>
                </c:pt>
                <c:pt idx="220">
                  <c:v>0.03</c:v>
                </c:pt>
                <c:pt idx="221">
                  <c:v>0.03</c:v>
                </c:pt>
                <c:pt idx="222">
                  <c:v>0.03</c:v>
                </c:pt>
                <c:pt idx="223">
                  <c:v>0.03</c:v>
                </c:pt>
                <c:pt idx="224">
                  <c:v>0.03</c:v>
                </c:pt>
                <c:pt idx="225">
                  <c:v>0.03</c:v>
                </c:pt>
                <c:pt idx="226">
                  <c:v>0.03</c:v>
                </c:pt>
                <c:pt idx="227">
                  <c:v>0.03</c:v>
                </c:pt>
                <c:pt idx="228">
                  <c:v>0.03</c:v>
                </c:pt>
                <c:pt idx="229">
                  <c:v>0.03</c:v>
                </c:pt>
                <c:pt idx="230">
                  <c:v>0.03</c:v>
                </c:pt>
                <c:pt idx="231">
                  <c:v>0.03</c:v>
                </c:pt>
                <c:pt idx="232">
                  <c:v>0.03</c:v>
                </c:pt>
                <c:pt idx="233">
                  <c:v>0.03</c:v>
                </c:pt>
                <c:pt idx="234">
                  <c:v>0.03</c:v>
                </c:pt>
                <c:pt idx="235">
                  <c:v>0.03</c:v>
                </c:pt>
                <c:pt idx="236">
                  <c:v>0.03</c:v>
                </c:pt>
                <c:pt idx="237">
                  <c:v>0.03</c:v>
                </c:pt>
                <c:pt idx="238">
                  <c:v>0.03</c:v>
                </c:pt>
                <c:pt idx="239">
                  <c:v>0.03</c:v>
                </c:pt>
                <c:pt idx="240">
                  <c:v>0.03</c:v>
                </c:pt>
              </c:numCache>
            </c:numRef>
          </c:yVal>
          <c:smooth val="1"/>
          <c:extLst xmlns:c16r2="http://schemas.microsoft.com/office/drawing/2015/06/chart">
            <c:ext xmlns:c16="http://schemas.microsoft.com/office/drawing/2014/chart" uri="{C3380CC4-5D6E-409C-BE32-E72D297353CC}">
              <c16:uniqueId val="{00000000-7DD8-4931-8B75-DE9DC4577FDC}"/>
            </c:ext>
          </c:extLst>
        </c:ser>
        <c:ser>
          <c:idx val="3"/>
          <c:order val="1"/>
          <c:tx>
            <c:v>1-percent Annual Chance</c:v>
          </c:tx>
          <c:spPr>
            <a:ln>
              <a:solidFill>
                <a:schemeClr val="tx1"/>
              </a:solidFill>
            </a:ln>
          </c:spPr>
          <c:marker>
            <c:symbol val="none"/>
          </c:marker>
          <c:xVal>
            <c:numRef>
              <c:f>'[Chart in Microsoft Word]Precip'!$A$3:$A$243</c:f>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f>'[Chart in Microsoft Word]Precip'!$E$3:$E$243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0.01</c:v>
                </c:pt>
                <c:pt idx="32">
                  <c:v>0.01</c:v>
                </c:pt>
                <c:pt idx="33">
                  <c:v>0.01</c:v>
                </c:pt>
                <c:pt idx="34">
                  <c:v>0.01</c:v>
                </c:pt>
                <c:pt idx="35">
                  <c:v>0.01</c:v>
                </c:pt>
                <c:pt idx="36">
                  <c:v>0.01</c:v>
                </c:pt>
                <c:pt idx="37">
                  <c:v>0.01</c:v>
                </c:pt>
                <c:pt idx="38">
                  <c:v>0.01</c:v>
                </c:pt>
                <c:pt idx="39">
                  <c:v>0.01</c:v>
                </c:pt>
                <c:pt idx="40">
                  <c:v>0.01</c:v>
                </c:pt>
                <c:pt idx="41">
                  <c:v>0.01</c:v>
                </c:pt>
                <c:pt idx="42">
                  <c:v>0.01</c:v>
                </c:pt>
                <c:pt idx="43">
                  <c:v>0.01</c:v>
                </c:pt>
                <c:pt idx="44">
                  <c:v>0.01</c:v>
                </c:pt>
                <c:pt idx="45">
                  <c:v>0.01</c:v>
                </c:pt>
                <c:pt idx="46">
                  <c:v>0.01</c:v>
                </c:pt>
                <c:pt idx="47">
                  <c:v>0.01</c:v>
                </c:pt>
                <c:pt idx="48">
                  <c:v>0.01</c:v>
                </c:pt>
                <c:pt idx="49">
                  <c:v>0.01</c:v>
                </c:pt>
                <c:pt idx="50">
                  <c:v>0.01</c:v>
                </c:pt>
                <c:pt idx="51">
                  <c:v>0.01</c:v>
                </c:pt>
                <c:pt idx="52">
                  <c:v>0.01</c:v>
                </c:pt>
                <c:pt idx="53">
                  <c:v>0.01</c:v>
                </c:pt>
                <c:pt idx="54">
                  <c:v>0.01</c:v>
                </c:pt>
                <c:pt idx="55">
                  <c:v>0.02</c:v>
                </c:pt>
                <c:pt idx="56">
                  <c:v>0.02</c:v>
                </c:pt>
                <c:pt idx="57">
                  <c:v>0.02</c:v>
                </c:pt>
                <c:pt idx="58">
                  <c:v>0.02</c:v>
                </c:pt>
                <c:pt idx="59">
                  <c:v>0.02</c:v>
                </c:pt>
                <c:pt idx="60">
                  <c:v>0.02</c:v>
                </c:pt>
                <c:pt idx="61">
                  <c:v>0.02</c:v>
                </c:pt>
                <c:pt idx="62">
                  <c:v>0.02</c:v>
                </c:pt>
                <c:pt idx="63">
                  <c:v>0.02</c:v>
                </c:pt>
                <c:pt idx="64">
                  <c:v>0.02</c:v>
                </c:pt>
                <c:pt idx="65">
                  <c:v>0.03</c:v>
                </c:pt>
                <c:pt idx="66">
                  <c:v>0.03</c:v>
                </c:pt>
                <c:pt idx="67">
                  <c:v>0.03</c:v>
                </c:pt>
                <c:pt idx="68">
                  <c:v>0.03</c:v>
                </c:pt>
                <c:pt idx="69">
                  <c:v>0.03</c:v>
                </c:pt>
                <c:pt idx="70">
                  <c:v>0.03</c:v>
                </c:pt>
                <c:pt idx="71">
                  <c:v>0.03</c:v>
                </c:pt>
                <c:pt idx="72">
                  <c:v>0.03</c:v>
                </c:pt>
                <c:pt idx="73">
                  <c:v>0.03</c:v>
                </c:pt>
                <c:pt idx="74">
                  <c:v>0.03</c:v>
                </c:pt>
                <c:pt idx="75">
                  <c:v>0.03</c:v>
                </c:pt>
                <c:pt idx="76">
                  <c:v>0.03</c:v>
                </c:pt>
                <c:pt idx="77">
                  <c:v>0.03</c:v>
                </c:pt>
                <c:pt idx="78">
                  <c:v>0.03</c:v>
                </c:pt>
                <c:pt idx="79">
                  <c:v>0.04</c:v>
                </c:pt>
                <c:pt idx="80">
                  <c:v>0.04</c:v>
                </c:pt>
                <c:pt idx="81">
                  <c:v>0.04</c:v>
                </c:pt>
                <c:pt idx="82">
                  <c:v>0.04</c:v>
                </c:pt>
                <c:pt idx="83">
                  <c:v>0.04</c:v>
                </c:pt>
                <c:pt idx="84">
                  <c:v>0.04</c:v>
                </c:pt>
                <c:pt idx="85">
                  <c:v>0.04</c:v>
                </c:pt>
                <c:pt idx="86">
                  <c:v>0.04</c:v>
                </c:pt>
                <c:pt idx="87">
                  <c:v>0.04</c:v>
                </c:pt>
                <c:pt idx="88">
                  <c:v>0.04</c:v>
                </c:pt>
                <c:pt idx="89">
                  <c:v>0.05</c:v>
                </c:pt>
                <c:pt idx="90">
                  <c:v>0.05</c:v>
                </c:pt>
                <c:pt idx="91">
                  <c:v>0.06</c:v>
                </c:pt>
                <c:pt idx="92">
                  <c:v>0.06</c:v>
                </c:pt>
                <c:pt idx="93">
                  <c:v>7.0000000000000007E-2</c:v>
                </c:pt>
                <c:pt idx="94">
                  <c:v>7.0000000000000007E-2</c:v>
                </c:pt>
                <c:pt idx="95">
                  <c:v>7.0000000000000007E-2</c:v>
                </c:pt>
                <c:pt idx="96">
                  <c:v>7.0000000000000007E-2</c:v>
                </c:pt>
                <c:pt idx="97">
                  <c:v>7.0000000000000007E-2</c:v>
                </c:pt>
                <c:pt idx="98">
                  <c:v>0.08</c:v>
                </c:pt>
                <c:pt idx="99">
                  <c:v>0.08</c:v>
                </c:pt>
                <c:pt idx="100">
                  <c:v>0.08</c:v>
                </c:pt>
                <c:pt idx="101">
                  <c:v>0.08</c:v>
                </c:pt>
                <c:pt idx="102">
                  <c:v>0.09</c:v>
                </c:pt>
                <c:pt idx="103">
                  <c:v>0.09</c:v>
                </c:pt>
                <c:pt idx="104">
                  <c:v>0.09</c:v>
                </c:pt>
                <c:pt idx="105">
                  <c:v>0.1</c:v>
                </c:pt>
                <c:pt idx="106">
                  <c:v>0.13</c:v>
                </c:pt>
                <c:pt idx="107">
                  <c:v>0.13</c:v>
                </c:pt>
                <c:pt idx="108">
                  <c:v>0.14000000000000001</c:v>
                </c:pt>
                <c:pt idx="109">
                  <c:v>0.14000000000000001</c:v>
                </c:pt>
                <c:pt idx="110">
                  <c:v>0.15</c:v>
                </c:pt>
                <c:pt idx="111">
                  <c:v>0.18</c:v>
                </c:pt>
                <c:pt idx="112">
                  <c:v>0.18</c:v>
                </c:pt>
                <c:pt idx="113">
                  <c:v>0.19</c:v>
                </c:pt>
                <c:pt idx="114">
                  <c:v>0.2</c:v>
                </c:pt>
                <c:pt idx="115">
                  <c:v>0.21</c:v>
                </c:pt>
                <c:pt idx="116">
                  <c:v>0.23</c:v>
                </c:pt>
                <c:pt idx="117">
                  <c:v>0.25</c:v>
                </c:pt>
                <c:pt idx="118">
                  <c:v>0.27</c:v>
                </c:pt>
                <c:pt idx="119">
                  <c:v>0.24</c:v>
                </c:pt>
                <c:pt idx="120">
                  <c:v>0.41</c:v>
                </c:pt>
                <c:pt idx="121">
                  <c:v>0.74</c:v>
                </c:pt>
                <c:pt idx="122">
                  <c:v>0.28999999999999998</c:v>
                </c:pt>
                <c:pt idx="123">
                  <c:v>0.22</c:v>
                </c:pt>
                <c:pt idx="124">
                  <c:v>0.26</c:v>
                </c:pt>
                <c:pt idx="125">
                  <c:v>0.24</c:v>
                </c:pt>
                <c:pt idx="126">
                  <c:v>0.22</c:v>
                </c:pt>
                <c:pt idx="127">
                  <c:v>0.21</c:v>
                </c:pt>
                <c:pt idx="128">
                  <c:v>0.2</c:v>
                </c:pt>
                <c:pt idx="129">
                  <c:v>0.19</c:v>
                </c:pt>
                <c:pt idx="130">
                  <c:v>0.19</c:v>
                </c:pt>
                <c:pt idx="131">
                  <c:v>0.16</c:v>
                </c:pt>
                <c:pt idx="132">
                  <c:v>0.16</c:v>
                </c:pt>
                <c:pt idx="133">
                  <c:v>0.15</c:v>
                </c:pt>
                <c:pt idx="134">
                  <c:v>0.15</c:v>
                </c:pt>
                <c:pt idx="135">
                  <c:v>0.14000000000000001</c:v>
                </c:pt>
                <c:pt idx="136">
                  <c:v>0.11</c:v>
                </c:pt>
                <c:pt idx="137">
                  <c:v>0.1</c:v>
                </c:pt>
                <c:pt idx="138">
                  <c:v>0.1</c:v>
                </c:pt>
                <c:pt idx="139">
                  <c:v>0.1</c:v>
                </c:pt>
                <c:pt idx="140">
                  <c:v>0.09</c:v>
                </c:pt>
                <c:pt idx="141">
                  <c:v>0.09</c:v>
                </c:pt>
                <c:pt idx="142">
                  <c:v>0.09</c:v>
                </c:pt>
                <c:pt idx="143">
                  <c:v>0.09</c:v>
                </c:pt>
                <c:pt idx="144">
                  <c:v>0.08</c:v>
                </c:pt>
                <c:pt idx="145">
                  <c:v>0.08</c:v>
                </c:pt>
                <c:pt idx="146">
                  <c:v>0.08</c:v>
                </c:pt>
                <c:pt idx="147">
                  <c:v>0.08</c:v>
                </c:pt>
                <c:pt idx="148">
                  <c:v>0.08</c:v>
                </c:pt>
                <c:pt idx="149">
                  <c:v>0.08</c:v>
                </c:pt>
                <c:pt idx="150">
                  <c:v>0.08</c:v>
                </c:pt>
                <c:pt idx="151">
                  <c:v>0.06</c:v>
                </c:pt>
                <c:pt idx="152">
                  <c:v>0.06</c:v>
                </c:pt>
                <c:pt idx="153">
                  <c:v>0.05</c:v>
                </c:pt>
                <c:pt idx="154">
                  <c:v>0.05</c:v>
                </c:pt>
                <c:pt idx="155">
                  <c:v>0.05</c:v>
                </c:pt>
                <c:pt idx="156">
                  <c:v>0.05</c:v>
                </c:pt>
                <c:pt idx="157">
                  <c:v>0.05</c:v>
                </c:pt>
                <c:pt idx="158">
                  <c:v>0.05</c:v>
                </c:pt>
                <c:pt idx="159">
                  <c:v>0.05</c:v>
                </c:pt>
                <c:pt idx="160">
                  <c:v>0.05</c:v>
                </c:pt>
                <c:pt idx="161">
                  <c:v>0.05</c:v>
                </c:pt>
                <c:pt idx="162">
                  <c:v>0.05</c:v>
                </c:pt>
                <c:pt idx="163">
                  <c:v>0.05</c:v>
                </c:pt>
                <c:pt idx="164">
                  <c:v>0.04</c:v>
                </c:pt>
                <c:pt idx="165">
                  <c:v>0.04</c:v>
                </c:pt>
                <c:pt idx="166">
                  <c:v>0.04</c:v>
                </c:pt>
                <c:pt idx="167">
                  <c:v>0.04</c:v>
                </c:pt>
                <c:pt idx="168">
                  <c:v>0.04</c:v>
                </c:pt>
                <c:pt idx="169">
                  <c:v>0.04</c:v>
                </c:pt>
                <c:pt idx="170">
                  <c:v>0.04</c:v>
                </c:pt>
                <c:pt idx="171">
                  <c:v>0.04</c:v>
                </c:pt>
                <c:pt idx="172">
                  <c:v>0.04</c:v>
                </c:pt>
                <c:pt idx="173">
                  <c:v>0.04</c:v>
                </c:pt>
                <c:pt idx="174">
                  <c:v>0.04</c:v>
                </c:pt>
                <c:pt idx="175">
                  <c:v>0.04</c:v>
                </c:pt>
                <c:pt idx="176">
                  <c:v>0.04</c:v>
                </c:pt>
                <c:pt idx="177">
                  <c:v>0.04</c:v>
                </c:pt>
                <c:pt idx="178">
                  <c:v>0.04</c:v>
                </c:pt>
                <c:pt idx="179">
                  <c:v>0.04</c:v>
                </c:pt>
                <c:pt idx="180">
                  <c:v>0.04</c:v>
                </c:pt>
                <c:pt idx="181">
                  <c:v>0.03</c:v>
                </c:pt>
                <c:pt idx="182">
                  <c:v>0.03</c:v>
                </c:pt>
                <c:pt idx="183">
                  <c:v>0.03</c:v>
                </c:pt>
                <c:pt idx="184">
                  <c:v>0.03</c:v>
                </c:pt>
                <c:pt idx="185">
                  <c:v>0.03</c:v>
                </c:pt>
                <c:pt idx="186">
                  <c:v>0.03</c:v>
                </c:pt>
                <c:pt idx="187">
                  <c:v>0.03</c:v>
                </c:pt>
                <c:pt idx="188">
                  <c:v>0.03</c:v>
                </c:pt>
                <c:pt idx="189">
                  <c:v>0.03</c:v>
                </c:pt>
                <c:pt idx="190">
                  <c:v>0.03</c:v>
                </c:pt>
                <c:pt idx="191">
                  <c:v>0.03</c:v>
                </c:pt>
                <c:pt idx="192">
                  <c:v>0.03</c:v>
                </c:pt>
                <c:pt idx="193">
                  <c:v>0.02</c:v>
                </c:pt>
                <c:pt idx="194">
                  <c:v>0.02</c:v>
                </c:pt>
                <c:pt idx="195">
                  <c:v>0.02</c:v>
                </c:pt>
                <c:pt idx="196">
                  <c:v>0.02</c:v>
                </c:pt>
                <c:pt idx="197">
                  <c:v>0.02</c:v>
                </c:pt>
                <c:pt idx="198">
                  <c:v>0.02</c:v>
                </c:pt>
                <c:pt idx="199">
                  <c:v>0.02</c:v>
                </c:pt>
                <c:pt idx="200">
                  <c:v>0.02</c:v>
                </c:pt>
                <c:pt idx="201">
                  <c:v>0.02</c:v>
                </c:pt>
                <c:pt idx="202">
                  <c:v>0.02</c:v>
                </c:pt>
                <c:pt idx="203">
                  <c:v>0.02</c:v>
                </c:pt>
                <c:pt idx="204">
                  <c:v>0.02</c:v>
                </c:pt>
                <c:pt idx="205">
                  <c:v>0.02</c:v>
                </c:pt>
                <c:pt idx="206">
                  <c:v>0.02</c:v>
                </c:pt>
                <c:pt idx="207">
                  <c:v>0.02</c:v>
                </c:pt>
                <c:pt idx="208">
                  <c:v>0.02</c:v>
                </c:pt>
                <c:pt idx="209">
                  <c:v>0.02</c:v>
                </c:pt>
                <c:pt idx="210">
                  <c:v>0.02</c:v>
                </c:pt>
                <c:pt idx="211">
                  <c:v>0.02</c:v>
                </c:pt>
                <c:pt idx="212">
                  <c:v>0.02</c:v>
                </c:pt>
                <c:pt idx="213">
                  <c:v>0.02</c:v>
                </c:pt>
                <c:pt idx="214">
                  <c:v>0.02</c:v>
                </c:pt>
                <c:pt idx="215">
                  <c:v>0.02</c:v>
                </c:pt>
                <c:pt idx="216">
                  <c:v>0.02</c:v>
                </c:pt>
                <c:pt idx="217">
                  <c:v>0.02</c:v>
                </c:pt>
                <c:pt idx="218">
                  <c:v>0.02</c:v>
                </c:pt>
                <c:pt idx="219">
                  <c:v>0.02</c:v>
                </c:pt>
                <c:pt idx="220">
                  <c:v>0.02</c:v>
                </c:pt>
                <c:pt idx="221">
                  <c:v>0.02</c:v>
                </c:pt>
                <c:pt idx="222">
                  <c:v>0.02</c:v>
                </c:pt>
                <c:pt idx="223">
                  <c:v>0.02</c:v>
                </c:pt>
                <c:pt idx="224">
                  <c:v>0.02</c:v>
                </c:pt>
                <c:pt idx="225">
                  <c:v>0.02</c:v>
                </c:pt>
                <c:pt idx="226">
                  <c:v>0.02</c:v>
                </c:pt>
                <c:pt idx="227">
                  <c:v>0.02</c:v>
                </c:pt>
                <c:pt idx="228">
                  <c:v>0.02</c:v>
                </c:pt>
                <c:pt idx="229">
                  <c:v>0.02</c:v>
                </c:pt>
                <c:pt idx="230">
                  <c:v>0.02</c:v>
                </c:pt>
                <c:pt idx="231">
                  <c:v>0.02</c:v>
                </c:pt>
                <c:pt idx="232">
                  <c:v>0.02</c:v>
                </c:pt>
                <c:pt idx="233">
                  <c:v>0.02</c:v>
                </c:pt>
                <c:pt idx="234">
                  <c:v>0.02</c:v>
                </c:pt>
                <c:pt idx="235">
                  <c:v>0.02</c:v>
                </c:pt>
                <c:pt idx="236">
                  <c:v>0.02</c:v>
                </c:pt>
                <c:pt idx="237">
                  <c:v>0.02</c:v>
                </c:pt>
                <c:pt idx="238">
                  <c:v>0.02</c:v>
                </c:pt>
                <c:pt idx="239">
                  <c:v>0.02</c:v>
                </c:pt>
                <c:pt idx="240">
                  <c:v>0.02</c:v>
                </c:pt>
              </c:numCache>
            </c:numRef>
          </c:yVal>
          <c:smooth val="1"/>
          <c:extLst xmlns:c16r2="http://schemas.microsoft.com/office/drawing/2015/06/chart">
            <c:ext xmlns:c16="http://schemas.microsoft.com/office/drawing/2014/chart" uri="{C3380CC4-5D6E-409C-BE32-E72D297353CC}">
              <c16:uniqueId val="{00000001-7DD8-4931-8B75-DE9DC4577FDC}"/>
            </c:ext>
          </c:extLst>
        </c:ser>
        <c:ser>
          <c:idx val="2"/>
          <c:order val="2"/>
          <c:tx>
            <c:v>2-percent Annual Chance</c:v>
          </c:tx>
          <c:spPr>
            <a:ln>
              <a:solidFill>
                <a:schemeClr val="tx2">
                  <a:lumMod val="60000"/>
                  <a:lumOff val="40000"/>
                </a:schemeClr>
              </a:solidFill>
            </a:ln>
          </c:spPr>
          <c:marker>
            <c:symbol val="none"/>
          </c:marker>
          <c:xVal>
            <c:numRef>
              <c:f>'[Chart in Microsoft Word]Precip'!$A$3:$A$243</c:f>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f>'[Chart in Microsoft Word]Precip'!$D$3:$D$243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0.01</c:v>
                </c:pt>
                <c:pt idx="37">
                  <c:v>0.01</c:v>
                </c:pt>
                <c:pt idx="38">
                  <c:v>0.01</c:v>
                </c:pt>
                <c:pt idx="39">
                  <c:v>0.01</c:v>
                </c:pt>
                <c:pt idx="40">
                  <c:v>0.01</c:v>
                </c:pt>
                <c:pt idx="41">
                  <c:v>0.01</c:v>
                </c:pt>
                <c:pt idx="42">
                  <c:v>0.01</c:v>
                </c:pt>
                <c:pt idx="43">
                  <c:v>0.01</c:v>
                </c:pt>
                <c:pt idx="44">
                  <c:v>0.01</c:v>
                </c:pt>
                <c:pt idx="45">
                  <c:v>0.01</c:v>
                </c:pt>
                <c:pt idx="46">
                  <c:v>0.01</c:v>
                </c:pt>
                <c:pt idx="47">
                  <c:v>0.01</c:v>
                </c:pt>
                <c:pt idx="48">
                  <c:v>0.01</c:v>
                </c:pt>
                <c:pt idx="49">
                  <c:v>0.01</c:v>
                </c:pt>
                <c:pt idx="50">
                  <c:v>0.01</c:v>
                </c:pt>
                <c:pt idx="51">
                  <c:v>0.01</c:v>
                </c:pt>
                <c:pt idx="52">
                  <c:v>0.01</c:v>
                </c:pt>
                <c:pt idx="53">
                  <c:v>0.01</c:v>
                </c:pt>
                <c:pt idx="54">
                  <c:v>0.01</c:v>
                </c:pt>
                <c:pt idx="55">
                  <c:v>0.01</c:v>
                </c:pt>
                <c:pt idx="56">
                  <c:v>0.01</c:v>
                </c:pt>
                <c:pt idx="57">
                  <c:v>0.01</c:v>
                </c:pt>
                <c:pt idx="58">
                  <c:v>0.01</c:v>
                </c:pt>
                <c:pt idx="59">
                  <c:v>0.01</c:v>
                </c:pt>
                <c:pt idx="60">
                  <c:v>0.01</c:v>
                </c:pt>
                <c:pt idx="61">
                  <c:v>0.02</c:v>
                </c:pt>
                <c:pt idx="62">
                  <c:v>0.02</c:v>
                </c:pt>
                <c:pt idx="63">
                  <c:v>0.02</c:v>
                </c:pt>
                <c:pt idx="64">
                  <c:v>0.02</c:v>
                </c:pt>
                <c:pt idx="65">
                  <c:v>0.02</c:v>
                </c:pt>
                <c:pt idx="66">
                  <c:v>0.02</c:v>
                </c:pt>
                <c:pt idx="67">
                  <c:v>0.02</c:v>
                </c:pt>
                <c:pt idx="68">
                  <c:v>0.02</c:v>
                </c:pt>
                <c:pt idx="69">
                  <c:v>0.02</c:v>
                </c:pt>
                <c:pt idx="70">
                  <c:v>0.02</c:v>
                </c:pt>
                <c:pt idx="71">
                  <c:v>0.02</c:v>
                </c:pt>
                <c:pt idx="72">
                  <c:v>0.02</c:v>
                </c:pt>
                <c:pt idx="73">
                  <c:v>0.02</c:v>
                </c:pt>
                <c:pt idx="74">
                  <c:v>0.02</c:v>
                </c:pt>
                <c:pt idx="75">
                  <c:v>0.02</c:v>
                </c:pt>
                <c:pt idx="76">
                  <c:v>0.02</c:v>
                </c:pt>
                <c:pt idx="77">
                  <c:v>0.03</c:v>
                </c:pt>
                <c:pt idx="78">
                  <c:v>0.03</c:v>
                </c:pt>
                <c:pt idx="79">
                  <c:v>0.03</c:v>
                </c:pt>
                <c:pt idx="80">
                  <c:v>0.03</c:v>
                </c:pt>
                <c:pt idx="81">
                  <c:v>0.03</c:v>
                </c:pt>
                <c:pt idx="82">
                  <c:v>0.03</c:v>
                </c:pt>
                <c:pt idx="83">
                  <c:v>0.03</c:v>
                </c:pt>
                <c:pt idx="84">
                  <c:v>0.03</c:v>
                </c:pt>
                <c:pt idx="85">
                  <c:v>0.03</c:v>
                </c:pt>
                <c:pt idx="86">
                  <c:v>0.03</c:v>
                </c:pt>
                <c:pt idx="87">
                  <c:v>0.03</c:v>
                </c:pt>
                <c:pt idx="88">
                  <c:v>0.03</c:v>
                </c:pt>
                <c:pt idx="89">
                  <c:v>0.03</c:v>
                </c:pt>
                <c:pt idx="90">
                  <c:v>0.04</c:v>
                </c:pt>
                <c:pt idx="91">
                  <c:v>0.05</c:v>
                </c:pt>
                <c:pt idx="92">
                  <c:v>0.05</c:v>
                </c:pt>
                <c:pt idx="93">
                  <c:v>0.05</c:v>
                </c:pt>
                <c:pt idx="94">
                  <c:v>0.05</c:v>
                </c:pt>
                <c:pt idx="95">
                  <c:v>0.05</c:v>
                </c:pt>
                <c:pt idx="96">
                  <c:v>0.05</c:v>
                </c:pt>
                <c:pt idx="97">
                  <c:v>0.06</c:v>
                </c:pt>
                <c:pt idx="98">
                  <c:v>0.06</c:v>
                </c:pt>
                <c:pt idx="99">
                  <c:v>0.06</c:v>
                </c:pt>
                <c:pt idx="100">
                  <c:v>0.06</c:v>
                </c:pt>
                <c:pt idx="101">
                  <c:v>0.06</c:v>
                </c:pt>
                <c:pt idx="102">
                  <c:v>7.0000000000000007E-2</c:v>
                </c:pt>
                <c:pt idx="103">
                  <c:v>7.0000000000000007E-2</c:v>
                </c:pt>
                <c:pt idx="104">
                  <c:v>7.0000000000000007E-2</c:v>
                </c:pt>
                <c:pt idx="105">
                  <c:v>7.0000000000000007E-2</c:v>
                </c:pt>
                <c:pt idx="106">
                  <c:v>0.1</c:v>
                </c:pt>
                <c:pt idx="107">
                  <c:v>0.1</c:v>
                </c:pt>
                <c:pt idx="108">
                  <c:v>0.11</c:v>
                </c:pt>
                <c:pt idx="109">
                  <c:v>0.11</c:v>
                </c:pt>
                <c:pt idx="110">
                  <c:v>0.12</c:v>
                </c:pt>
                <c:pt idx="111">
                  <c:v>0.14000000000000001</c:v>
                </c:pt>
                <c:pt idx="112">
                  <c:v>0.14000000000000001</c:v>
                </c:pt>
                <c:pt idx="113">
                  <c:v>0.15</c:v>
                </c:pt>
                <c:pt idx="114">
                  <c:v>0.16</c:v>
                </c:pt>
                <c:pt idx="115">
                  <c:v>0.17</c:v>
                </c:pt>
                <c:pt idx="116">
                  <c:v>0.2</c:v>
                </c:pt>
                <c:pt idx="117">
                  <c:v>0.21</c:v>
                </c:pt>
                <c:pt idx="118">
                  <c:v>0.23</c:v>
                </c:pt>
                <c:pt idx="119">
                  <c:v>0.21</c:v>
                </c:pt>
                <c:pt idx="120">
                  <c:v>0.36</c:v>
                </c:pt>
                <c:pt idx="121">
                  <c:v>0.65</c:v>
                </c:pt>
                <c:pt idx="122">
                  <c:v>0.26</c:v>
                </c:pt>
                <c:pt idx="123">
                  <c:v>0.19</c:v>
                </c:pt>
                <c:pt idx="124">
                  <c:v>0.23</c:v>
                </c:pt>
                <c:pt idx="125">
                  <c:v>0.21</c:v>
                </c:pt>
                <c:pt idx="126">
                  <c:v>0.18</c:v>
                </c:pt>
                <c:pt idx="127">
                  <c:v>0.17</c:v>
                </c:pt>
                <c:pt idx="128">
                  <c:v>0.16</c:v>
                </c:pt>
                <c:pt idx="129">
                  <c:v>0.16</c:v>
                </c:pt>
                <c:pt idx="130">
                  <c:v>0.15</c:v>
                </c:pt>
                <c:pt idx="131">
                  <c:v>0.13</c:v>
                </c:pt>
                <c:pt idx="132">
                  <c:v>0.12</c:v>
                </c:pt>
                <c:pt idx="133">
                  <c:v>0.12</c:v>
                </c:pt>
                <c:pt idx="134">
                  <c:v>0.11</c:v>
                </c:pt>
                <c:pt idx="135">
                  <c:v>0.11</c:v>
                </c:pt>
                <c:pt idx="136">
                  <c:v>0.08</c:v>
                </c:pt>
                <c:pt idx="137">
                  <c:v>0.08</c:v>
                </c:pt>
                <c:pt idx="138">
                  <c:v>0.08</c:v>
                </c:pt>
                <c:pt idx="139">
                  <c:v>0.08</c:v>
                </c:pt>
                <c:pt idx="140">
                  <c:v>7.0000000000000007E-2</c:v>
                </c:pt>
                <c:pt idx="141">
                  <c:v>7.0000000000000007E-2</c:v>
                </c:pt>
                <c:pt idx="142">
                  <c:v>7.0000000000000007E-2</c:v>
                </c:pt>
                <c:pt idx="143">
                  <c:v>7.0000000000000007E-2</c:v>
                </c:pt>
                <c:pt idx="144">
                  <c:v>7.0000000000000007E-2</c:v>
                </c:pt>
                <c:pt idx="145">
                  <c:v>7.0000000000000007E-2</c:v>
                </c:pt>
                <c:pt idx="146">
                  <c:v>0.06</c:v>
                </c:pt>
                <c:pt idx="147">
                  <c:v>0.06</c:v>
                </c:pt>
                <c:pt idx="148">
                  <c:v>0.06</c:v>
                </c:pt>
                <c:pt idx="149">
                  <c:v>0.06</c:v>
                </c:pt>
                <c:pt idx="150">
                  <c:v>0.06</c:v>
                </c:pt>
                <c:pt idx="151">
                  <c:v>0.05</c:v>
                </c:pt>
                <c:pt idx="152">
                  <c:v>0.04</c:v>
                </c:pt>
                <c:pt idx="153">
                  <c:v>0.04</c:v>
                </c:pt>
                <c:pt idx="154">
                  <c:v>0.04</c:v>
                </c:pt>
                <c:pt idx="155">
                  <c:v>0.04</c:v>
                </c:pt>
                <c:pt idx="156">
                  <c:v>0.04</c:v>
                </c:pt>
                <c:pt idx="157">
                  <c:v>0.04</c:v>
                </c:pt>
                <c:pt idx="158">
                  <c:v>0.04</c:v>
                </c:pt>
                <c:pt idx="159">
                  <c:v>0.04</c:v>
                </c:pt>
                <c:pt idx="160">
                  <c:v>0.04</c:v>
                </c:pt>
                <c:pt idx="161">
                  <c:v>0.04</c:v>
                </c:pt>
                <c:pt idx="162">
                  <c:v>0.04</c:v>
                </c:pt>
                <c:pt idx="163">
                  <c:v>0.04</c:v>
                </c:pt>
                <c:pt idx="164">
                  <c:v>0.04</c:v>
                </c:pt>
                <c:pt idx="165">
                  <c:v>0.04</c:v>
                </c:pt>
                <c:pt idx="166">
                  <c:v>0.04</c:v>
                </c:pt>
                <c:pt idx="167">
                  <c:v>0.03</c:v>
                </c:pt>
                <c:pt idx="168">
                  <c:v>0.03</c:v>
                </c:pt>
                <c:pt idx="169">
                  <c:v>0.03</c:v>
                </c:pt>
                <c:pt idx="170">
                  <c:v>0.03</c:v>
                </c:pt>
                <c:pt idx="171">
                  <c:v>0.03</c:v>
                </c:pt>
                <c:pt idx="172">
                  <c:v>0.03</c:v>
                </c:pt>
                <c:pt idx="173">
                  <c:v>0.03</c:v>
                </c:pt>
                <c:pt idx="174">
                  <c:v>0.03</c:v>
                </c:pt>
                <c:pt idx="175">
                  <c:v>0.03</c:v>
                </c:pt>
                <c:pt idx="176">
                  <c:v>0.03</c:v>
                </c:pt>
                <c:pt idx="177">
                  <c:v>0.03</c:v>
                </c:pt>
                <c:pt idx="178">
                  <c:v>0.03</c:v>
                </c:pt>
                <c:pt idx="179">
                  <c:v>0.03</c:v>
                </c:pt>
                <c:pt idx="180">
                  <c:v>0.03</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0.02</c:v>
                </c:pt>
                <c:pt idx="201">
                  <c:v>0.02</c:v>
                </c:pt>
                <c:pt idx="202">
                  <c:v>0.02</c:v>
                </c:pt>
                <c:pt idx="203">
                  <c:v>0.02</c:v>
                </c:pt>
                <c:pt idx="204">
                  <c:v>0.02</c:v>
                </c:pt>
                <c:pt idx="205">
                  <c:v>0.02</c:v>
                </c:pt>
                <c:pt idx="206">
                  <c:v>0.02</c:v>
                </c:pt>
                <c:pt idx="207">
                  <c:v>0.02</c:v>
                </c:pt>
                <c:pt idx="208">
                  <c:v>0.02</c:v>
                </c:pt>
                <c:pt idx="209">
                  <c:v>0.02</c:v>
                </c:pt>
                <c:pt idx="210">
                  <c:v>0.02</c:v>
                </c:pt>
                <c:pt idx="211">
                  <c:v>0.02</c:v>
                </c:pt>
                <c:pt idx="212">
                  <c:v>0.02</c:v>
                </c:pt>
                <c:pt idx="213">
                  <c:v>0.02</c:v>
                </c:pt>
                <c:pt idx="214">
                  <c:v>0.02</c:v>
                </c:pt>
                <c:pt idx="215">
                  <c:v>0.02</c:v>
                </c:pt>
                <c:pt idx="216">
                  <c:v>0.02</c:v>
                </c:pt>
                <c:pt idx="217">
                  <c:v>0.02</c:v>
                </c:pt>
                <c:pt idx="218">
                  <c:v>0.02</c:v>
                </c:pt>
                <c:pt idx="219">
                  <c:v>0.02</c:v>
                </c:pt>
                <c:pt idx="220">
                  <c:v>0.02</c:v>
                </c:pt>
                <c:pt idx="221">
                  <c:v>0.02</c:v>
                </c:pt>
                <c:pt idx="222">
                  <c:v>0.02</c:v>
                </c:pt>
                <c:pt idx="223">
                  <c:v>0.02</c:v>
                </c:pt>
                <c:pt idx="224">
                  <c:v>0.02</c:v>
                </c:pt>
                <c:pt idx="225">
                  <c:v>0.02</c:v>
                </c:pt>
                <c:pt idx="226">
                  <c:v>0.02</c:v>
                </c:pt>
                <c:pt idx="227">
                  <c:v>0.02</c:v>
                </c:pt>
                <c:pt idx="228">
                  <c:v>0.02</c:v>
                </c:pt>
                <c:pt idx="229">
                  <c:v>0.02</c:v>
                </c:pt>
                <c:pt idx="230">
                  <c:v>0.02</c:v>
                </c:pt>
                <c:pt idx="231">
                  <c:v>0.02</c:v>
                </c:pt>
                <c:pt idx="232">
                  <c:v>0.02</c:v>
                </c:pt>
                <c:pt idx="233">
                  <c:v>0.02</c:v>
                </c:pt>
                <c:pt idx="234">
                  <c:v>0.02</c:v>
                </c:pt>
                <c:pt idx="235">
                  <c:v>0.02</c:v>
                </c:pt>
                <c:pt idx="236">
                  <c:v>0.02</c:v>
                </c:pt>
                <c:pt idx="237">
                  <c:v>0.02</c:v>
                </c:pt>
                <c:pt idx="238">
                  <c:v>0.02</c:v>
                </c:pt>
                <c:pt idx="239">
                  <c:v>0.02</c:v>
                </c:pt>
                <c:pt idx="240">
                  <c:v>0.02</c:v>
                </c:pt>
              </c:numCache>
            </c:numRef>
          </c:yVal>
          <c:smooth val="1"/>
          <c:extLst xmlns:c16r2="http://schemas.microsoft.com/office/drawing/2015/06/chart">
            <c:ext xmlns:c16="http://schemas.microsoft.com/office/drawing/2014/chart" uri="{C3380CC4-5D6E-409C-BE32-E72D297353CC}">
              <c16:uniqueId val="{00000002-7DD8-4931-8B75-DE9DC4577FDC}"/>
            </c:ext>
          </c:extLst>
        </c:ser>
        <c:ser>
          <c:idx val="1"/>
          <c:order val="3"/>
          <c:tx>
            <c:v>4-percent Annual Chance</c:v>
          </c:tx>
          <c:spPr>
            <a:ln>
              <a:solidFill>
                <a:srgbClr val="FFCC00"/>
              </a:solidFill>
            </a:ln>
          </c:spPr>
          <c:marker>
            <c:symbol val="none"/>
          </c:marker>
          <c:xVal>
            <c:numRef>
              <c:f>'[Chart in Microsoft Word]Precip'!$A$3:$A$243</c:f>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f>'[Chart in Microsoft Word]Precip'!$C$3:$C$243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0.01</c:v>
                </c:pt>
                <c:pt idx="45">
                  <c:v>0.01</c:v>
                </c:pt>
                <c:pt idx="46">
                  <c:v>0.01</c:v>
                </c:pt>
                <c:pt idx="47">
                  <c:v>0.01</c:v>
                </c:pt>
                <c:pt idx="48">
                  <c:v>0.01</c:v>
                </c:pt>
                <c:pt idx="49">
                  <c:v>0.01</c:v>
                </c:pt>
                <c:pt idx="50">
                  <c:v>0.01</c:v>
                </c:pt>
                <c:pt idx="51">
                  <c:v>0.01</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0.02</c:v>
                </c:pt>
                <c:pt idx="69">
                  <c:v>0.02</c:v>
                </c:pt>
                <c:pt idx="70">
                  <c:v>0.02</c:v>
                </c:pt>
                <c:pt idx="71">
                  <c:v>0.02</c:v>
                </c:pt>
                <c:pt idx="72">
                  <c:v>0.02</c:v>
                </c:pt>
                <c:pt idx="73">
                  <c:v>0.02</c:v>
                </c:pt>
                <c:pt idx="74">
                  <c:v>0.02</c:v>
                </c:pt>
                <c:pt idx="75">
                  <c:v>0.02</c:v>
                </c:pt>
                <c:pt idx="76">
                  <c:v>0.02</c:v>
                </c:pt>
                <c:pt idx="77">
                  <c:v>0.02</c:v>
                </c:pt>
                <c:pt idx="78">
                  <c:v>0.02</c:v>
                </c:pt>
                <c:pt idx="79">
                  <c:v>0.02</c:v>
                </c:pt>
                <c:pt idx="80">
                  <c:v>0.02</c:v>
                </c:pt>
                <c:pt idx="81">
                  <c:v>0.02</c:v>
                </c:pt>
                <c:pt idx="82">
                  <c:v>0.02</c:v>
                </c:pt>
                <c:pt idx="83">
                  <c:v>0.02</c:v>
                </c:pt>
                <c:pt idx="84">
                  <c:v>0.02</c:v>
                </c:pt>
                <c:pt idx="85">
                  <c:v>0.02</c:v>
                </c:pt>
                <c:pt idx="86">
                  <c:v>0.03</c:v>
                </c:pt>
                <c:pt idx="87">
                  <c:v>0.03</c:v>
                </c:pt>
                <c:pt idx="88">
                  <c:v>0.03</c:v>
                </c:pt>
                <c:pt idx="89">
                  <c:v>0.03</c:v>
                </c:pt>
                <c:pt idx="90">
                  <c:v>0.03</c:v>
                </c:pt>
                <c:pt idx="91">
                  <c:v>0.03</c:v>
                </c:pt>
                <c:pt idx="92">
                  <c:v>0.04</c:v>
                </c:pt>
                <c:pt idx="93">
                  <c:v>0.04</c:v>
                </c:pt>
                <c:pt idx="94">
                  <c:v>0.04</c:v>
                </c:pt>
                <c:pt idx="95">
                  <c:v>0.04</c:v>
                </c:pt>
                <c:pt idx="96">
                  <c:v>0.04</c:v>
                </c:pt>
                <c:pt idx="97">
                  <c:v>0.04</c:v>
                </c:pt>
                <c:pt idx="98">
                  <c:v>0.04</c:v>
                </c:pt>
                <c:pt idx="99">
                  <c:v>0.04</c:v>
                </c:pt>
                <c:pt idx="100">
                  <c:v>0.05</c:v>
                </c:pt>
                <c:pt idx="101">
                  <c:v>0.05</c:v>
                </c:pt>
                <c:pt idx="102">
                  <c:v>0.05</c:v>
                </c:pt>
                <c:pt idx="103">
                  <c:v>0.05</c:v>
                </c:pt>
                <c:pt idx="104">
                  <c:v>0.05</c:v>
                </c:pt>
                <c:pt idx="105">
                  <c:v>0.06</c:v>
                </c:pt>
                <c:pt idx="106">
                  <c:v>7.0000000000000007E-2</c:v>
                </c:pt>
                <c:pt idx="107">
                  <c:v>0.08</c:v>
                </c:pt>
                <c:pt idx="108">
                  <c:v>0.08</c:v>
                </c:pt>
                <c:pt idx="109">
                  <c:v>0.08</c:v>
                </c:pt>
                <c:pt idx="110">
                  <c:v>0.09</c:v>
                </c:pt>
                <c:pt idx="111">
                  <c:v>0.11</c:v>
                </c:pt>
                <c:pt idx="112">
                  <c:v>0.11</c:v>
                </c:pt>
                <c:pt idx="113">
                  <c:v>0.12</c:v>
                </c:pt>
                <c:pt idx="114">
                  <c:v>0.13</c:v>
                </c:pt>
                <c:pt idx="115">
                  <c:v>0.13</c:v>
                </c:pt>
                <c:pt idx="116">
                  <c:v>0.17</c:v>
                </c:pt>
                <c:pt idx="117">
                  <c:v>0.18</c:v>
                </c:pt>
                <c:pt idx="118">
                  <c:v>0.2</c:v>
                </c:pt>
                <c:pt idx="119">
                  <c:v>0.18</c:v>
                </c:pt>
                <c:pt idx="120">
                  <c:v>0.31</c:v>
                </c:pt>
                <c:pt idx="121">
                  <c:v>0.56000000000000005</c:v>
                </c:pt>
                <c:pt idx="122">
                  <c:v>0.22</c:v>
                </c:pt>
                <c:pt idx="123">
                  <c:v>0.17</c:v>
                </c:pt>
                <c:pt idx="124">
                  <c:v>0.2</c:v>
                </c:pt>
                <c:pt idx="125">
                  <c:v>0.19</c:v>
                </c:pt>
                <c:pt idx="126">
                  <c:v>0.15</c:v>
                </c:pt>
                <c:pt idx="127">
                  <c:v>0.14000000000000001</c:v>
                </c:pt>
                <c:pt idx="128">
                  <c:v>0.13</c:v>
                </c:pt>
                <c:pt idx="129">
                  <c:v>0.13</c:v>
                </c:pt>
                <c:pt idx="130">
                  <c:v>0.12</c:v>
                </c:pt>
                <c:pt idx="131">
                  <c:v>0.1</c:v>
                </c:pt>
                <c:pt idx="132">
                  <c:v>0.1</c:v>
                </c:pt>
                <c:pt idx="133">
                  <c:v>0.09</c:v>
                </c:pt>
                <c:pt idx="134">
                  <c:v>0.09</c:v>
                </c:pt>
                <c:pt idx="135">
                  <c:v>0.09</c:v>
                </c:pt>
                <c:pt idx="136">
                  <c:v>7.0000000000000007E-2</c:v>
                </c:pt>
                <c:pt idx="137">
                  <c:v>0.06</c:v>
                </c:pt>
                <c:pt idx="138">
                  <c:v>0.06</c:v>
                </c:pt>
                <c:pt idx="139">
                  <c:v>0.06</c:v>
                </c:pt>
                <c:pt idx="140">
                  <c:v>0.06</c:v>
                </c:pt>
                <c:pt idx="141">
                  <c:v>0.06</c:v>
                </c:pt>
                <c:pt idx="142">
                  <c:v>0.06</c:v>
                </c:pt>
                <c:pt idx="143">
                  <c:v>0.05</c:v>
                </c:pt>
                <c:pt idx="144">
                  <c:v>0.05</c:v>
                </c:pt>
                <c:pt idx="145">
                  <c:v>0.05</c:v>
                </c:pt>
                <c:pt idx="146">
                  <c:v>0.05</c:v>
                </c:pt>
                <c:pt idx="147">
                  <c:v>0.05</c:v>
                </c:pt>
                <c:pt idx="148">
                  <c:v>0.05</c:v>
                </c:pt>
                <c:pt idx="149">
                  <c:v>0.05</c:v>
                </c:pt>
                <c:pt idx="150">
                  <c:v>0.05</c:v>
                </c:pt>
                <c:pt idx="151">
                  <c:v>0.04</c:v>
                </c:pt>
                <c:pt idx="152">
                  <c:v>0.04</c:v>
                </c:pt>
                <c:pt idx="153">
                  <c:v>0.04</c:v>
                </c:pt>
                <c:pt idx="154">
                  <c:v>0.04</c:v>
                </c:pt>
                <c:pt idx="155">
                  <c:v>0.04</c:v>
                </c:pt>
                <c:pt idx="156">
                  <c:v>0.03</c:v>
                </c:pt>
                <c:pt idx="157">
                  <c:v>0.03</c:v>
                </c:pt>
                <c:pt idx="158">
                  <c:v>0.03</c:v>
                </c:pt>
                <c:pt idx="159">
                  <c:v>0.03</c:v>
                </c:pt>
                <c:pt idx="160">
                  <c:v>0.03</c:v>
                </c:pt>
                <c:pt idx="161">
                  <c:v>0.03</c:v>
                </c:pt>
                <c:pt idx="162">
                  <c:v>0.03</c:v>
                </c:pt>
                <c:pt idx="163">
                  <c:v>0.03</c:v>
                </c:pt>
                <c:pt idx="164">
                  <c:v>0.03</c:v>
                </c:pt>
                <c:pt idx="165">
                  <c:v>0.03</c:v>
                </c:pt>
                <c:pt idx="166">
                  <c:v>0.03</c:v>
                </c:pt>
                <c:pt idx="167">
                  <c:v>0.03</c:v>
                </c:pt>
                <c:pt idx="168">
                  <c:v>0.03</c:v>
                </c:pt>
                <c:pt idx="169">
                  <c:v>0.03</c:v>
                </c:pt>
                <c:pt idx="170">
                  <c:v>0.03</c:v>
                </c:pt>
                <c:pt idx="171">
                  <c:v>0.03</c:v>
                </c:pt>
                <c:pt idx="172">
                  <c:v>0.03</c:v>
                </c:pt>
                <c:pt idx="173">
                  <c:v>0.03</c:v>
                </c:pt>
                <c:pt idx="174">
                  <c:v>0.03</c:v>
                </c:pt>
                <c:pt idx="175">
                  <c:v>0.03</c:v>
                </c:pt>
                <c:pt idx="176">
                  <c:v>0.03</c:v>
                </c:pt>
                <c:pt idx="177">
                  <c:v>0.03</c:v>
                </c:pt>
                <c:pt idx="178">
                  <c:v>0.03</c:v>
                </c:pt>
                <c:pt idx="179">
                  <c:v>0.03</c:v>
                </c:pt>
                <c:pt idx="180">
                  <c:v>0.02</c:v>
                </c:pt>
                <c:pt idx="181">
                  <c:v>0.02</c:v>
                </c:pt>
                <c:pt idx="182">
                  <c:v>0.02</c:v>
                </c:pt>
                <c:pt idx="183">
                  <c:v>0.02</c:v>
                </c:pt>
                <c:pt idx="184">
                  <c:v>0.02</c:v>
                </c:pt>
                <c:pt idx="185">
                  <c:v>0.02</c:v>
                </c:pt>
                <c:pt idx="186">
                  <c:v>0.02</c:v>
                </c:pt>
                <c:pt idx="187">
                  <c:v>0.02</c:v>
                </c:pt>
                <c:pt idx="188">
                  <c:v>0.02</c:v>
                </c:pt>
                <c:pt idx="189">
                  <c:v>0.02</c:v>
                </c:pt>
                <c:pt idx="190">
                  <c:v>0.02</c:v>
                </c:pt>
                <c:pt idx="191">
                  <c:v>0.02</c:v>
                </c:pt>
                <c:pt idx="192">
                  <c:v>0.02</c:v>
                </c:pt>
                <c:pt idx="193">
                  <c:v>0.02</c:v>
                </c:pt>
                <c:pt idx="194">
                  <c:v>0.02</c:v>
                </c:pt>
                <c:pt idx="195">
                  <c:v>0.02</c:v>
                </c:pt>
                <c:pt idx="196">
                  <c:v>0.02</c:v>
                </c:pt>
                <c:pt idx="197">
                  <c:v>0.02</c:v>
                </c:pt>
                <c:pt idx="198">
                  <c:v>0.02</c:v>
                </c:pt>
                <c:pt idx="199">
                  <c:v>0.02</c:v>
                </c:pt>
                <c:pt idx="200">
                  <c:v>0.02</c:v>
                </c:pt>
                <c:pt idx="201">
                  <c:v>0.02</c:v>
                </c:pt>
                <c:pt idx="202">
                  <c:v>0.02</c:v>
                </c:pt>
                <c:pt idx="203">
                  <c:v>0.02</c:v>
                </c:pt>
                <c:pt idx="204">
                  <c:v>0.02</c:v>
                </c:pt>
                <c:pt idx="205">
                  <c:v>0.02</c:v>
                </c:pt>
                <c:pt idx="206">
                  <c:v>0.02</c:v>
                </c:pt>
                <c:pt idx="207">
                  <c:v>0.02</c:v>
                </c:pt>
                <c:pt idx="208">
                  <c:v>0.02</c:v>
                </c:pt>
                <c:pt idx="209">
                  <c:v>0.02</c:v>
                </c:pt>
                <c:pt idx="210">
                  <c:v>0.02</c:v>
                </c:pt>
                <c:pt idx="211">
                  <c:v>0.02</c:v>
                </c:pt>
                <c:pt idx="212">
                  <c:v>0.02</c:v>
                </c:pt>
                <c:pt idx="213">
                  <c:v>0.02</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3-7DD8-4931-8B75-DE9DC4577FDC}"/>
            </c:ext>
          </c:extLst>
        </c:ser>
        <c:ser>
          <c:idx val="0"/>
          <c:order val="4"/>
          <c:tx>
            <c:v>10-percent Annual Chance</c:v>
          </c:tx>
          <c:spPr>
            <a:ln>
              <a:solidFill>
                <a:srgbClr val="33CC33"/>
              </a:solidFill>
            </a:ln>
          </c:spPr>
          <c:marker>
            <c:symbol val="none"/>
          </c:marker>
          <c:xVal>
            <c:numRef>
              <c:f>'[Chart in Microsoft Word]Precip'!$A$3:$A$243</c:f>
              <c:numCache>
                <c:formatCode>0.00</c:formatCode>
                <c:ptCount val="2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21.600000000000101</c:v>
                </c:pt>
                <c:pt idx="217">
                  <c:v>21.7</c:v>
                </c:pt>
                <c:pt idx="218">
                  <c:v>21.8000000000001</c:v>
                </c:pt>
                <c:pt idx="219">
                  <c:v>21.9</c:v>
                </c:pt>
                <c:pt idx="220">
                  <c:v>22</c:v>
                </c:pt>
                <c:pt idx="221">
                  <c:v>22.100000000000101</c:v>
                </c:pt>
                <c:pt idx="222">
                  <c:v>22.200000000000099</c:v>
                </c:pt>
                <c:pt idx="223">
                  <c:v>22.3000000000001</c:v>
                </c:pt>
                <c:pt idx="224">
                  <c:v>22.400000000000102</c:v>
                </c:pt>
                <c:pt idx="225">
                  <c:v>22.500000000000099</c:v>
                </c:pt>
                <c:pt idx="226">
                  <c:v>22.600000000000101</c:v>
                </c:pt>
                <c:pt idx="227">
                  <c:v>22.700000000000099</c:v>
                </c:pt>
                <c:pt idx="228">
                  <c:v>22.8000000000001</c:v>
                </c:pt>
                <c:pt idx="229">
                  <c:v>22.900000000000102</c:v>
                </c:pt>
                <c:pt idx="230">
                  <c:v>23.000000000000099</c:v>
                </c:pt>
                <c:pt idx="231">
                  <c:v>23.100000000000101</c:v>
                </c:pt>
                <c:pt idx="232">
                  <c:v>23.200000000000099</c:v>
                </c:pt>
                <c:pt idx="233">
                  <c:v>23.3000000000001</c:v>
                </c:pt>
                <c:pt idx="234">
                  <c:v>23.400000000000102</c:v>
                </c:pt>
                <c:pt idx="235">
                  <c:v>23.500000000000099</c:v>
                </c:pt>
                <c:pt idx="236">
                  <c:v>23.600000000000101</c:v>
                </c:pt>
                <c:pt idx="237">
                  <c:v>23.700000000000099</c:v>
                </c:pt>
                <c:pt idx="238">
                  <c:v>23.8000000000001</c:v>
                </c:pt>
                <c:pt idx="239">
                  <c:v>23.900000000000102</c:v>
                </c:pt>
                <c:pt idx="240">
                  <c:v>24.000000000000099</c:v>
                </c:pt>
              </c:numCache>
            </c:numRef>
          </c:xVal>
          <c:yVal>
            <c:numRef>
              <c:f>'[Chart in Microsoft Word]Precip'!$B$3:$B$243</c:f>
              <c:numCache>
                <c:formatCode>General</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pt idx="73">
                  <c:v>0.01</c:v>
                </c:pt>
                <c:pt idx="74">
                  <c:v>0.01</c:v>
                </c:pt>
                <c:pt idx="75">
                  <c:v>0.01</c:v>
                </c:pt>
                <c:pt idx="76">
                  <c:v>0.01</c:v>
                </c:pt>
                <c:pt idx="77">
                  <c:v>0.01</c:v>
                </c:pt>
                <c:pt idx="78">
                  <c:v>0.01</c:v>
                </c:pt>
                <c:pt idx="79">
                  <c:v>0.01</c:v>
                </c:pt>
                <c:pt idx="80">
                  <c:v>0.01</c:v>
                </c:pt>
                <c:pt idx="81">
                  <c:v>0.01</c:v>
                </c:pt>
                <c:pt idx="82">
                  <c:v>0.01</c:v>
                </c:pt>
                <c:pt idx="83">
                  <c:v>0.01</c:v>
                </c:pt>
                <c:pt idx="84">
                  <c:v>0.02</c:v>
                </c:pt>
                <c:pt idx="85">
                  <c:v>0.02</c:v>
                </c:pt>
                <c:pt idx="86">
                  <c:v>0.02</c:v>
                </c:pt>
                <c:pt idx="87">
                  <c:v>0.02</c:v>
                </c:pt>
                <c:pt idx="88">
                  <c:v>0.02</c:v>
                </c:pt>
                <c:pt idx="89">
                  <c:v>0.02</c:v>
                </c:pt>
                <c:pt idx="90">
                  <c:v>0.02</c:v>
                </c:pt>
                <c:pt idx="91">
                  <c:v>0.02</c:v>
                </c:pt>
                <c:pt idx="92">
                  <c:v>0.02</c:v>
                </c:pt>
                <c:pt idx="93">
                  <c:v>0.02</c:v>
                </c:pt>
                <c:pt idx="94">
                  <c:v>0.02</c:v>
                </c:pt>
                <c:pt idx="95">
                  <c:v>0.02</c:v>
                </c:pt>
                <c:pt idx="96">
                  <c:v>0.03</c:v>
                </c:pt>
                <c:pt idx="97">
                  <c:v>0.03</c:v>
                </c:pt>
                <c:pt idx="98">
                  <c:v>0.03</c:v>
                </c:pt>
                <c:pt idx="99">
                  <c:v>0.03</c:v>
                </c:pt>
                <c:pt idx="100">
                  <c:v>0.03</c:v>
                </c:pt>
                <c:pt idx="101">
                  <c:v>0.03</c:v>
                </c:pt>
                <c:pt idx="102">
                  <c:v>0.03</c:v>
                </c:pt>
                <c:pt idx="103">
                  <c:v>0.03</c:v>
                </c:pt>
                <c:pt idx="104">
                  <c:v>0.04</c:v>
                </c:pt>
                <c:pt idx="105">
                  <c:v>0.04</c:v>
                </c:pt>
                <c:pt idx="106">
                  <c:v>0.05</c:v>
                </c:pt>
                <c:pt idx="107">
                  <c:v>0.05</c:v>
                </c:pt>
                <c:pt idx="108">
                  <c:v>0.05</c:v>
                </c:pt>
                <c:pt idx="109">
                  <c:v>0.06</c:v>
                </c:pt>
                <c:pt idx="110">
                  <c:v>0.06</c:v>
                </c:pt>
                <c:pt idx="111">
                  <c:v>7.0000000000000007E-2</c:v>
                </c:pt>
                <c:pt idx="112">
                  <c:v>0.08</c:v>
                </c:pt>
                <c:pt idx="113">
                  <c:v>0.08</c:v>
                </c:pt>
                <c:pt idx="114">
                  <c:v>0.09</c:v>
                </c:pt>
                <c:pt idx="115">
                  <c:v>0.1</c:v>
                </c:pt>
                <c:pt idx="116">
                  <c:v>0.14000000000000001</c:v>
                </c:pt>
                <c:pt idx="117">
                  <c:v>0.15</c:v>
                </c:pt>
                <c:pt idx="118">
                  <c:v>0.16</c:v>
                </c:pt>
                <c:pt idx="119">
                  <c:v>0.15</c:v>
                </c:pt>
                <c:pt idx="120">
                  <c:v>0.25</c:v>
                </c:pt>
                <c:pt idx="121">
                  <c:v>0.45</c:v>
                </c:pt>
                <c:pt idx="122">
                  <c:v>0.18</c:v>
                </c:pt>
                <c:pt idx="123">
                  <c:v>0.14000000000000001</c:v>
                </c:pt>
                <c:pt idx="124">
                  <c:v>0.16</c:v>
                </c:pt>
                <c:pt idx="125">
                  <c:v>0.15</c:v>
                </c:pt>
                <c:pt idx="126">
                  <c:v>0.11</c:v>
                </c:pt>
                <c:pt idx="127">
                  <c:v>0.1</c:v>
                </c:pt>
                <c:pt idx="128">
                  <c:v>0.1</c:v>
                </c:pt>
                <c:pt idx="129">
                  <c:v>0.09</c:v>
                </c:pt>
                <c:pt idx="130">
                  <c:v>0.09</c:v>
                </c:pt>
                <c:pt idx="131">
                  <c:v>7.0000000000000007E-2</c:v>
                </c:pt>
                <c:pt idx="132">
                  <c:v>7.0000000000000007E-2</c:v>
                </c:pt>
                <c:pt idx="133">
                  <c:v>0.06</c:v>
                </c:pt>
                <c:pt idx="134">
                  <c:v>0.06</c:v>
                </c:pt>
                <c:pt idx="135">
                  <c:v>0.06</c:v>
                </c:pt>
                <c:pt idx="136">
                  <c:v>0.05</c:v>
                </c:pt>
                <c:pt idx="137">
                  <c:v>0.05</c:v>
                </c:pt>
                <c:pt idx="138">
                  <c:v>0.04</c:v>
                </c:pt>
                <c:pt idx="139">
                  <c:v>0.04</c:v>
                </c:pt>
                <c:pt idx="140">
                  <c:v>0.04</c:v>
                </c:pt>
                <c:pt idx="141">
                  <c:v>0.04</c:v>
                </c:pt>
                <c:pt idx="142">
                  <c:v>0.04</c:v>
                </c:pt>
                <c:pt idx="143">
                  <c:v>0.04</c:v>
                </c:pt>
                <c:pt idx="144">
                  <c:v>0.04</c:v>
                </c:pt>
                <c:pt idx="145">
                  <c:v>0.04</c:v>
                </c:pt>
                <c:pt idx="146">
                  <c:v>0.04</c:v>
                </c:pt>
                <c:pt idx="147">
                  <c:v>0.03</c:v>
                </c:pt>
                <c:pt idx="148">
                  <c:v>0.03</c:v>
                </c:pt>
                <c:pt idx="149">
                  <c:v>0.03</c:v>
                </c:pt>
                <c:pt idx="150">
                  <c:v>0.03</c:v>
                </c:pt>
                <c:pt idx="151">
                  <c:v>0.03</c:v>
                </c:pt>
                <c:pt idx="152">
                  <c:v>0.03</c:v>
                </c:pt>
                <c:pt idx="153">
                  <c:v>0.03</c:v>
                </c:pt>
                <c:pt idx="154">
                  <c:v>0.03</c:v>
                </c:pt>
                <c:pt idx="155">
                  <c:v>0.03</c:v>
                </c:pt>
                <c:pt idx="156">
                  <c:v>0.03</c:v>
                </c:pt>
                <c:pt idx="157">
                  <c:v>0.03</c:v>
                </c:pt>
                <c:pt idx="158">
                  <c:v>0.02</c:v>
                </c:pt>
                <c:pt idx="159">
                  <c:v>0.02</c:v>
                </c:pt>
                <c:pt idx="160">
                  <c:v>0.02</c:v>
                </c:pt>
                <c:pt idx="161">
                  <c:v>0.02</c:v>
                </c:pt>
                <c:pt idx="162">
                  <c:v>0.02</c:v>
                </c:pt>
                <c:pt idx="163">
                  <c:v>0.02</c:v>
                </c:pt>
                <c:pt idx="164">
                  <c:v>0.02</c:v>
                </c:pt>
                <c:pt idx="165">
                  <c:v>0.02</c:v>
                </c:pt>
                <c:pt idx="166">
                  <c:v>0.02</c:v>
                </c:pt>
                <c:pt idx="167">
                  <c:v>0.02</c:v>
                </c:pt>
                <c:pt idx="168">
                  <c:v>0.02</c:v>
                </c:pt>
                <c:pt idx="169">
                  <c:v>0.02</c:v>
                </c:pt>
                <c:pt idx="170">
                  <c:v>0.02</c:v>
                </c:pt>
                <c:pt idx="171">
                  <c:v>0.02</c:v>
                </c:pt>
                <c:pt idx="172">
                  <c:v>0.02</c:v>
                </c:pt>
                <c:pt idx="173">
                  <c:v>0.02</c:v>
                </c:pt>
                <c:pt idx="174">
                  <c:v>0.02</c:v>
                </c:pt>
                <c:pt idx="175">
                  <c:v>0.02</c:v>
                </c:pt>
                <c:pt idx="176">
                  <c:v>0.02</c:v>
                </c:pt>
                <c:pt idx="177">
                  <c:v>0.02</c:v>
                </c:pt>
                <c:pt idx="178">
                  <c:v>0.02</c:v>
                </c:pt>
                <c:pt idx="179">
                  <c:v>0.02</c:v>
                </c:pt>
                <c:pt idx="180">
                  <c:v>0.02</c:v>
                </c:pt>
                <c:pt idx="181">
                  <c:v>0.02</c:v>
                </c:pt>
                <c:pt idx="182">
                  <c:v>0.02</c:v>
                </c:pt>
                <c:pt idx="183">
                  <c:v>0.01</c:v>
                </c:pt>
                <c:pt idx="184">
                  <c:v>0.01</c:v>
                </c:pt>
                <c:pt idx="185">
                  <c:v>0.01</c:v>
                </c:pt>
                <c:pt idx="186">
                  <c:v>0.01</c:v>
                </c:pt>
                <c:pt idx="187">
                  <c:v>0.01</c:v>
                </c:pt>
                <c:pt idx="188">
                  <c:v>0.01</c:v>
                </c:pt>
                <c:pt idx="189">
                  <c:v>0.01</c:v>
                </c:pt>
                <c:pt idx="190">
                  <c:v>0.01</c:v>
                </c:pt>
                <c:pt idx="191">
                  <c:v>0.01</c:v>
                </c:pt>
                <c:pt idx="192">
                  <c:v>0.01</c:v>
                </c:pt>
                <c:pt idx="193">
                  <c:v>0.01</c:v>
                </c:pt>
                <c:pt idx="194">
                  <c:v>0.01</c:v>
                </c:pt>
                <c:pt idx="195">
                  <c:v>0.01</c:v>
                </c:pt>
                <c:pt idx="196">
                  <c:v>0.01</c:v>
                </c:pt>
                <c:pt idx="197">
                  <c:v>0.01</c:v>
                </c:pt>
                <c:pt idx="198">
                  <c:v>0.01</c:v>
                </c:pt>
                <c:pt idx="199">
                  <c:v>0.01</c:v>
                </c:pt>
                <c:pt idx="200">
                  <c:v>0.01</c:v>
                </c:pt>
                <c:pt idx="201">
                  <c:v>0.01</c:v>
                </c:pt>
                <c:pt idx="202">
                  <c:v>0.01</c:v>
                </c:pt>
                <c:pt idx="203">
                  <c:v>0.01</c:v>
                </c:pt>
                <c:pt idx="204">
                  <c:v>0.01</c:v>
                </c:pt>
                <c:pt idx="205">
                  <c:v>0.01</c:v>
                </c:pt>
                <c:pt idx="206">
                  <c:v>0.01</c:v>
                </c:pt>
                <c:pt idx="207">
                  <c:v>0.01</c:v>
                </c:pt>
                <c:pt idx="208">
                  <c:v>0.01</c:v>
                </c:pt>
                <c:pt idx="209">
                  <c:v>0.01</c:v>
                </c:pt>
                <c:pt idx="210">
                  <c:v>0.01</c:v>
                </c:pt>
                <c:pt idx="211">
                  <c:v>0.01</c:v>
                </c:pt>
                <c:pt idx="212">
                  <c:v>0.01</c:v>
                </c:pt>
                <c:pt idx="213">
                  <c:v>0.01</c:v>
                </c:pt>
                <c:pt idx="214">
                  <c:v>0.01</c:v>
                </c:pt>
                <c:pt idx="215">
                  <c:v>0.01</c:v>
                </c:pt>
                <c:pt idx="216">
                  <c:v>0.01</c:v>
                </c:pt>
                <c:pt idx="217">
                  <c:v>0.01</c:v>
                </c:pt>
                <c:pt idx="218">
                  <c:v>0.01</c:v>
                </c:pt>
                <c:pt idx="219">
                  <c:v>0.01</c:v>
                </c:pt>
                <c:pt idx="220">
                  <c:v>0.01</c:v>
                </c:pt>
                <c:pt idx="221">
                  <c:v>0.01</c:v>
                </c:pt>
                <c:pt idx="222">
                  <c:v>0.01</c:v>
                </c:pt>
                <c:pt idx="223">
                  <c:v>0.01</c:v>
                </c:pt>
                <c:pt idx="224">
                  <c:v>0.01</c:v>
                </c:pt>
                <c:pt idx="225">
                  <c:v>0.01</c:v>
                </c:pt>
                <c:pt idx="226">
                  <c:v>0.01</c:v>
                </c:pt>
                <c:pt idx="227">
                  <c:v>0.01</c:v>
                </c:pt>
                <c:pt idx="228">
                  <c:v>0.01</c:v>
                </c:pt>
                <c:pt idx="229">
                  <c:v>0.01</c:v>
                </c:pt>
                <c:pt idx="230">
                  <c:v>0.01</c:v>
                </c:pt>
                <c:pt idx="231">
                  <c:v>0.01</c:v>
                </c:pt>
                <c:pt idx="232">
                  <c:v>0.01</c:v>
                </c:pt>
                <c:pt idx="233">
                  <c:v>0.01</c:v>
                </c:pt>
                <c:pt idx="234">
                  <c:v>0.01</c:v>
                </c:pt>
                <c:pt idx="235">
                  <c:v>0.01</c:v>
                </c:pt>
                <c:pt idx="236">
                  <c:v>0.01</c:v>
                </c:pt>
                <c:pt idx="237">
                  <c:v>0.01</c:v>
                </c:pt>
                <c:pt idx="238">
                  <c:v>0.01</c:v>
                </c:pt>
                <c:pt idx="239">
                  <c:v>0.01</c:v>
                </c:pt>
                <c:pt idx="240">
                  <c:v>0.01</c:v>
                </c:pt>
              </c:numCache>
            </c:numRef>
          </c:yVal>
          <c:smooth val="1"/>
          <c:extLst xmlns:c16r2="http://schemas.microsoft.com/office/drawing/2015/06/chart">
            <c:ext xmlns:c16="http://schemas.microsoft.com/office/drawing/2014/chart" uri="{C3380CC4-5D6E-409C-BE32-E72D297353CC}">
              <c16:uniqueId val="{00000004-7DD8-4931-8B75-DE9DC4577FDC}"/>
            </c:ext>
          </c:extLst>
        </c:ser>
        <c:dLbls>
          <c:showLegendKey val="0"/>
          <c:showVal val="0"/>
          <c:showCatName val="0"/>
          <c:showSerName val="0"/>
          <c:showPercent val="0"/>
          <c:showBubbleSize val="0"/>
        </c:dLbls>
        <c:axId val="236928384"/>
        <c:axId val="236930560"/>
      </c:scatterChart>
      <c:valAx>
        <c:axId val="236928384"/>
        <c:scaling>
          <c:orientation val="minMax"/>
        </c:scaling>
        <c:delete val="0"/>
        <c:axPos val="b"/>
        <c:title>
          <c:tx>
            <c:rich>
              <a:bodyPr/>
              <a:lstStyle/>
              <a:p>
                <a:pPr>
                  <a:defRPr/>
                </a:pPr>
                <a:r>
                  <a:rPr lang="en-US"/>
                  <a:t>Time (hours)</a:t>
                </a:r>
              </a:p>
            </c:rich>
          </c:tx>
          <c:layout/>
          <c:overlay val="0"/>
        </c:title>
        <c:numFmt formatCode="0" sourceLinked="0"/>
        <c:majorTickMark val="out"/>
        <c:minorTickMark val="none"/>
        <c:tickLblPos val="nextTo"/>
        <c:crossAx val="236930560"/>
        <c:crosses val="autoZero"/>
        <c:crossBetween val="midCat"/>
      </c:valAx>
      <c:valAx>
        <c:axId val="236930560"/>
        <c:scaling>
          <c:orientation val="minMax"/>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236928384"/>
        <c:crosses val="autoZero"/>
        <c:crossBetween val="midCat"/>
      </c:valAx>
      <c:spPr>
        <a:ln>
          <a:solidFill>
            <a:schemeClr val="tx1"/>
          </a:solidFill>
        </a:ln>
      </c:spPr>
    </c:plotArea>
    <c:legend>
      <c:legendPos val="r"/>
      <c:layout>
        <c:manualLayout>
          <c:xMode val="edge"/>
          <c:yMode val="edge"/>
          <c:x val="0.66198155143901805"/>
          <c:y val="4.612580478722212E-2"/>
          <c:w val="0.29056908348884136"/>
          <c:h val="0.26813335388236614"/>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2"/>
    </mc:Choice>
    <mc:Fallback>
      <c:style val="1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092023828131076"/>
          <c:y val="0.11496600834731724"/>
          <c:w val="0.86711084548151041"/>
          <c:h val="0.75864958478550837"/>
        </c:manualLayout>
      </c:layout>
      <c:scatterChart>
        <c:scatterStyle val="lineMarker"/>
        <c:varyColors val="0"/>
        <c:ser>
          <c:idx val="2"/>
          <c:order val="0"/>
          <c:tx>
            <c:v>Modeled Flow</c:v>
          </c:tx>
          <c:spPr>
            <a:ln w="47625">
              <a:noFill/>
            </a:ln>
          </c:spPr>
          <c:marker>
            <c:symbol val="diamond"/>
            <c:size val="9"/>
            <c:spPr>
              <a:solidFill>
                <a:srgbClr val="92D050"/>
              </a:solidFill>
            </c:spPr>
          </c:marker>
          <c:xVal>
            <c:numRef>
              <c:f>'model info and results'!$A$9:$A$14</c:f>
              <c:numCache>
                <c:formatCode>General</c:formatCode>
                <c:ptCount val="6"/>
                <c:pt idx="0">
                  <c:v>37.763289999999998</c:v>
                </c:pt>
                <c:pt idx="1">
                  <c:v>23.07358</c:v>
                </c:pt>
                <c:pt idx="2">
                  <c:v>38.109839999999998</c:v>
                </c:pt>
                <c:pt idx="3">
                  <c:v>19.092849999999999</c:v>
                </c:pt>
                <c:pt idx="4">
                  <c:v>22.476109999999998</c:v>
                </c:pt>
                <c:pt idx="5">
                  <c:v>727</c:v>
                </c:pt>
              </c:numCache>
            </c:numRef>
          </c:xVal>
          <c:yVal>
            <c:numRef>
              <c:f>'model info and results'!$F$9:$F$14</c:f>
              <c:numCache>
                <c:formatCode>General</c:formatCode>
                <c:ptCount val="6"/>
                <c:pt idx="0">
                  <c:v>7581.5290000000005</c:v>
                </c:pt>
                <c:pt idx="1">
                  <c:v>4630.0630000000001</c:v>
                </c:pt>
                <c:pt idx="2">
                  <c:v>20221.065999999999</c:v>
                </c:pt>
                <c:pt idx="3">
                  <c:v>10378.413</c:v>
                </c:pt>
                <c:pt idx="4">
                  <c:v>5658.6610000000001</c:v>
                </c:pt>
                <c:pt idx="5">
                  <c:v>40540</c:v>
                </c:pt>
              </c:numCache>
            </c:numRef>
          </c:yVal>
          <c:smooth val="0"/>
          <c:extLst xmlns:c16r2="http://schemas.microsoft.com/office/drawing/2015/06/chart">
            <c:ext xmlns:c16="http://schemas.microsoft.com/office/drawing/2014/chart" uri="{C3380CC4-5D6E-409C-BE32-E72D297353CC}">
              <c16:uniqueId val="{00000000-E1A3-4441-994C-CFE70EBD5571}"/>
            </c:ext>
          </c:extLst>
        </c:ser>
        <c:ser>
          <c:idx val="0"/>
          <c:order val="1"/>
          <c:tx>
            <c:v>Regression</c:v>
          </c:tx>
          <c:spPr>
            <a:ln w="47625">
              <a:noFill/>
            </a:ln>
          </c:spPr>
          <c:marker>
            <c:symbol val="square"/>
            <c:size val="8"/>
          </c:marker>
          <c:errBars>
            <c:errDir val="y"/>
            <c:errBarType val="both"/>
            <c:errValType val="percentage"/>
            <c:noEndCap val="0"/>
            <c:val val="95"/>
          </c:errBars>
          <c:xVal>
            <c:numRef>
              <c:f>'model info and results'!$A$9:$A$13</c:f>
              <c:numCache>
                <c:formatCode>General</c:formatCode>
                <c:ptCount val="5"/>
                <c:pt idx="0">
                  <c:v>37.763289999999998</c:v>
                </c:pt>
                <c:pt idx="1">
                  <c:v>23.07358</c:v>
                </c:pt>
                <c:pt idx="2">
                  <c:v>38.109839999999998</c:v>
                </c:pt>
                <c:pt idx="3">
                  <c:v>19.092849999999999</c:v>
                </c:pt>
                <c:pt idx="4">
                  <c:v>22.476109999999998</c:v>
                </c:pt>
              </c:numCache>
            </c:numRef>
          </c:xVal>
          <c:yVal>
            <c:numRef>
              <c:f>'model info and results'!$D$9:$D$13</c:f>
              <c:numCache>
                <c:formatCode>General</c:formatCode>
                <c:ptCount val="5"/>
                <c:pt idx="0">
                  <c:v>5128.8932296733747</c:v>
                </c:pt>
                <c:pt idx="1">
                  <c:v>4017.4000654973529</c:v>
                </c:pt>
                <c:pt idx="2">
                  <c:v>15769.298168114132</c:v>
                </c:pt>
                <c:pt idx="3">
                  <c:v>8175.4988923737183</c:v>
                </c:pt>
                <c:pt idx="4">
                  <c:v>5885.1199178990173</c:v>
                </c:pt>
              </c:numCache>
            </c:numRef>
          </c:yVal>
          <c:smooth val="0"/>
          <c:extLst xmlns:c16r2="http://schemas.microsoft.com/office/drawing/2015/06/chart">
            <c:ext xmlns:c16="http://schemas.microsoft.com/office/drawing/2014/chart" uri="{C3380CC4-5D6E-409C-BE32-E72D297353CC}">
              <c16:uniqueId val="{00000001-E1A3-4441-994C-CFE70EBD5571}"/>
            </c:ext>
          </c:extLst>
        </c:ser>
        <c:ser>
          <c:idx val="1"/>
          <c:order val="2"/>
          <c:tx>
            <c:strRef>
              <c:f>'model info and results'!$B$6</c:f>
              <c:strCache>
                <c:ptCount val="1"/>
                <c:pt idx="0">
                  <c:v>USGS Gage</c:v>
                </c:pt>
              </c:strCache>
            </c:strRef>
          </c:tx>
          <c:spPr>
            <a:ln w="47625">
              <a:noFill/>
            </a:ln>
          </c:spPr>
          <c:marker>
            <c:symbol val="x"/>
            <c:size val="9"/>
          </c:marker>
          <c:errBars>
            <c:errDir val="y"/>
            <c:errBarType val="both"/>
            <c:errValType val="fixedVal"/>
            <c:noEndCap val="0"/>
            <c:val val="14772"/>
          </c:errBars>
          <c:xVal>
            <c:numRef>
              <c:f>'model info and results'!$A$14</c:f>
              <c:numCache>
                <c:formatCode>General</c:formatCode>
                <c:ptCount val="1"/>
                <c:pt idx="0">
                  <c:v>727</c:v>
                </c:pt>
              </c:numCache>
            </c:numRef>
          </c:xVal>
          <c:yVal>
            <c:numRef>
              <c:f>'model info and results'!$I$5</c:f>
              <c:numCache>
                <c:formatCode>#,##0</c:formatCode>
                <c:ptCount val="1"/>
                <c:pt idx="0">
                  <c:v>40800</c:v>
                </c:pt>
              </c:numCache>
            </c:numRef>
          </c:yVal>
          <c:smooth val="0"/>
          <c:extLst xmlns:c16r2="http://schemas.microsoft.com/office/drawing/2015/06/chart">
            <c:ext xmlns:c16="http://schemas.microsoft.com/office/drawing/2014/chart" uri="{C3380CC4-5D6E-409C-BE32-E72D297353CC}">
              <c16:uniqueId val="{00000002-E1A3-4441-994C-CFE70EBD5571}"/>
            </c:ext>
          </c:extLst>
        </c:ser>
        <c:dLbls>
          <c:showLegendKey val="0"/>
          <c:showVal val="0"/>
          <c:showCatName val="0"/>
          <c:showSerName val="0"/>
          <c:showPercent val="0"/>
          <c:showBubbleSize val="0"/>
        </c:dLbls>
        <c:axId val="234816256"/>
        <c:axId val="234818176"/>
      </c:scatterChart>
      <c:valAx>
        <c:axId val="234816256"/>
        <c:scaling>
          <c:logBase val="10"/>
          <c:orientation val="minMax"/>
          <c:max val="800"/>
        </c:scaling>
        <c:delete val="0"/>
        <c:axPos val="b"/>
        <c:title>
          <c:tx>
            <c:rich>
              <a:bodyPr/>
              <a:lstStyle/>
              <a:p>
                <a:pPr>
                  <a:defRPr/>
                </a:pPr>
                <a:r>
                  <a:rPr lang="en-US"/>
                  <a:t>Drainage</a:t>
                </a:r>
                <a:r>
                  <a:rPr lang="en-US" baseline="0"/>
                  <a:t> Area (mi</a:t>
                </a:r>
                <a:r>
                  <a:rPr lang="en-US" baseline="30000"/>
                  <a:t>2</a:t>
                </a:r>
                <a:r>
                  <a:rPr lang="en-US" baseline="0"/>
                  <a:t>)</a:t>
                </a:r>
                <a:endParaRPr lang="en-US"/>
              </a:p>
            </c:rich>
          </c:tx>
          <c:layout/>
          <c:overlay val="0"/>
        </c:title>
        <c:numFmt formatCode="General" sourceLinked="1"/>
        <c:majorTickMark val="out"/>
        <c:minorTickMark val="none"/>
        <c:tickLblPos val="nextTo"/>
        <c:crossAx val="234818176"/>
        <c:crosses val="autoZero"/>
        <c:crossBetween val="midCat"/>
      </c:valAx>
      <c:valAx>
        <c:axId val="234818176"/>
        <c:scaling>
          <c:orientation val="minMax"/>
        </c:scaling>
        <c:delete val="0"/>
        <c:axPos val="l"/>
        <c:majorGridlines/>
        <c:title>
          <c:tx>
            <c:rich>
              <a:bodyPr rot="-5400000" vert="horz"/>
              <a:lstStyle/>
              <a:p>
                <a:pPr>
                  <a:defRPr/>
                </a:pPr>
                <a:r>
                  <a:rPr lang="en-US"/>
                  <a:t>Discharge (cfs)</a:t>
                </a:r>
              </a:p>
            </c:rich>
          </c:tx>
          <c:layout/>
          <c:overlay val="0"/>
        </c:title>
        <c:numFmt formatCode="General" sourceLinked="1"/>
        <c:majorTickMark val="out"/>
        <c:minorTickMark val="none"/>
        <c:tickLblPos val="nextTo"/>
        <c:crossAx val="234816256"/>
        <c:crosses val="autoZero"/>
        <c:crossBetween val="midCat"/>
      </c:valAx>
    </c:plotArea>
    <c:legend>
      <c:legendPos val="r"/>
      <c:layout>
        <c:manualLayout>
          <c:xMode val="edge"/>
          <c:yMode val="edge"/>
          <c:x val="0.12059938004838952"/>
          <c:y val="0.13760423389699236"/>
          <c:w val="0.17931305123297289"/>
          <c:h val="0.17707237649917881"/>
        </c:manualLayout>
      </c:layout>
      <c:overlay val="0"/>
      <c:spPr>
        <a:solidFill>
          <a:sysClr val="window" lastClr="FFFFFF"/>
        </a:solidFill>
        <a:ln>
          <a:solidFill>
            <a:schemeClr val="tx1"/>
          </a:solidFill>
        </a:ln>
      </c:spPr>
    </c:legend>
    <c:plotVisOnly val="1"/>
    <c:dispBlanksAs val="gap"/>
    <c:showDLblsOverMax val="0"/>
  </c:chart>
  <c:externalData r:id="rId2">
    <c:autoUpdate val="0"/>
  </c:externalData>
</c:chartSpace>
</file>

<file path=word/theme/theme1.xml><?xml version="1.0" encoding="utf-8"?>
<a:theme xmlns:a="http://schemas.openxmlformats.org/drawingml/2006/main" name="Office Theme">
  <a:themeElements>
    <a:clrScheme name="AECOM">
      <a:dk1>
        <a:sysClr val="windowText" lastClr="000000"/>
      </a:dk1>
      <a:lt1>
        <a:sysClr val="window" lastClr="FFFFFF"/>
      </a:lt1>
      <a:dk2>
        <a:srgbClr val="000000"/>
      </a:dk2>
      <a:lt2>
        <a:srgbClr val="FFFFFF"/>
      </a:lt2>
      <a:accent1>
        <a:srgbClr val="00B5E2"/>
      </a:accent1>
      <a:accent2>
        <a:srgbClr val="84BD00"/>
      </a:accent2>
      <a:accent3>
        <a:srgbClr val="F68B1F"/>
      </a:accent3>
      <a:accent4>
        <a:srgbClr val="9E007E"/>
      </a:accent4>
      <a:accent5>
        <a:srgbClr val="FFE512"/>
      </a:accent5>
      <a:accent6>
        <a:srgbClr val="8C8279"/>
      </a:accent6>
      <a:hlink>
        <a:srgbClr val="63C1DF"/>
      </a:hlink>
      <a:folHlink>
        <a:srgbClr val="9C0880"/>
      </a:folHlink>
    </a:clrScheme>
    <a:fontScheme name="AECOM 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76D6A7-4C6E-4A66-9772-2B417BC2A6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AECOM_Report</Template>
  <TotalTime>1541</TotalTime>
  <Pages>37</Pages>
  <Words>10687</Words>
  <Characters>60916</Characters>
  <Application>Microsoft Office Word</Application>
  <DocSecurity>0</DocSecurity>
  <Lines>507</Lines>
  <Paragraphs>142</Paragraphs>
  <ScaleCrop>false</ScaleCrop>
  <HeadingPairs>
    <vt:vector size="2" baseType="variant">
      <vt:variant>
        <vt:lpstr>Title</vt:lpstr>
      </vt:variant>
      <vt:variant>
        <vt:i4>1</vt:i4>
      </vt:variant>
    </vt:vector>
  </HeadingPairs>
  <TitlesOfParts>
    <vt:vector size="1" baseType="lpstr">
      <vt:lpstr>Texas Water Development Board 2D BLE</vt:lpstr>
    </vt:vector>
  </TitlesOfParts>
  <Company>AECOM</Company>
  <LinksUpToDate>false</LinksUpToDate>
  <CharactersWithSpaces>71461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Texas Water Development Board 2D BLE</dc:title>
  <dc:subject>Texas Water Development Water Board</dc:subject>
  <dc:creator>Samagra.Rana@aecom.com</dc:creator>
  <cp:keywords>Project ref:   Project number:</cp:keywords>
  <cp:lastModifiedBy>Rana, Samagra</cp:lastModifiedBy>
  <cp:revision>63</cp:revision>
  <cp:lastPrinted>2022-06-24T20:32:00Z</cp:lastPrinted>
  <dcterms:created xsi:type="dcterms:W3CDTF">2021-10-06T16:03:00Z</dcterms:created>
  <dcterms:modified xsi:type="dcterms:W3CDTF">2022-06-24T20:32:00Z</dcterms:modified>
  <cp:category>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
    <vt:lpwstr>AECOM_Report</vt:lpwstr>
  </property>
  <property fmtid="{D5CDD505-2E9C-101B-9397-08002B2CF9AE}" pid="3" name="TemplateVersion">
    <vt:lpwstr>2.4</vt:lpwstr>
  </property>
  <property fmtid="{D5CDD505-2E9C-101B-9397-08002B2CF9AE}" pid="4" name="HeaderTitle">
    <vt:lpwstr>Verdigris Custom Watershed</vt:lpwstr>
  </property>
  <property fmtid="{D5CDD505-2E9C-101B-9397-08002B2CF9AE}" pid="5" name="ProtectiveMarking">
    <vt:lpwstr/>
  </property>
  <property fmtid="{D5CDD505-2E9C-101B-9397-08002B2CF9AE}" pid="6" name="HeaderClient">
    <vt:lpwstr> </vt:lpwstr>
  </property>
  <property fmtid="{D5CDD505-2E9C-101B-9397-08002B2CF9AE}" pid="7" name="AdditionalCompanyName">
    <vt:lpwstr/>
  </property>
  <property fmtid="{D5CDD505-2E9C-101B-9397-08002B2CF9AE}" pid="8" name="ClientName">
    <vt:lpwstr>Kansas Department of Agriculture Division of Water Resources</vt:lpwstr>
  </property>
  <property fmtid="{D5CDD505-2E9C-101B-9397-08002B2CF9AE}" pid="9" name="TenderStage">
    <vt:lpwstr/>
  </property>
  <property fmtid="{D5CDD505-2E9C-101B-9397-08002B2CF9AE}" pid="10" name="ProjectRef">
    <vt:lpwstr> </vt:lpwstr>
  </property>
  <property fmtid="{D5CDD505-2E9C-101B-9397-08002B2CF9AE}" pid="11" name="ProjectNumber">
    <vt:lpwstr> </vt:lpwstr>
  </property>
  <property fmtid="{D5CDD505-2E9C-101B-9397-08002B2CF9AE}" pid="12" name="CopyNo">
    <vt:lpwstr>&lt;CopyNo&gt;</vt:lpwstr>
  </property>
  <property fmtid="{D5CDD505-2E9C-101B-9397-08002B2CF9AE}" pid="13" name="CopyNoTotal">
    <vt:lpwstr>&lt;CopyNoTotal&gt;</vt:lpwstr>
  </property>
  <property fmtid="{D5CDD505-2E9C-101B-9397-08002B2CF9AE}" pid="14" name="SupplementaryTitle">
    <vt:lpwstr>XZY Model Hydrology and Hydraulics</vt:lpwstr>
  </property>
  <property fmtid="{D5CDD505-2E9C-101B-9397-08002B2CF9AE}" pid="15" name="Subtitle">
    <vt:lpwstr>2D Base Level Engineering</vt:lpwstr>
  </property>
  <property fmtid="{D5CDD505-2E9C-101B-9397-08002B2CF9AE}" pid="16" name="DocumentReference">
    <vt:lpwstr/>
  </property>
  <property fmtid="{D5CDD505-2E9C-101B-9397-08002B2CF9AE}" pid="17" name="Date">
    <vt:lpwstr>April 8, 2019</vt:lpwstr>
  </property>
  <property fmtid="{D5CDD505-2E9C-101B-9397-08002B2CF9AE}" pid="18" name="Copies">
    <vt:lpwstr/>
  </property>
  <property fmtid="{D5CDD505-2E9C-101B-9397-08002B2CF9AE}" pid="19" name="ProjectRefSlash">
    <vt:lpwstr> / </vt:lpwstr>
  </property>
  <property fmtid="{D5CDD505-2E9C-101B-9397-08002B2CF9AE}" pid="20" name="DocumentTitle">
    <vt:lpwstr>Verdigris Custom Watershed</vt:lpwstr>
  </property>
  <property fmtid="{D5CDD505-2E9C-101B-9397-08002B2CF9AE}" pid="21" name="FooterClientAddress">
    <vt:lpwstr/>
  </property>
  <property fmtid="{D5CDD505-2E9C-101B-9397-08002B2CF9AE}" pid="22" name="ClientNumber">
    <vt:lpwstr/>
  </property>
  <property fmtid="{D5CDD505-2E9C-101B-9397-08002B2CF9AE}" pid="23" name="Draft">
    <vt:lpwstr> </vt:lpwstr>
  </property>
  <property fmtid="{D5CDD505-2E9C-101B-9397-08002B2CF9AE}" pid="24" name="AccreditationText">
    <vt:lpwstr/>
  </property>
  <property fmtid="{D5CDD505-2E9C-101B-9397-08002B2CF9AE}" pid="25" name="GreenInitiative">
    <vt:lpwstr/>
  </property>
  <property fmtid="{D5CDD505-2E9C-101B-9397-08002B2CF9AE}" pid="26" name="PreparedBy">
    <vt:lpwstr>&lt;PreparedBy&gt;</vt:lpwstr>
  </property>
  <property fmtid="{D5CDD505-2E9C-101B-9397-08002B2CF9AE}" pid="27" name="ShowFilePath">
    <vt:lpwstr>0</vt:lpwstr>
  </property>
  <property fmtid="{D5CDD505-2E9C-101B-9397-08002B2CF9AE}" pid="28" name="PreparedFor">
    <vt:lpwstr>Prepared for: </vt:lpwstr>
  </property>
  <property fmtid="{D5CDD505-2E9C-101B-9397-08002B2CF9AE}" pid="29" name="InAssociationWith">
    <vt:lpwstr> </vt:lpwstr>
  </property>
  <property fmtid="{D5CDD505-2E9C-101B-9397-08002B2CF9AE}" pid="30" name="ShowFileName">
    <vt:lpwstr>0</vt:lpwstr>
  </property>
</Properties>
</file>